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99cb" w14:paraId="26099cb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724B70" w:rsidR="00724B7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</w:t>
      </w:r>
      <w:r w:rsidR="00724B70" w:rsidRPr="00482933">
        <w:rPr>
          <w:sz w:val="24"/>
        </w:rPr>
        <w:t>40.</w:t>
      </w:r>
      <w:r w:rsidR="00724B70">
        <w:rPr>
          <w:b/>
          <w:sz w:val="24"/>
        </w:rPr>
        <w:t xml:space="preserve"> </w:t>
      </w:r>
      <w:r w:rsidR="00724B70" w:rsidRPr="00482933">
        <w:rPr>
          <w:sz w:val="24"/>
        </w:rPr>
        <w:t>S</w:t>
      </w:r>
      <w:r w:rsidR="00724B70">
        <w:rPr>
          <w:sz w:val="24"/>
        </w:rPr>
        <w:t>t-1865/2018</w:t>
      </w:r>
    </w:p>
    <w:p w:rsidRDefault="00724B70" w:rsidP="00724B70" w:rsidR="00724B70">
      <w:pPr>
        <w:rPr>
          <w:sz w:val="24"/>
        </w:rPr>
      </w:pPr>
    </w:p>
    <w:p w:rsidRDefault="00724B70" w:rsidP="00724B70" w:rsidR="00724B70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724B70" w:rsidP="00724B70" w:rsidR="00724B70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724B70" w:rsidP="00724B70" w:rsidR="00724B70">
      <w:pPr>
        <w:jc w:val="both"/>
        <w:rPr>
          <w:sz w:val="24"/>
        </w:rPr>
      </w:pPr>
    </w:p>
    <w:p w:rsidRDefault="00724B70" w:rsidP="00724B70" w:rsidR="00724B70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</w:t>
      </w:r>
      <w:r w:rsidR="00426742">
        <w:rPr>
          <w:sz w:val="24"/>
          <w:szCs w:val="24"/>
        </w:rPr>
        <w:t xml:space="preserve">u </w:t>
      </w:r>
      <w:r>
        <w:rPr>
          <w:sz w:val="24"/>
          <w:szCs w:val="24"/>
        </w:rPr>
        <w:t>stečajno</w:t>
      </w:r>
      <w:r w:rsidR="00426742">
        <w:rPr>
          <w:sz w:val="24"/>
          <w:szCs w:val="24"/>
        </w:rPr>
        <w:t>m</w:t>
      </w:r>
      <w:r>
        <w:rPr>
          <w:sz w:val="24"/>
          <w:szCs w:val="24"/>
        </w:rPr>
        <w:t xml:space="preserve">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KOŠARKAŠKI KLUB „ZAGREB“, Zagreb, Trnsko 25</w:t>
      </w:r>
      <w:r w:rsidR="009E1A3E">
        <w:rPr>
          <w:sz w:val="24"/>
          <w:szCs w:val="24"/>
        </w:rPr>
        <w:t>A</w:t>
      </w:r>
      <w:r>
        <w:rPr>
          <w:sz w:val="24"/>
          <w:szCs w:val="24"/>
        </w:rPr>
        <w:t>., OIB 40670211437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426742">
        <w:rPr>
          <w:sz w:val="24"/>
          <w:szCs w:val="24"/>
        </w:rPr>
        <w:t>1</w:t>
      </w:r>
      <w:r w:rsidR="009E1A3E">
        <w:rPr>
          <w:sz w:val="24"/>
          <w:szCs w:val="24"/>
        </w:rPr>
        <w:t>9</w:t>
      </w:r>
      <w:r w:rsidR="00426742">
        <w:rPr>
          <w:sz w:val="24"/>
          <w:szCs w:val="24"/>
        </w:rPr>
        <w:t>.prosinca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7E4654">
        <w:rPr>
          <w:sz w:val="24"/>
          <w:szCs w:val="24"/>
        </w:rPr>
        <w:t>Miroslav Borš iz Zagreba, Plemićeva 2., OIB 69665623244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426742">
        <w:rPr>
          <w:sz w:val="24"/>
          <w:szCs w:val="24"/>
        </w:rPr>
        <w:t>KOŠARKAŠKI KLUB „ZAGREB“, Zagreb, Trnsko 25</w:t>
      </w:r>
      <w:r w:rsidR="009E1A3E">
        <w:rPr>
          <w:sz w:val="24"/>
          <w:szCs w:val="24"/>
        </w:rPr>
        <w:t>A</w:t>
      </w:r>
      <w:r w:rsidR="00426742">
        <w:rPr>
          <w:sz w:val="24"/>
          <w:szCs w:val="24"/>
        </w:rPr>
        <w:t>., OIB 40670211437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3C6FC8" w:rsidP="003C6FC8" w:rsidR="003C6FC8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Dužnik kao </w:t>
      </w:r>
      <w:r>
        <w:rPr>
          <w:sz w:val="24"/>
          <w:szCs w:val="24"/>
        </w:rPr>
        <w:t>predlagatelj podnio je ovom sudu  dana 20.srpnja 2018. prijedlog za otvaranje stečajnog postupka.</w:t>
      </w:r>
    </w:p>
    <w:p w:rsidRDefault="003C6FC8" w:rsidP="003C6FC8" w:rsidR="003C6F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uz prijedlog dostavio potvrdi Financijske agencije o blokadi računa, te izvatke iz bruto bilance.</w:t>
      </w:r>
    </w:p>
    <w:p w:rsidRDefault="003C6FC8" w:rsidP="003C6FC8" w:rsidR="003C6F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nad istom pravnom osobom Financijska agencija je ovom sudu temeljem odredbe članka 110.stavak 1. Stečajnog zakona (N.N. br. 71/15 i 104/17, dalje: SZ) podnijela prijedlog za otvaranje stečajnog postupka.</w:t>
      </w:r>
    </w:p>
    <w:p w:rsidRDefault="003C6FC8" w:rsidP="003C6FC8" w:rsidR="003C6FC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A13A1" w:rsidP="00FA13A1" w:rsidR="00FA13A1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Zaključkom ovog suda od 29.listopada 2018. n</w:t>
      </w:r>
      <w:r w:rsidRPr="00882414">
        <w:rPr>
          <w:sz w:val="24"/>
          <w:szCs w:val="24"/>
        </w:rPr>
        <w:t>a ovosudni spis poslovni broj St-1</w:t>
      </w:r>
      <w:r>
        <w:rPr>
          <w:sz w:val="24"/>
          <w:szCs w:val="24"/>
        </w:rPr>
        <w:t>865</w:t>
      </w:r>
      <w:r w:rsidRPr="00882414">
        <w:rPr>
          <w:sz w:val="24"/>
          <w:szCs w:val="24"/>
        </w:rPr>
        <w:t xml:space="preserve">/2018, stečajni postupak nad dužnikom </w:t>
      </w:r>
      <w:r>
        <w:rPr>
          <w:sz w:val="24"/>
          <w:szCs w:val="24"/>
        </w:rPr>
        <w:t>KOŠARKAŠKI KLUB „ZAGREB“, Zagreb, Trnsko 25A., OIB 40670211437</w:t>
      </w:r>
      <w:r w:rsidRPr="00882414">
        <w:rPr>
          <w:sz w:val="24"/>
          <w:szCs w:val="24"/>
        </w:rPr>
        <w:t xml:space="preserve"> sp</w:t>
      </w:r>
      <w:r>
        <w:rPr>
          <w:sz w:val="24"/>
          <w:szCs w:val="24"/>
        </w:rPr>
        <w:t xml:space="preserve">ojen je </w:t>
      </w:r>
      <w:r w:rsidRPr="00882414">
        <w:rPr>
          <w:sz w:val="24"/>
          <w:szCs w:val="24"/>
        </w:rPr>
        <w:t xml:space="preserve"> se ovosudni spis poslovni broj St-</w:t>
      </w:r>
      <w:r>
        <w:rPr>
          <w:sz w:val="24"/>
          <w:szCs w:val="24"/>
        </w:rPr>
        <w:t>2203</w:t>
      </w:r>
      <w:r w:rsidRPr="00882414">
        <w:rPr>
          <w:sz w:val="24"/>
          <w:szCs w:val="24"/>
        </w:rPr>
        <w:t>/18, radi provođenja jedinstvenog postupka i donošenja zajedničke odluke.</w:t>
      </w:r>
    </w:p>
    <w:p w:rsidRDefault="003C6FC8" w:rsidP="00247166" w:rsidR="003C6FC8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D3458F">
        <w:rPr>
          <w:sz w:val="24"/>
          <w:szCs w:val="24"/>
        </w:rPr>
        <w:t xml:space="preserve">29.listopada 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lastRenderedPageBreak/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8431E1">
        <w:rPr>
          <w:sz w:val="24"/>
          <w:szCs w:val="24"/>
        </w:rPr>
        <w:t>1</w:t>
      </w:r>
      <w:r w:rsidR="000B5A85">
        <w:rPr>
          <w:sz w:val="24"/>
          <w:szCs w:val="24"/>
        </w:rPr>
        <w:t>8</w:t>
      </w:r>
      <w:r w:rsidR="008431E1">
        <w:rPr>
          <w:sz w:val="24"/>
          <w:szCs w:val="24"/>
        </w:rPr>
        <w:t xml:space="preserve">.prosinca </w:t>
      </w:r>
      <w:r w:rsidR="001A305C">
        <w:rPr>
          <w:sz w:val="24"/>
          <w:szCs w:val="24"/>
        </w:rPr>
        <w:t>2018. d</w:t>
      </w:r>
      <w:r w:rsidR="00247166">
        <w:rPr>
          <w:sz w:val="24"/>
          <w:szCs w:val="24"/>
        </w:rPr>
        <w:t>užnik</w:t>
      </w:r>
      <w:r w:rsidR="000B5A85">
        <w:rPr>
          <w:sz w:val="24"/>
          <w:szCs w:val="24"/>
        </w:rPr>
        <w:t xml:space="preserve"> zz dužnika je priznao postojanje stečajnog razloga nesposobnosti za plaćanje.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podnesak </w:t>
      </w:r>
      <w:r w:rsidR="00CE3F5C">
        <w:rPr>
          <w:sz w:val="24"/>
          <w:szCs w:val="24"/>
        </w:rPr>
        <w:t>Financijske agencije od 31.listopada 2018. prema koj</w:t>
      </w:r>
      <w:r w:rsidR="0063189F">
        <w:rPr>
          <w:sz w:val="24"/>
          <w:szCs w:val="24"/>
        </w:rPr>
        <w:t>em je na dan 30.kolovoza 2018. račun dužnika u blokadi 120 dana, a iznos blokade je 191.786,88 kn, te uvid u i</w:t>
      </w:r>
      <w:r w:rsidR="000B5A85">
        <w:rPr>
          <w:sz w:val="24"/>
          <w:szCs w:val="24"/>
        </w:rPr>
        <w:t>zvješće o financijsko-gospodarskom stanju</w:t>
      </w:r>
      <w:r w:rsidR="0063189F">
        <w:rPr>
          <w:sz w:val="24"/>
          <w:szCs w:val="24"/>
        </w:rPr>
        <w:t xml:space="preserve"> prema kojem je </w:t>
      </w:r>
      <w:r w:rsidR="00990130">
        <w:rPr>
          <w:sz w:val="24"/>
          <w:szCs w:val="24"/>
        </w:rPr>
        <w:t>dužnik ovlaštenik novčane tražbine u iznosu od 628.275,62 kn prema KK Cibona i 27.010,34 kn prema Republika Hrvatska, Ministarstvo financija.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jesu li naprijed naveden tražbine naplative, odnosno nije bilo moguće utvrditi ostalu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</w:t>
      </w:r>
      <w:r w:rsidR="0085432B">
        <w:rPr>
          <w:sz w:val="24"/>
          <w:szCs w:val="24"/>
        </w:rPr>
        <w:t>9.prosinca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052722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052722" w:rsidP="00052722" w:rsidR="00052722">
      <w:pPr>
        <w:ind w:firstLine="720" w:left="2880"/>
        <w:jc w:val="both"/>
      </w:pPr>
      <w:r>
        <w:t>Za točnost otpravka, ovlašteni službenik:</w:t>
      </w:r>
    </w:p>
    <w:p w:rsidRDefault="00052722" w:rsidP="00422EE0" w:rsidR="0005272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052722" w:rsidR="008E6585">
      <w:pPr>
        <w:tabs>
          <w:tab w:pos="720" w:val="left"/>
        </w:tabs>
        <w:ind w:left="72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27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5272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0FF5"/>
    <w:rsid w:val="000367F2"/>
    <w:rsid w:val="0005272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90213"/>
    <w:rsid w:val="001A305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B70"/>
    <w:rsid w:val="00724E67"/>
    <w:rsid w:val="00743EFA"/>
    <w:rsid w:val="007478DB"/>
    <w:rsid w:val="00750375"/>
    <w:rsid w:val="0075378B"/>
    <w:rsid w:val="0076263A"/>
    <w:rsid w:val="00764049"/>
    <w:rsid w:val="0076638D"/>
    <w:rsid w:val="007775A6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5432B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3465"/>
    <w:rsid w:val="00E93434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3A1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7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2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St-1865/2018</izvorni_sadrzaj>
    <derivirana_varijabla naziv="DomainObject.Predmet.OznakaBroj_1">St-1865/2018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St-2203/2018 radi eventualnog spajanja</izvorni_sadrzaj>
    <derivirana_varijabla naziv="DomainObject.Predmet.PrimjedbaSuca_1">dostavljen spis St-2203/2018 radi eventualnog spajanja</derivirana_varijabla>
  </DomainObject.Predmet.PrimjedbaSuca>
  <DomainObject.Predmet.ProtustrankaFormated>
    <izvorni_sadrzaj>  KOŠARKAŠKI KLUB "ZAGREB"</izvorni_sadrzaj>
    <derivirana_varijabla naziv="DomainObject.Predmet.ProtustrankaFormated_1">  KOŠARKAŠKI KLUB "ZAGREB"</derivirana_varijabla>
  </DomainObject.Predmet.ProtustrankaFormated>
  <DomainObject.Predmet.ProtustrankaFormatedOIB>
    <izvorni_sadrzaj>  KOŠARKAŠKI KLUB "ZAGREB", OIB 40670211437</izvorni_sadrzaj>
    <derivirana_varijabla naziv="DomainObject.Predmet.ProtustrankaFormatedOIB_1">  KOŠARKAŠKI KLUB "ZAGREB", OIB 40670211437</derivirana_varijabla>
  </DomainObject.Predmet.ProtustrankaFormatedOIB>
  <DomainObject.Predmet.ProtustrankaFormatedWithAdress>
    <izvorni_sadrzaj> KOŠARKAŠKI KLUB "ZAGREB", Trnsko 25a, 10000 Zagreb</izvorni_sadrzaj>
    <derivirana_varijabla naziv="DomainObject.Predmet.ProtustrankaFormatedWithAdress_1"> KOŠARKAŠKI KLUB "ZAGREB", Trnsko 25a, 10000 Zagreb</derivirana_varijabla>
  </DomainObject.Predmet.ProtustrankaFormatedWithAdress>
  <DomainObject.Predmet.ProtustrankaFormatedWithAdressOIB>
    <izvorni_sadrzaj> KOŠARKAŠKI KLUB "ZAGREB", OIB 40670211437, Trnsko 25a, 10000 Zagreb</izvorni_sadrzaj>
    <derivirana_varijabla naziv="DomainObject.Predmet.ProtustrankaFormatedWithAdressOIB_1"> KOŠARKAŠKI KLUB "ZAGREB", OIB 40670211437, Trnsko 25a, 10000 Zagreb</derivirana_varijabla>
  </DomainObject.Predmet.ProtustrankaFormatedWithAdressOIB>
  <DomainObject.Predmet.ProtustrankaWithAdress>
    <izvorni_sadrzaj>KOŠARKAŠKI KLUB "ZAGREB" Trnsko 25a, 10000 Zagreb</izvorni_sadrzaj>
    <derivirana_varijabla naziv="DomainObject.Predmet.ProtustrankaWithAdress_1">KOŠARKAŠKI KLUB "ZAGREB" Trnsko 25a, 10000 Zagreb</derivirana_varijabla>
  </DomainObject.Predmet.ProtustrankaWithAdress>
  <DomainObject.Predmet.ProtustrankaWithAdressOIB>
    <izvorni_sadrzaj>KOŠARKAŠKI KLUB "ZAGREB", OIB 40670211437, Trnsko 25a, 10000 Zagreb</izvorni_sadrzaj>
    <derivirana_varijabla naziv="DomainObject.Predmet.ProtustrankaWithAdressOIB_1">KOŠARKAŠKI KLUB "ZAGREB", OIB 40670211437, Trnsko 25a, 10000 Zagreb</derivirana_varijabla>
  </DomainObject.Predmet.ProtustrankaWithAdressOIB>
  <DomainObject.Predmet.ProtustrankaNazivFormated>
    <izvorni_sadrzaj>KOŠARKAŠKI KLUB "ZAGREB"</izvorni_sadrzaj>
    <derivirana_varijabla naziv="DomainObject.Predmet.ProtustrankaNazivFormated_1">KOŠARKAŠKI KLUB "ZAGREB"</derivirana_varijabla>
  </DomainObject.Predmet.ProtustrankaNazivFormated>
  <DomainObject.Predmet.ProtustrankaNazivFormatedOIB>
    <izvorni_sadrzaj>KOŠARKAŠKI KLUB "ZAGREB", OIB 40670211437</izvorni_sadrzaj>
    <derivirana_varijabla naziv="DomainObject.Predmet.ProtustrankaNazivFormatedOIB_1">KOŠARKAŠKI KLUB "ZAGREB", OIB 40670211437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KOŠARKAŠKI KLUB "ZAGREB"</izvorni_sadrzaj>
    <derivirana_varijabla naziv="DomainObject.Predmet.StrankaFormated_1">  KOŠARKAŠKI KLUB "ZAGREB"</derivirana_varijabla>
  </DomainObject.Predmet.StrankaFormated>
  <DomainObject.Predmet.StrankaFormatedOIB>
    <izvorni_sadrzaj>  KOŠARKAŠKI KLUB "ZAGREB", OIB 40670211437</izvorni_sadrzaj>
    <derivirana_varijabla naziv="DomainObject.Predmet.StrankaFormatedOIB_1">  KOŠARKAŠKI KLUB "ZAGREB", OIB 40670211437</derivirana_varijabla>
  </DomainObject.Predmet.StrankaFormatedOIB>
  <DomainObject.Predmet.StrankaFormatedWithAdress>
    <izvorni_sadrzaj> KOŠARKAŠKI KLUB "ZAGREB", Trnsko 25a, 10000 Zagreb</izvorni_sadrzaj>
    <derivirana_varijabla naziv="DomainObject.Predmet.StrankaFormatedWithAdress_1"> KOŠARKAŠKI KLUB "ZAGREB", Trnsko 25a, 10000 Zagreb</derivirana_varijabla>
  </DomainObject.Predmet.StrankaFormatedWithAdress>
  <DomainObject.Predmet.StrankaFormatedWithAdressOIB>
    <izvorni_sadrzaj> KOŠARKAŠKI KLUB "ZAGREB", OIB 40670211437, Trnsko 25a, 10000 Zagreb</izvorni_sadrzaj>
    <derivirana_varijabla naziv="DomainObject.Predmet.StrankaFormatedWithAdressOIB_1"> KOŠARKAŠKI KLUB "ZAGREB", OIB 40670211437, Trnsko 25a, 10000 Zagreb</derivirana_varijabla>
  </DomainObject.Predmet.StrankaFormatedWithAdressOIB>
  <DomainObject.Predmet.StrankaWithAdress>
    <izvorni_sadrzaj>KOŠARKAŠKI KLUB "ZAGREB" Trnsko 25a,10000 Zagreb</izvorni_sadrzaj>
    <derivirana_varijabla naziv="DomainObject.Predmet.StrankaWithAdress_1">KOŠARKAŠKI KLUB "ZAGREB" Trnsko 25a,10000 Zagreb</derivirana_varijabla>
  </DomainObject.Predmet.StrankaWithAdress>
  <DomainObject.Predmet.StrankaWithAdressOIB>
    <izvorni_sadrzaj>KOŠARKAŠKI KLUB "ZAGREB", OIB 40670211437, Trnsko 25a,10000 Zagreb</izvorni_sadrzaj>
    <derivirana_varijabla naziv="DomainObject.Predmet.StrankaWithAdressOIB_1">KOŠARKAŠKI KLUB "ZAGREB", OIB 40670211437, Trnsko 25a,10000 Zagreb</derivirana_varijabla>
  </DomainObject.Predmet.StrankaWithAdressOIB>
  <DomainObject.Predmet.StrankaNazivFormated>
    <izvorni_sadrzaj>KOŠARKAŠKI KLUB "ZAGREB"</izvorni_sadrzaj>
    <derivirana_varijabla naziv="DomainObject.Predmet.StrankaNazivFormated_1">KOŠARKAŠKI KLUB "ZAGREB"</derivirana_varijabla>
  </DomainObject.Predmet.StrankaNazivFormated>
  <DomainObject.Predmet.StrankaNazivFormatedOIB>
    <izvorni_sadrzaj>KOŠARKAŠKI KLUB "ZAGREB", OIB 40670211437</izvorni_sadrzaj>
    <derivirana_varijabla naziv="DomainObject.Predmet.StrankaNazivFormatedOIB_1">KOŠARKAŠKI KLUB "ZAGREB", OIB 40670211437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KOŠARKAŠKI KLUB "ZAGREB"</item>
    </izvorni_sadrzaj>
    <derivirana_varijabla naziv="DomainObject.Predmet.StrankaListFormated_1">
      <item>KOŠARKAŠKI KLUB "ZAGREB"</item>
    </derivirana_varijabla>
  </DomainObject.Predmet.StrankaListFormated>
  <DomainObject.Predmet.StrankaListFormatedOIB>
    <izvorni_sadrzaj>
      <item>KOŠARKAŠKI KLUB "ZAGREB", OIB 40670211437</item>
    </izvorni_sadrzaj>
    <derivirana_varijabla naziv="DomainObject.Predmet.StrankaListFormatedOIB_1">
      <item>KOŠARKAŠKI KLUB "ZAGREB", OIB 40670211437</item>
    </derivirana_varijabla>
  </DomainObject.Predmet.StrankaListFormatedOIB>
  <DomainObject.Predmet.StrankaListFormatedWithAdress>
    <izvorni_sadrzaj>
      <item>KOŠARKAŠKI KLUB "ZAGREB", Trnsko 25a, 10000 Zagreb</item>
    </izvorni_sadrzaj>
    <derivirana_varijabla naziv="DomainObject.Predmet.StrankaListFormatedWithAdress_1">
      <item>KOŠARKAŠKI KLUB "ZAGREB", Trnsko 25a, 10000 Zagreb</item>
    </derivirana_varijabla>
  </DomainObject.Predmet.StrankaListFormatedWithAdress>
  <DomainObject.Predmet.StrankaListFormatedWithAdressOIB>
    <izvorni_sadrzaj>
      <item>KOŠARKAŠKI KLUB "ZAGREB", OIB 40670211437, Trnsko 25a, 10000 Zagreb</item>
    </izvorni_sadrzaj>
    <derivirana_varijabla naziv="DomainObject.Predmet.StrankaListFormatedWithAdressOIB_1">
      <item>KOŠARKAŠKI KLUB "ZAGREB", OIB 40670211437, Trnsko 25a, 10000 Zagreb</item>
    </derivirana_varijabla>
  </DomainObject.Predmet.StrankaListFormatedWithAdressOIB>
  <DomainObject.Predmet.StrankaListNazivFormated>
    <izvorni_sadrzaj>
      <item>KOŠARKAŠKI KLUB "ZAGREB"</item>
    </izvorni_sadrzaj>
    <derivirana_varijabla naziv="DomainObject.Predmet.StrankaListNazivFormated_1">
      <item>KOŠARKAŠKI KLUB "ZAGREB"</item>
    </derivirana_varijabla>
  </DomainObject.Predmet.StrankaListNazivFormated>
  <DomainObject.Predmet.StrankaListNazivFormatedOIB>
    <izvorni_sadrzaj>
      <item>KOŠARKAŠKI KLUB "ZAGREB", OIB 40670211437</item>
    </izvorni_sadrzaj>
    <derivirana_varijabla naziv="DomainObject.Predmet.StrankaListNazivFormatedOIB_1">
      <item>KOŠARKAŠKI KLUB "ZAGREB", OIB 40670211437</item>
    </derivirana_varijabla>
  </DomainObject.Predmet.StrankaListNazivFormatedOIB>
  <DomainObject.Predmet.ProtuStrankaListFormated>
    <izvorni_sadrzaj>
      <item>KOŠARKAŠKI KLUB "ZAGREB"</item>
    </izvorni_sadrzaj>
    <derivirana_varijabla naziv="DomainObject.Predmet.ProtuStrankaListFormated_1">
      <item>KOŠARKAŠKI KLUB "ZAGREB"</item>
    </derivirana_varijabla>
  </DomainObject.Predmet.ProtuStrankaListFormated>
  <DomainObject.Predmet.ProtuStrankaListFormatedOIB>
    <izvorni_sadrzaj>
      <item>KOŠARKAŠKI KLUB "ZAGREB", OIB 40670211437</item>
    </izvorni_sadrzaj>
    <derivirana_varijabla naziv="DomainObject.Predmet.ProtuStrankaListFormatedOIB_1">
      <item>KOŠARKAŠKI KLUB "ZAGREB", OIB 40670211437</item>
    </derivirana_varijabla>
  </DomainObject.Predmet.ProtuStrankaListFormatedOIB>
  <DomainObject.Predmet.ProtuStrankaListFormatedWithAdress>
    <izvorni_sadrzaj>
      <item>KOŠARKAŠKI KLUB "ZAGREB", Trnsko 25a, 10000 Zagreb</item>
    </izvorni_sadrzaj>
    <derivirana_varijabla naziv="DomainObject.Predmet.ProtuStrankaListFormatedWithAdress_1">
      <item>KOŠARKAŠKI KLUB "ZAGREB", Trnsko 25a, 10000 Zagreb</item>
    </derivirana_varijabla>
  </DomainObject.Predmet.ProtuStrankaListFormatedWithAdress>
  <DomainObject.Predmet.ProtuStrankaListFormatedWithAdressOIB>
    <izvorni_sadrzaj>
      <item>KOŠARKAŠKI KLUB "ZAGREB", OIB 40670211437, Trnsko 25a, 10000 Zagreb</item>
    </izvorni_sadrzaj>
    <derivirana_varijabla naziv="DomainObject.Predmet.ProtuStrankaListFormatedWithAdressOIB_1">
      <item>KOŠARKAŠKI KLUB "ZAGREB", OIB 40670211437, Trnsko 25a, 10000 Zagreb</item>
    </derivirana_varijabla>
  </DomainObject.Predmet.ProtuStrankaListFormatedWithAdressOIB>
  <DomainObject.Predmet.ProtuStrankaListNazivFormated>
    <izvorni_sadrzaj>
      <item>KOŠARKAŠKI KLUB "ZAGREB"</item>
    </izvorni_sadrzaj>
    <derivirana_varijabla naziv="DomainObject.Predmet.ProtuStrankaListNazivFormated_1">
      <item>KOŠARKAŠKI KLUB "ZAGREB"</item>
    </derivirana_varijabla>
  </DomainObject.Predmet.ProtuStrankaListNazivFormated>
  <DomainObject.Predmet.ProtuStrankaListNazivFormatedOIB>
    <izvorni_sadrzaj>
      <item>KOŠARKAŠKI KLUB "ZAGREB", OIB 40670211437</item>
    </izvorni_sadrzaj>
    <derivirana_varijabla naziv="DomainObject.Predmet.ProtuStrankaListNazivFormatedOIB_1">
      <item>KOŠARKAŠKI KLUB "ZAGREB", OIB 40670211437</item>
    </derivirana_varijabla>
  </DomainObject.Predmet.ProtuStrankaListNazivFormatedOIB>
  <DomainObject.Predmet.OstaliListFormated>
    <izvorni_sadrzaj>
      <item>Ivan Božanić</item>
    </izvorni_sadrzaj>
    <derivirana_varijabla naziv="DomainObject.Predmet.OstaliListFormated_1">
      <item>Ivan Božanić</item>
    </derivirana_varijabla>
  </DomainObject.Predmet.OstaliListFormated>
  <DomainObject.Predmet.OstaliListFormatedOIB>
    <izvorni_sadrzaj>
      <item>Ivan Božanić, OIB 50601668312</item>
    </izvorni_sadrzaj>
    <derivirana_varijabla naziv="DomainObject.Predmet.OstaliListFormatedOIB_1">
      <item>Ivan Božanić, OIB 50601668312</item>
    </derivirana_varijabla>
  </DomainObject.Predmet.OstaliListFormatedOIB>
  <DomainObject.Predmet.OstaliListFormatedWithAdress>
    <izvorni_sadrzaj>
      <item>Ivan Božanić</item>
    </izvorni_sadrzaj>
    <derivirana_varijabla naziv="DomainObject.Predmet.OstaliListFormatedWithAdress_1">
      <item>Ivan Božanić</item>
    </derivirana_varijabla>
  </DomainObject.Predmet.OstaliListFormatedWithAdress>
  <DomainObject.Predmet.OstaliListFormatedWithAdressOIB>
    <izvorni_sadrzaj>
      <item>Ivan Božanić, OIB 50601668312</item>
    </izvorni_sadrzaj>
    <derivirana_varijabla naziv="DomainObject.Predmet.OstaliListFormatedWithAdressOIB_1">
      <item>Ivan Božanić, OIB 50601668312</item>
    </derivirana_varijabla>
  </DomainObject.Predmet.OstaliListFormatedWithAdressOIB>
  <DomainObject.Predmet.OstaliListNazivFormated>
    <izvorni_sadrzaj>
      <item>Ivan Božanić</item>
    </izvorni_sadrzaj>
    <derivirana_varijabla naziv="DomainObject.Predmet.OstaliListNazivFormated_1">
      <item>Ivan Božanić</item>
    </derivirana_varijabla>
  </DomainObject.Predmet.OstaliListNazivFormated>
  <DomainObject.Predmet.OstaliListNazivFormatedOIB>
    <izvorni_sadrzaj>
      <item>Ivan Božanić, OIB 50601668312</item>
    </izvorni_sadrzaj>
    <derivirana_varijabla naziv="DomainObject.Predmet.OstaliListNazivFormatedOIB_1">
      <item>Ivan Božanić, OIB 50601668312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KOŠARKAŠKI KLUB "ZAGREB"</izvorni_sadrzaj>
    <derivirana_varijabla naziv="DomainObject.Predmet.StrankaIDrugi_1">KOŠARKAŠKI KLUB "ZAGREB"</derivirana_varijabla>
  </DomainObject.Predmet.StrankaIDrugi>
  <DomainObject.Predmet.ProtustrankaIDrugi>
    <izvorni_sadrzaj>KOŠARKAŠKI KLUB "ZAGREB"</izvorni_sadrzaj>
    <derivirana_varijabla naziv="DomainObject.Predmet.ProtustrankaIDrugi_1">KOŠARKAŠKI KLUB "ZAGREB"</derivirana_varijabla>
  </DomainObject.Predmet.ProtustrankaIDrugi>
  <DomainObject.Predmet.StrankaIDrugiAdressOIB>
    <izvorni_sadrzaj>KOŠARKAŠKI KLUB "ZAGREB", OIB 40670211437, Trnsko 25a, 10000 Zagreb</izvorni_sadrzaj>
    <derivirana_varijabla naziv="DomainObject.Predmet.StrankaIDrugiAdressOIB_1">KOŠARKAŠKI KLUB "ZAGREB", OIB 40670211437, Trnsko 25a, 10000 Zagreb</derivirana_varijabla>
  </DomainObject.Predmet.StrankaIDrugiAdressOIB>
  <DomainObject.Predmet.ProtustrankaIDrugiAdressOIB>
    <izvorni_sadrzaj>KOŠARKAŠKI KLUB "ZAGREB", OIB 40670211437, Trnsko 25a, 10000 Zagreb</izvorni_sadrzaj>
    <derivirana_varijabla naziv="DomainObject.Predmet.ProtustrankaIDrugiAdressOIB_1">KOŠARKAŠKI KLUB "ZAGREB", OIB 40670211437, Trnsko 25a,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"ZAGREB"</item>
      <item>KOŠARKAŠKI KLUB "ZAGREB"</item>
      <item>Ivan Božanić</item>
    </izvorni_sadrzaj>
    <derivirana_varijabla naziv="DomainObject.Predmet.SudioniciListNaziv_1">
      <item>KOŠARKAŠKI KLUB "ZAGREB"</item>
      <item>KOŠARKAŠKI KLUB "ZAGREB"</item>
      <item>Ivan Božanić</item>
    </derivirana_varijabla>
  </DomainObject.Predmet.SudioniciListNaziv>
  <DomainObject.Predmet.SudioniciListAdressOIB>
    <izvorni_sadrzaj>
      <item>KOŠARKAŠKI KLUB "ZAGREB", OIB 40670211437, Trnsko 25a,10000 Zagreb</item>
      <item>KOŠARKAŠKI KLUB "ZAGREB", OIB 40670211437, Trnsko 25a,10000 Zagreb</item>
      <item>Ivan Božanić, OIB 50601668312</item>
    </izvorni_sadrzaj>
    <derivirana_varijabla naziv="DomainObject.Predmet.SudioniciListAdressOIB_1">
      <item>KOŠARKAŠKI KLUB "ZAGREB", OIB 40670211437, Trnsko 25a,10000 Zagreb</item>
      <item>KOŠARKAŠKI KLUB "ZAGREB", OIB 40670211437, Trnsko 25a,10000 Zagreb</item>
      <item>Ivan Božanić, OIB 50601668312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40670211437</item>
      <item>, OIB 40670211437</item>
      <item>, OIB 50601668312</item>
    </izvorni_sadrzaj>
    <derivirana_varijabla naziv="DomainObject.Predmet.SudioniciListNazivOIB_1">
      <item>, OIB 40670211437</item>
      <item>, OIB 40670211437</item>
      <item>, OIB 50601668312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St-1865/2018-2</izvorni_sadrzaj>
    <derivirana_varijabla naziv="DomainObject.PredzadnjaOdlukaIzPredmeta.Oznaka_1">St-1865/2018-2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686</properties:Words>
  <properties:Characters>3944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2018-12-19T13:44:00Z</dcterms:created>
  <dc:creator>Ante</dc:creator>
  <cp:lastModifiedBy>Valentina Delač</cp:lastModifiedBy>
  <cp:lastPrinted>2016-02-18T09:03:00Z</cp:lastPrinted>
  <dcterms:modified xmlns:xsi="http://www.w3.org/2001/XMLSchema-instance" xsi:type="dcterms:W3CDTF">2018-12-19T13:46:00Z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(KK zagreb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