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a1ff8" w14:paraId="d4a1ff8" w:rsidRDefault="003E5EDE" w:rsidP="00417E7E" w:rsidR="003E5EDE">
      <w:pPr>
        <w:ind w:left="6480"/>
        <w:jc w:val="right"/>
        <w15:collapsed w:val="false"/>
      </w:pPr>
      <w:bookmarkStart w:name="_GoBack" w:id="0"/>
      <w:bookmarkEnd w:id="0"/>
      <w:r>
        <w:t>8</w:t>
      </w:r>
      <w:r w:rsidR="00085BD3" w:rsidRPr="000559FC">
        <w:t xml:space="preserve"> St -</w:t>
      </w:r>
      <w:r w:rsidR="001355B9">
        <w:t>95/11</w:t>
      </w:r>
      <w:r w:rsidR="00495A97">
        <w:t>-29</w:t>
      </w:r>
      <w:r w:rsidR="00417E7E">
        <w:t>9</w:t>
      </w:r>
    </w:p>
    <w:p w:rsidRDefault="00417E7E" w:rsidP="00417E7E" w:rsidR="00417E7E">
      <w:pPr>
        <w:jc w:val="center"/>
      </w:pPr>
    </w:p>
    <w:p w:rsidRDefault="00417E7E" w:rsidP="00417E7E" w:rsidR="00417E7E">
      <w:pPr>
        <w:jc w:val="center"/>
      </w:pPr>
    </w:p>
    <w:p w:rsidRDefault="00417E7E" w:rsidP="00417E7E" w:rsidR="00417E7E">
      <w:pPr>
        <w:jc w:val="center"/>
      </w:pPr>
    </w:p>
    <w:p w:rsidRDefault="003E5EDE" w:rsidP="00417E7E" w:rsidR="003E5EDE" w:rsidRPr="000559FC">
      <w:pPr>
        <w:jc w:val="center"/>
      </w:pPr>
      <w:r>
        <w:t>R E P U B L I K A  H R V A T S K A</w:t>
      </w:r>
    </w:p>
    <w:p w:rsidRDefault="00B253AA" w:rsidP="00417E7E" w:rsidR="00B253AA">
      <w:pPr>
        <w:jc w:val="center"/>
      </w:pPr>
    </w:p>
    <w:p w:rsidRDefault="004B0322" w:rsidP="00417E7E" w:rsidR="00D94EF2">
      <w:pPr>
        <w:jc w:val="center"/>
      </w:pPr>
      <w:r>
        <w:t>R J E Š E NJ E</w:t>
      </w:r>
    </w:p>
    <w:p w:rsidRDefault="006E70ED" w:rsidP="00495A97" w:rsidR="006E70ED">
      <w:pPr>
        <w:jc w:val="both"/>
      </w:pPr>
    </w:p>
    <w:p w:rsidRDefault="00495A97" w:rsidP="00495A97" w:rsidR="00B253AA">
      <w:pPr>
        <w:jc w:val="both"/>
      </w:pPr>
      <w:r w:rsidRPr="00495A97">
        <w:t xml:space="preserve"> </w:t>
      </w:r>
      <w:r w:rsidR="00417E7E">
        <w:tab/>
      </w:r>
      <w:r w:rsidRPr="00495A97">
        <w:t>Trgovački sud u Rijeci po sutkinji tog suda Emi Brdovčak, u stečajnom postupku nad dužnikom TRI D DRVO d.o.o. za proizvodnju i trgovinu u stečaju, Vrhovine, Senjska 57, MBS</w:t>
      </w:r>
      <w:r>
        <w:t>: 040158061, OIB: 38574610645, 29. svib</w:t>
      </w:r>
      <w:r w:rsidRPr="00495A97">
        <w:t>nja 2017.,</w:t>
      </w:r>
    </w:p>
    <w:p w:rsidRDefault="00495A97" w:rsidP="00085BD3" w:rsidR="00495A97">
      <w:pPr>
        <w:jc w:val="center"/>
        <w:rPr>
          <w:b/>
        </w:rPr>
      </w:pPr>
    </w:p>
    <w:p w:rsidRDefault="004B0322" w:rsidP="00085BD3" w:rsidR="00085BD3" w:rsidRPr="00417E7E">
      <w:pPr>
        <w:jc w:val="center"/>
      </w:pPr>
      <w:r w:rsidRPr="00417E7E">
        <w:t xml:space="preserve">r i j e š i o </w:t>
      </w:r>
      <w:r w:rsidR="00D94EF2" w:rsidRPr="00417E7E">
        <w:t xml:space="preserve">  </w:t>
      </w:r>
      <w:r w:rsidR="00085BD3" w:rsidRPr="00417E7E">
        <w:t xml:space="preserve">j e </w:t>
      </w:r>
    </w:p>
    <w:p w:rsidRDefault="004B0322" w:rsidP="004B0322" w:rsidR="004B0322" w:rsidRPr="0065178A">
      <w:pPr>
        <w:pStyle w:val="BodyText21"/>
        <w:ind w:firstLine="0" w:left="0"/>
        <w:rPr>
          <w:rFonts w:hAnsi="Times New Roman" w:ascii="Times New Roman"/>
          <w:szCs w:val="24"/>
        </w:rPr>
      </w:pPr>
    </w:p>
    <w:p w:rsidRDefault="004B0322" w:rsidP="004B0322" w:rsidR="004B0322" w:rsidRPr="0065178A">
      <w:pPr>
        <w:pStyle w:val="BodyText21"/>
        <w:ind w:firstLine="0" w:left="0"/>
        <w:rPr>
          <w:rFonts w:hAnsi="Times New Roman" w:ascii="Times New Roman"/>
          <w:szCs w:val="24"/>
        </w:rPr>
      </w:pPr>
      <w:r w:rsidRPr="0065178A">
        <w:rPr>
          <w:rFonts w:hAnsi="Times New Roman" w:ascii="Times New Roman"/>
          <w:szCs w:val="24"/>
        </w:rPr>
        <w:tab/>
      </w:r>
      <w:r w:rsidR="008E7B9E" w:rsidRPr="0065178A">
        <w:rPr>
          <w:rFonts w:hAnsi="Times New Roman" w:ascii="Times New Roman"/>
          <w:szCs w:val="24"/>
        </w:rPr>
        <w:t>U stečajnom postupku nad dužnikom</w:t>
      </w:r>
      <w:r w:rsidR="00495A97">
        <w:rPr>
          <w:rFonts w:hAnsi="Times New Roman" w:ascii="Times New Roman"/>
        </w:rPr>
        <w:t xml:space="preserve"> </w:t>
      </w:r>
      <w:r w:rsidR="00495A97" w:rsidRPr="00495A97">
        <w:rPr>
          <w:rFonts w:hAnsi="Times New Roman" w:ascii="Times New Roman"/>
        </w:rPr>
        <w:t>TRI D DRVO d.o.o. za proizvodnju i trgovinu u stečaju, Vrhovine, Senjska 57, MBS: 040158061, OIB: 38574610645</w:t>
      </w:r>
      <w:r w:rsidR="006E70ED" w:rsidRPr="0065178A">
        <w:rPr>
          <w:rFonts w:hAnsi="Times New Roman" w:ascii="Times New Roman"/>
        </w:rPr>
        <w:t xml:space="preserve">, </w:t>
      </w:r>
      <w:r w:rsidR="008E7B9E" w:rsidRPr="0065178A">
        <w:rPr>
          <w:rFonts w:hAnsi="Times New Roman" w:ascii="Times New Roman"/>
          <w:szCs w:val="24"/>
        </w:rPr>
        <w:t>s</w:t>
      </w:r>
      <w:r w:rsidRPr="0065178A">
        <w:rPr>
          <w:rFonts w:hAnsi="Times New Roman" w:ascii="Times New Roman"/>
          <w:szCs w:val="24"/>
        </w:rPr>
        <w:t>aziva se</w:t>
      </w:r>
      <w:r w:rsidR="00CD5750" w:rsidRPr="0065178A">
        <w:rPr>
          <w:rFonts w:hAnsi="Times New Roman" w:ascii="Times New Roman"/>
          <w:szCs w:val="24"/>
        </w:rPr>
        <w:t xml:space="preserve"> sjednica odbora vjerovnika z</w:t>
      </w:r>
      <w:r w:rsidRPr="0065178A">
        <w:rPr>
          <w:rFonts w:hAnsi="Times New Roman" w:ascii="Times New Roman"/>
          <w:szCs w:val="24"/>
        </w:rPr>
        <w:t xml:space="preserve">a dan </w:t>
      </w:r>
    </w:p>
    <w:p w:rsidRDefault="004B0322" w:rsidP="004B0322" w:rsidR="004B0322" w:rsidRPr="004B0322">
      <w:pPr>
        <w:pStyle w:val="BodyText21"/>
        <w:rPr>
          <w:rFonts w:hAnsi="Times New Roman" w:ascii="Times New Roman"/>
          <w:szCs w:val="24"/>
        </w:rPr>
      </w:pPr>
    </w:p>
    <w:p w:rsidRDefault="00495A97" w:rsidP="00417E7E" w:rsidR="004B0322" w:rsidRPr="004B0322">
      <w:pPr>
        <w:pStyle w:val="BodyText21"/>
        <w:jc w:val="center"/>
        <w:rPr>
          <w:rFonts w:hAnsi="Times New Roman" w:ascii="Times New Roman"/>
          <w:szCs w:val="24"/>
        </w:rPr>
      </w:pPr>
      <w:r>
        <w:rPr>
          <w:rFonts w:hAnsi="Times New Roman" w:ascii="Times New Roman"/>
          <w:szCs w:val="24"/>
        </w:rPr>
        <w:t>21. lipnja 2017. u 13</w:t>
      </w:r>
      <w:r w:rsidR="006E70ED">
        <w:rPr>
          <w:rFonts w:hAnsi="Times New Roman" w:ascii="Times New Roman"/>
          <w:szCs w:val="24"/>
        </w:rPr>
        <w:t>,00</w:t>
      </w:r>
      <w:r w:rsidR="004B0322" w:rsidRPr="004B0322">
        <w:rPr>
          <w:rFonts w:hAnsi="Times New Roman" w:ascii="Times New Roman"/>
          <w:szCs w:val="24"/>
        </w:rPr>
        <w:t xml:space="preserve"> sati,</w:t>
      </w:r>
    </w:p>
    <w:p w:rsidRDefault="004B0322" w:rsidP="00417E7E" w:rsidR="004B0322" w:rsidRPr="004B0322">
      <w:pPr>
        <w:pStyle w:val="BodyText21"/>
        <w:jc w:val="center"/>
        <w:rPr>
          <w:rFonts w:hAnsi="Times New Roman" w:ascii="Times New Roman"/>
          <w:szCs w:val="24"/>
        </w:rPr>
      </w:pPr>
      <w:r w:rsidRPr="004B0322">
        <w:rPr>
          <w:rFonts w:hAnsi="Times New Roman" w:ascii="Times New Roman"/>
          <w:szCs w:val="24"/>
        </w:rPr>
        <w:t>kod ovog suda, Zadarska 1 i 3, sudnic</w:t>
      </w:r>
      <w:r>
        <w:rPr>
          <w:rFonts w:hAnsi="Times New Roman" w:ascii="Times New Roman"/>
          <w:szCs w:val="24"/>
        </w:rPr>
        <w:t>a broj 8</w:t>
      </w:r>
    </w:p>
    <w:p w:rsidRDefault="004B0322" w:rsidP="004B0322" w:rsidR="004B0322" w:rsidRPr="004B0322">
      <w:pPr>
        <w:pStyle w:val="BodyText21"/>
        <w:rPr>
          <w:rFonts w:hAnsi="Times New Roman" w:ascii="Times New Roman"/>
          <w:szCs w:val="24"/>
        </w:rPr>
      </w:pPr>
    </w:p>
    <w:p w:rsidRDefault="004B0322" w:rsidP="004B0322" w:rsidR="004B0322">
      <w:pPr>
        <w:pStyle w:val="BodyText21"/>
        <w:rPr>
          <w:rFonts w:hAnsi="Times New Roman" w:ascii="Times New Roman"/>
          <w:szCs w:val="24"/>
        </w:rPr>
      </w:pPr>
      <w:r w:rsidRPr="004B0322">
        <w:rPr>
          <w:rFonts w:hAnsi="Times New Roman" w:ascii="Times New Roman"/>
          <w:szCs w:val="24"/>
        </w:rPr>
        <w:t xml:space="preserve">Dnevni red </w:t>
      </w:r>
      <w:r w:rsidR="00CD5750">
        <w:rPr>
          <w:rFonts w:hAnsi="Times New Roman" w:ascii="Times New Roman"/>
          <w:szCs w:val="24"/>
        </w:rPr>
        <w:t>sjednice:</w:t>
      </w:r>
    </w:p>
    <w:p w:rsidRDefault="00604DCE" w:rsidP="004B0322" w:rsidR="00604DCE">
      <w:pPr>
        <w:pStyle w:val="BodyText21"/>
        <w:rPr>
          <w:rFonts w:hAnsi="Times New Roman" w:ascii="Times New Roman"/>
          <w:szCs w:val="24"/>
        </w:rPr>
      </w:pPr>
    </w:p>
    <w:p w:rsidRDefault="00604DCE" w:rsidP="00495A97" w:rsidR="00495A97" w:rsidRPr="00495A97">
      <w:pPr>
        <w:pStyle w:val="BodyText21"/>
        <w:numPr>
          <w:ilvl w:val="0"/>
          <w:numId w:val="5"/>
        </w:numPr>
        <w:rPr>
          <w:rFonts w:hAnsi="Times New Roman" w:ascii="Times New Roman"/>
          <w:szCs w:val="24"/>
        </w:rPr>
      </w:pPr>
      <w:r>
        <w:rPr>
          <w:rFonts w:hAnsi="Times New Roman" w:ascii="Times New Roman"/>
          <w:szCs w:val="24"/>
        </w:rPr>
        <w:t>Izvješće stečajnog upravitelja o tijeku stečajnog postupka</w:t>
      </w:r>
    </w:p>
    <w:p w:rsidRDefault="00495A97" w:rsidP="00495A97" w:rsidR="00495A97">
      <w:pPr>
        <w:pStyle w:val="BodyText21"/>
        <w:numPr>
          <w:ilvl w:val="0"/>
          <w:numId w:val="5"/>
        </w:numPr>
        <w:rPr>
          <w:rFonts w:hAnsi="Times New Roman" w:ascii="Times New Roman"/>
          <w:szCs w:val="24"/>
        </w:rPr>
      </w:pPr>
      <w:r>
        <w:rPr>
          <w:rFonts w:hAnsi="Times New Roman" w:ascii="Times New Roman"/>
          <w:szCs w:val="24"/>
        </w:rPr>
        <w:t xml:space="preserve">Izjašnjenje članova odbora vjerovnika o završnom računu stečajnog upravitelja </w:t>
      </w:r>
    </w:p>
    <w:p w:rsidRDefault="004B0322" w:rsidP="0065178A" w:rsidR="004B0322" w:rsidRPr="004B0322">
      <w:pPr>
        <w:pStyle w:val="BodyText21"/>
        <w:ind w:firstLine="0" w:left="0"/>
        <w:rPr>
          <w:rFonts w:hAnsi="Times New Roman" w:ascii="Times New Roman"/>
          <w:szCs w:val="24"/>
        </w:rPr>
      </w:pPr>
    </w:p>
    <w:p w:rsidRDefault="00495A97" w:rsidP="00D3617A" w:rsidR="004B0322" w:rsidRPr="004B0322">
      <w:pPr>
        <w:pStyle w:val="BodyText21"/>
        <w:jc w:val="center"/>
        <w:rPr>
          <w:rFonts w:hAnsi="Times New Roman" w:ascii="Times New Roman"/>
          <w:szCs w:val="24"/>
        </w:rPr>
      </w:pPr>
      <w:r>
        <w:rPr>
          <w:rFonts w:hAnsi="Times New Roman" w:ascii="Times New Roman"/>
          <w:szCs w:val="24"/>
        </w:rPr>
        <w:t>U Rijeci 29. svibnj</w:t>
      </w:r>
      <w:r w:rsidR="0065178A">
        <w:rPr>
          <w:rFonts w:hAnsi="Times New Roman" w:ascii="Times New Roman"/>
          <w:szCs w:val="24"/>
        </w:rPr>
        <w:t>a</w:t>
      </w:r>
      <w:r>
        <w:rPr>
          <w:rFonts w:hAnsi="Times New Roman" w:ascii="Times New Roman"/>
          <w:szCs w:val="24"/>
        </w:rPr>
        <w:t xml:space="preserve"> 2017</w:t>
      </w:r>
      <w:r w:rsidR="004B0322" w:rsidRPr="004B0322">
        <w:rPr>
          <w:rFonts w:hAnsi="Times New Roman" w:ascii="Times New Roman"/>
          <w:szCs w:val="24"/>
        </w:rPr>
        <w:t>.</w:t>
      </w:r>
    </w:p>
    <w:p w:rsidRDefault="004B0322" w:rsidP="004B0322" w:rsidR="004B0322" w:rsidRPr="004B0322">
      <w:pPr>
        <w:pStyle w:val="BodyText21"/>
        <w:rPr>
          <w:rFonts w:hAnsi="Times New Roman" w:ascii="Times New Roman"/>
          <w:szCs w:val="24"/>
        </w:rPr>
      </w:pPr>
    </w:p>
    <w:p w:rsidRDefault="00417E7E" w:rsidP="00417E7E" w:rsidR="004B0322" w:rsidRPr="004B0322">
      <w:pPr>
        <w:pStyle w:val="BodyText21"/>
        <w:ind w:left="7920"/>
        <w:jc w:val="left"/>
        <w:rPr>
          <w:rFonts w:hAnsi="Times New Roman" w:ascii="Times New Roman"/>
          <w:szCs w:val="24"/>
        </w:rPr>
      </w:pPr>
      <w:r>
        <w:rPr>
          <w:rFonts w:hAnsi="Times New Roman" w:ascii="Times New Roman"/>
          <w:szCs w:val="24"/>
        </w:rPr>
        <w:t xml:space="preserve">   </w:t>
      </w:r>
      <w:r w:rsidR="00495A97">
        <w:rPr>
          <w:rFonts w:hAnsi="Times New Roman" w:ascii="Times New Roman"/>
          <w:szCs w:val="24"/>
        </w:rPr>
        <w:t>S</w:t>
      </w:r>
      <w:r w:rsidR="00D3617A">
        <w:rPr>
          <w:rFonts w:hAnsi="Times New Roman" w:ascii="Times New Roman"/>
          <w:szCs w:val="24"/>
        </w:rPr>
        <w:t>utkinja</w:t>
      </w:r>
    </w:p>
    <w:p w:rsidRDefault="00D3617A" w:rsidP="00417E7E" w:rsidR="004B0322" w:rsidRPr="004B0322">
      <w:pPr>
        <w:pStyle w:val="BodyText21"/>
        <w:ind w:left="7920"/>
        <w:jc w:val="left"/>
        <w:rPr>
          <w:rFonts w:hAnsi="Times New Roman" w:ascii="Times New Roman"/>
          <w:szCs w:val="24"/>
        </w:rPr>
      </w:pPr>
      <w:r>
        <w:rPr>
          <w:rFonts w:hAnsi="Times New Roman" w:ascii="Times New Roman"/>
          <w:szCs w:val="24"/>
        </w:rPr>
        <w:t>Ema Brdovčak</w:t>
      </w:r>
    </w:p>
    <w:p w:rsidRDefault="004B0322" w:rsidP="004B0322" w:rsidR="004B0322" w:rsidRPr="004B0322">
      <w:pPr>
        <w:pStyle w:val="BodyText21"/>
        <w:rPr>
          <w:rFonts w:hAnsi="Times New Roman" w:ascii="Times New Roman"/>
          <w:szCs w:val="24"/>
        </w:rPr>
      </w:pPr>
    </w:p>
    <w:p w:rsidRDefault="00417E7E" w:rsidP="004B0322" w:rsidR="00417E7E">
      <w:pPr>
        <w:pStyle w:val="BodyText21"/>
        <w:rPr>
          <w:rFonts w:hAnsi="Times New Roman" w:ascii="Times New Roman"/>
          <w:szCs w:val="24"/>
        </w:rPr>
      </w:pPr>
    </w:p>
    <w:p w:rsidRDefault="00417E7E" w:rsidP="004B0322" w:rsidR="00417E7E">
      <w:pPr>
        <w:pStyle w:val="BodyText21"/>
        <w:rPr>
          <w:rFonts w:hAnsi="Times New Roman" w:ascii="Times New Roman"/>
          <w:szCs w:val="24"/>
        </w:rPr>
      </w:pPr>
    </w:p>
    <w:p w:rsidRDefault="00417E7E" w:rsidP="004B0322" w:rsidR="00417E7E">
      <w:pPr>
        <w:pStyle w:val="BodyText21"/>
        <w:rPr>
          <w:rFonts w:hAnsi="Times New Roman" w:ascii="Times New Roman"/>
          <w:szCs w:val="24"/>
        </w:rPr>
      </w:pPr>
    </w:p>
    <w:p w:rsidRDefault="00417E7E" w:rsidP="004B0322" w:rsidR="00417E7E">
      <w:pPr>
        <w:pStyle w:val="BodyText21"/>
        <w:rPr>
          <w:rFonts w:hAnsi="Times New Roman" w:ascii="Times New Roman"/>
          <w:szCs w:val="24"/>
        </w:rPr>
      </w:pPr>
    </w:p>
    <w:p w:rsidRDefault="00417E7E" w:rsidP="004B0322" w:rsidR="00417E7E">
      <w:pPr>
        <w:pStyle w:val="BodyText21"/>
        <w:rPr>
          <w:rFonts w:hAnsi="Times New Roman" w:ascii="Times New Roman"/>
          <w:szCs w:val="24"/>
        </w:rPr>
      </w:pPr>
    </w:p>
    <w:p w:rsidRDefault="00D3617A" w:rsidP="004B0322" w:rsidR="004B0322" w:rsidRPr="004B0322">
      <w:pPr>
        <w:pStyle w:val="BodyText21"/>
        <w:rPr>
          <w:rFonts w:hAnsi="Times New Roman" w:ascii="Times New Roman"/>
          <w:szCs w:val="24"/>
        </w:rPr>
      </w:pPr>
      <w:r>
        <w:rPr>
          <w:rFonts w:hAnsi="Times New Roman" w:ascii="Times New Roman"/>
          <w:szCs w:val="24"/>
        </w:rPr>
        <w:t>UPUTA O PRAVNOM LIJEKU</w:t>
      </w:r>
      <w:r w:rsidR="004B0322" w:rsidRPr="004B0322">
        <w:rPr>
          <w:rFonts w:hAnsi="Times New Roman" w:ascii="Times New Roman"/>
          <w:szCs w:val="24"/>
        </w:rPr>
        <w:t xml:space="preserve">: </w:t>
      </w:r>
    </w:p>
    <w:p w:rsidRDefault="004B0322" w:rsidP="00417E7E" w:rsidR="004B0322" w:rsidRPr="004B0322">
      <w:pPr>
        <w:pStyle w:val="BodyText21"/>
        <w:ind w:firstLine="720" w:left="0"/>
        <w:rPr>
          <w:rFonts w:hAnsi="Times New Roman" w:ascii="Times New Roman"/>
          <w:szCs w:val="24"/>
        </w:rPr>
      </w:pPr>
      <w:r w:rsidRPr="004B0322">
        <w:rPr>
          <w:rFonts w:hAnsi="Times New Roman" w:ascii="Times New Roman"/>
          <w:szCs w:val="24"/>
        </w:rPr>
        <w:t xml:space="preserve">Protiv ovog rješenja nije dopuštena žalba </w:t>
      </w:r>
      <w:r w:rsidR="00D3617A">
        <w:rPr>
          <w:rFonts w:hAnsi="Times New Roman" w:ascii="Times New Roman"/>
          <w:szCs w:val="24"/>
        </w:rPr>
        <w:t xml:space="preserve">(članak 278. stavak 2. ZPP-a u </w:t>
      </w:r>
      <w:r w:rsidRPr="004B0322">
        <w:rPr>
          <w:rFonts w:hAnsi="Times New Roman" w:ascii="Times New Roman"/>
          <w:szCs w:val="24"/>
        </w:rPr>
        <w:t>vezi s člankom 6. SZ).</w:t>
      </w:r>
    </w:p>
    <w:p w:rsidRDefault="004B0322" w:rsidP="004B0322" w:rsidR="004B0322" w:rsidRPr="004B0322">
      <w:pPr>
        <w:pStyle w:val="BodyText21"/>
        <w:rPr>
          <w:rFonts w:hAnsi="Times New Roman" w:ascii="Times New Roman"/>
          <w:szCs w:val="24"/>
        </w:rPr>
      </w:pPr>
    </w:p>
    <w:p w:rsidRDefault="004B0322" w:rsidP="004B0322" w:rsidR="004B0322" w:rsidRPr="004B0322">
      <w:pPr>
        <w:pStyle w:val="BodyText21"/>
        <w:rPr>
          <w:rFonts w:hAnsi="Times New Roman" w:ascii="Times New Roman"/>
          <w:szCs w:val="24"/>
        </w:rPr>
      </w:pPr>
    </w:p>
    <w:sectPr w:rsidSect="00417E7E" w:rsidR="004B0322" w:rsidRPr="004B0322">
      <w:headerReference w:type="default" r:id="rId9"/>
      <w:headerReference w:type="first" r:id="rId10"/>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3141" w:rsidR="00FF3141">
      <w:r>
        <w:separator/>
      </w:r>
    </w:p>
  </w:endnote>
  <w:endnote w:id="0" w:type="continuationSeparator">
    <w:p w:rsidRDefault="00FF3141" w:rsidR="00FF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3141" w:rsidR="00FF3141">
      <w:r>
        <w:separator/>
      </w:r>
    </w:p>
  </w:footnote>
  <w:footnote w:id="0" w:type="continuationSeparator">
    <w:p w:rsidRDefault="00FF3141" w:rsidR="00FF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1C8C" w:rsidR="001A4793">
    <w:pPr>
      <w:pStyle w:val="Zaglavlje"/>
    </w:pPr>
    <w:r>
      <w:tab/>
    </w:r>
    <w:r>
      <w:tab/>
      <w:t>8 St-</w:t>
    </w:r>
    <w:r w:rsidR="0065178A">
      <w:t>369/12-69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583A" w:rsidP="00FF3141" w:rsidR="00D937A9" w:rsidRPr="00D937A9">
    <w:pPr>
      <w:ind w:firstLine="708"/>
      <w:rPr>
        <w:sz w:val="20"/>
        <w:szCs w:val="20"/>
      </w:rPr>
    </w:pPr>
    <w:r>
      <w:rPr>
        <w:noProof/>
        <w:sz w:val="20"/>
        <w:szCs w:val="20"/>
      </w:rPr>
      <w:drawing>
        <wp:inline distR="0" distL="0" distB="0" distT="0">
          <wp:extent cy="650875" cx="526415"/>
          <wp:effectExtent b="0" r="698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875" cx="526415"/>
                  </a:xfrm>
                  <a:prstGeom prst="rect">
                    <a:avLst/>
                  </a:prstGeom>
                  <a:noFill/>
                  <a:ln>
                    <a:noFill/>
                  </a:ln>
                </pic:spPr>
              </pic:pic>
            </a:graphicData>
          </a:graphic>
        </wp:inline>
      </w:drawing>
    </w:r>
  </w:p>
  <w:p w:rsidRDefault="00D937A9" w:rsidP="00FF3141" w:rsidR="00D937A9" w:rsidRPr="00D937A9">
    <w:pPr>
      <w:rPr>
        <w:sz w:val="20"/>
        <w:szCs w:val="20"/>
      </w:rPr>
    </w:pPr>
    <w:r w:rsidRPr="00D937A9">
      <w:rPr>
        <w:rFonts w:eastAsia="MS Mincho"/>
        <w:sz w:val="20"/>
        <w:szCs w:val="20"/>
      </w:rPr>
      <w:t>REPUBLIKA HRVATSKA</w:t>
    </w:r>
  </w:p>
  <w:p w:rsidRDefault="00D937A9" w:rsidP="00FF3141" w:rsidR="00D937A9" w:rsidRPr="00D937A9">
    <w:pPr>
      <w:rPr>
        <w:sz w:val="20"/>
        <w:szCs w:val="20"/>
      </w:rPr>
    </w:pPr>
    <w:r w:rsidRPr="00D937A9">
      <w:rPr>
        <w:rFonts w:eastAsia="MS Mincho"/>
        <w:sz w:val="20"/>
        <w:szCs w:val="20"/>
      </w:rPr>
      <w:t>TRGOVAČKI SUD U RIJECI</w:t>
    </w:r>
  </w:p>
  <w:p w:rsidRDefault="00D937A9" w:rsidP="00FF3141" w:rsidR="00D937A9" w:rsidRPr="00D937A9">
    <w:pPr>
      <w:rPr>
        <w:rFonts w:eastAsia="MS Mincho"/>
        <w:sz w:val="20"/>
        <w:szCs w:val="20"/>
      </w:rPr>
    </w:pPr>
    <w:r w:rsidRPr="00D937A9">
      <w:rPr>
        <w:rFonts w:eastAsia="MS Mincho"/>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7C2889"/>
    <w:multiLevelType w:val="hybridMultilevel"/>
    <w:tmpl w:val="CE144F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B9005D"/>
    <w:multiLevelType w:val="hybridMultilevel"/>
    <w:tmpl w:val="8BCCAB78"/>
    <w:lvl w:tplc="297E28B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323618C"/>
    <w:multiLevelType w:val="hybridMultilevel"/>
    <w:tmpl w:val="183E87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7E2D52B1"/>
    <w:multiLevelType w:val="hybridMultilevel"/>
    <w:tmpl w:val="492EFC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ShadeFormData/>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BD3"/>
    <w:rsid w:val="000431EB"/>
    <w:rsid w:val="00085BD3"/>
    <w:rsid w:val="00120231"/>
    <w:rsid w:val="001355B9"/>
    <w:rsid w:val="001A4793"/>
    <w:rsid w:val="001A61D2"/>
    <w:rsid w:val="001C0C6B"/>
    <w:rsid w:val="0023193D"/>
    <w:rsid w:val="00233EE9"/>
    <w:rsid w:val="00236A65"/>
    <w:rsid w:val="00251BE6"/>
    <w:rsid w:val="002926EA"/>
    <w:rsid w:val="00342C2E"/>
    <w:rsid w:val="003E5EDE"/>
    <w:rsid w:val="00401B3A"/>
    <w:rsid w:val="00417E7E"/>
    <w:rsid w:val="004236AA"/>
    <w:rsid w:val="00477FAC"/>
    <w:rsid w:val="00490F67"/>
    <w:rsid w:val="00495A97"/>
    <w:rsid w:val="004A75ED"/>
    <w:rsid w:val="004B0322"/>
    <w:rsid w:val="004B2ABF"/>
    <w:rsid w:val="004E07B8"/>
    <w:rsid w:val="005570DC"/>
    <w:rsid w:val="00562693"/>
    <w:rsid w:val="005B48B8"/>
    <w:rsid w:val="00604DCE"/>
    <w:rsid w:val="0065178A"/>
    <w:rsid w:val="00670328"/>
    <w:rsid w:val="006D2C5B"/>
    <w:rsid w:val="006E70ED"/>
    <w:rsid w:val="006F1BD7"/>
    <w:rsid w:val="0084583A"/>
    <w:rsid w:val="00882A43"/>
    <w:rsid w:val="008E7B9E"/>
    <w:rsid w:val="0094113A"/>
    <w:rsid w:val="00A03186"/>
    <w:rsid w:val="00A13D6A"/>
    <w:rsid w:val="00A24F1E"/>
    <w:rsid w:val="00AA7BE1"/>
    <w:rsid w:val="00B23796"/>
    <w:rsid w:val="00B253AA"/>
    <w:rsid w:val="00B27194"/>
    <w:rsid w:val="00B920E4"/>
    <w:rsid w:val="00C151CD"/>
    <w:rsid w:val="00C328C3"/>
    <w:rsid w:val="00CA3406"/>
    <w:rsid w:val="00CD5750"/>
    <w:rsid w:val="00CF7E50"/>
    <w:rsid w:val="00D07A41"/>
    <w:rsid w:val="00D216E5"/>
    <w:rsid w:val="00D23E72"/>
    <w:rsid w:val="00D3617A"/>
    <w:rsid w:val="00D71C8C"/>
    <w:rsid w:val="00D86773"/>
    <w:rsid w:val="00D937A9"/>
    <w:rsid w:val="00D94EF2"/>
    <w:rsid w:val="00DD6162"/>
    <w:rsid w:val="00DF49C0"/>
    <w:rsid w:val="00E10C23"/>
    <w:rsid w:val="00E31F4D"/>
    <w:rsid w:val="00E43F97"/>
    <w:rsid w:val="00F00C28"/>
    <w:rsid w:val="00F4503C"/>
    <w:rsid w:val="00FC6C4C"/>
    <w:rsid w:val="00FF2517"/>
    <w:rsid w:val="00FF31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85BD3"/>
    <w:rPr>
      <w:sz w:val="24"/>
      <w:szCs w:val="24"/>
    </w:rPr>
  </w:style>
  <w:style w:styleId="Naslov2" w:type="paragraph">
    <w:name w:val="heading 2"/>
    <w:basedOn w:val="Normal"/>
    <w:next w:val="Normal"/>
    <w:qFormat/>
    <w:rsid w:val="00085BD3"/>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085BD3"/>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aliases w:val="uvlaka 2"/>
    <w:basedOn w:val="Normal"/>
    <w:rsid w:val="00085BD3"/>
    <w:pPr>
      <w:overflowPunct w:val="false"/>
      <w:autoSpaceDE w:val="false"/>
      <w:autoSpaceDN w:val="false"/>
      <w:adjustRightInd w:val="false"/>
      <w:ind w:left="720"/>
      <w:jc w:val="both"/>
      <w:textAlignment w:val="baseline"/>
    </w:pPr>
    <w:rPr>
      <w:rFonts w:hAnsi="Arial" w:ascii="Arial"/>
      <w:szCs w:val="20"/>
    </w:rPr>
  </w:style>
  <w:style w:styleId="Zaglavlje" w:type="paragraph">
    <w:name w:val="header"/>
    <w:basedOn w:val="Normal"/>
    <w:link w:val="ZaglavljeChar"/>
    <w:uiPriority w:val="99"/>
    <w:rsid w:val="00085BD3"/>
    <w:pPr>
      <w:tabs>
        <w:tab w:pos="4536" w:val="center"/>
        <w:tab w:pos="9072" w:val="right"/>
      </w:tabs>
    </w:pPr>
  </w:style>
  <w:style w:styleId="Podnoje" w:type="paragraph">
    <w:name w:val="footer"/>
    <w:basedOn w:val="Normal"/>
    <w:rsid w:val="00342C2E"/>
    <w:pPr>
      <w:tabs>
        <w:tab w:pos="4536" w:val="center"/>
        <w:tab w:pos="9072" w:val="right"/>
      </w:tabs>
    </w:pPr>
  </w:style>
  <w:style w:customStyle="true" w:styleId="ZaglavljeChar" w:type="character">
    <w:name w:val="Zaglavlje Char"/>
    <w:link w:val="Zaglavlje"/>
    <w:uiPriority w:val="99"/>
    <w:rsid w:val="008E7B9E"/>
    <w:rPr>
      <w:sz w:val="24"/>
      <w:szCs w:val="24"/>
    </w:rPr>
  </w:style>
  <w:style w:styleId="Tekstbalonia" w:type="paragraph">
    <w:name w:val="Balloon Text"/>
    <w:basedOn w:val="Normal"/>
    <w:link w:val="TekstbaloniaChar"/>
    <w:rsid w:val="008E7B9E"/>
    <w:rPr>
      <w:rFonts w:cs="Tahoma" w:hAnsi="Tahoma" w:ascii="Tahoma"/>
      <w:sz w:val="16"/>
      <w:szCs w:val="16"/>
    </w:rPr>
  </w:style>
  <w:style w:customStyle="true" w:styleId="TekstbaloniaChar" w:type="character">
    <w:name w:val="Tekst balončića Char"/>
    <w:link w:val="Tekstbalonia"/>
    <w:rsid w:val="008E7B9E"/>
    <w:rPr>
      <w:rFonts w:cs="Tahoma" w:hAnsi="Tahoma" w:ascii="Tahoma"/>
      <w:sz w:val="16"/>
      <w:szCs w:val="16"/>
    </w:rPr>
  </w:style>
  <w:style w:styleId="Odlomakpopisa" w:type="paragraph">
    <w:name w:val="List Paragraph"/>
    <w:basedOn w:val="Normal"/>
    <w:uiPriority w:val="34"/>
    <w:qFormat/>
    <w:rsid w:val="00CD5750"/>
    <w:pPr>
      <w:ind w:left="708"/>
    </w:pPr>
  </w:style>
  <w:style w:styleId="Tekstrezerviranogmjesta" w:type="character">
    <w:name w:val="Placeholder Text"/>
    <w:basedOn w:val="Zadanifontodlomka"/>
    <w:uiPriority w:val="99"/>
    <w:semiHidden/>
    <w:rsid w:val="00E31F4D"/>
    <w:rPr>
      <w:color w:val="808080"/>
      <w:bdr w:space="0" w:sz="0" w:color="auto" w:val="none"/>
      <w:shd w:fill="auto" w:color="auto" w:val="clear"/>
    </w:rPr>
  </w:style>
  <w:style w:customStyle="true" w:styleId="eSPISCCParagraphDefaultFont" w:type="character">
    <w:name w:val="eSPIS_CC_Paragraph Default Font"/>
    <w:basedOn w:val="Zadanifontodlomka"/>
    <w:rsid w:val="00E31F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1F4D"/>
    <w:rPr>
      <w:bdr w:space="0" w:sz="0" w:color="auto" w:val="none"/>
      <w:shd w:fill="FFFFCC" w:color="auto" w:val="clear"/>
      <w:lang w:val="hr-HR"/>
    </w:rPr>
  </w:style>
  <w:style w:customStyle="true" w:styleId="PozadinaSvijetloCrvena" w:type="character">
    <w:name w:val="Pozadina_SvijetloCrvena"/>
    <w:basedOn w:val="eSPISCCParagraphDefaultFont"/>
    <w:rsid w:val="00E31F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1F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85BD3"/>
    <w:rPr>
      <w:sz w:val="24"/>
      <w:szCs w:val="24"/>
    </w:rPr>
  </w:style>
  <w:style w:styleId="Naslov2" w:type="paragraph">
    <w:name w:val="heading 2"/>
    <w:basedOn w:val="Normal"/>
    <w:next w:val="Normal"/>
    <w:qFormat/>
    <w:rsid w:val="00085BD3"/>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085BD3"/>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aliases w:val="uvlaka 2"/>
    <w:basedOn w:val="Normal"/>
    <w:rsid w:val="00085BD3"/>
    <w:pPr>
      <w:overflowPunct w:val="0"/>
      <w:autoSpaceDE w:val="0"/>
      <w:autoSpaceDN w:val="0"/>
      <w:adjustRightInd w:val="0"/>
      <w:ind w:left="720"/>
      <w:jc w:val="both"/>
      <w:textAlignment w:val="baseline"/>
    </w:pPr>
    <w:rPr>
      <w:rFonts w:ascii="Arial" w:hAnsi="Arial"/>
      <w:szCs w:val="20"/>
    </w:rPr>
  </w:style>
  <w:style w:styleId="Zaglavlje" w:type="paragraph">
    <w:name w:val="header"/>
    <w:basedOn w:val="Normal"/>
    <w:link w:val="ZaglavljeChar"/>
    <w:uiPriority w:val="99"/>
    <w:rsid w:val="00085BD3"/>
    <w:pPr>
      <w:tabs>
        <w:tab w:pos="4536" w:val="center"/>
        <w:tab w:pos="9072" w:val="right"/>
      </w:tabs>
    </w:pPr>
  </w:style>
  <w:style w:styleId="Podnoje" w:type="paragraph">
    <w:name w:val="footer"/>
    <w:basedOn w:val="Normal"/>
    <w:rsid w:val="00342C2E"/>
    <w:pPr>
      <w:tabs>
        <w:tab w:pos="4536" w:val="center"/>
        <w:tab w:pos="9072" w:val="right"/>
      </w:tabs>
    </w:pPr>
  </w:style>
  <w:style w:customStyle="1" w:styleId="ZaglavljeChar" w:type="character">
    <w:name w:val="Zaglavlje Char"/>
    <w:link w:val="Zaglavlje"/>
    <w:uiPriority w:val="99"/>
    <w:rsid w:val="008E7B9E"/>
    <w:rPr>
      <w:sz w:val="24"/>
      <w:szCs w:val="24"/>
    </w:rPr>
  </w:style>
  <w:style w:styleId="Tekstbalonia" w:type="paragraph">
    <w:name w:val="Balloon Text"/>
    <w:basedOn w:val="Normal"/>
    <w:link w:val="TekstbaloniaChar"/>
    <w:rsid w:val="008E7B9E"/>
    <w:rPr>
      <w:rFonts w:ascii="Tahoma" w:cs="Tahoma" w:hAnsi="Tahoma"/>
      <w:sz w:val="16"/>
      <w:szCs w:val="16"/>
    </w:rPr>
  </w:style>
  <w:style w:customStyle="1" w:styleId="TekstbaloniaChar" w:type="character">
    <w:name w:val="Tekst balončića Char"/>
    <w:link w:val="Tekstbalonia"/>
    <w:rsid w:val="008E7B9E"/>
    <w:rPr>
      <w:rFonts w:ascii="Tahoma" w:cs="Tahoma" w:hAnsi="Tahoma"/>
      <w:sz w:val="16"/>
      <w:szCs w:val="16"/>
    </w:rPr>
  </w:style>
  <w:style w:styleId="Odlomakpopisa" w:type="paragraph">
    <w:name w:val="List Paragraph"/>
    <w:basedOn w:val="Normal"/>
    <w:uiPriority w:val="34"/>
    <w:qFormat/>
    <w:rsid w:val="00CD5750"/>
    <w:pPr>
      <w:ind w:left="708"/>
    </w:pPr>
  </w:style>
  <w:style w:styleId="Tekstrezerviranogmjesta" w:type="character">
    <w:name w:val="Placeholder Text"/>
    <w:basedOn w:val="Zadanifontodlomka"/>
    <w:uiPriority w:val="99"/>
    <w:semiHidden/>
    <w:rsid w:val="00E31F4D"/>
    <w:rPr>
      <w:color w:val="808080"/>
      <w:bdr w:color="auto" w:space="0" w:sz="0" w:val="none"/>
      <w:shd w:color="auto" w:fill="auto" w:val="clear"/>
    </w:rPr>
  </w:style>
  <w:style w:customStyle="1" w:styleId="eSPISCCParagraphDefaultFont" w:type="character">
    <w:name w:val="eSPIS_CC_Paragraph Default Font"/>
    <w:basedOn w:val="Zadanifontodlomka"/>
    <w:rsid w:val="00E31F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1F4D"/>
    <w:rPr>
      <w:bdr w:color="auto" w:space="0" w:sz="0" w:val="none"/>
      <w:shd w:color="auto" w:fill="FFFFCC" w:val="clear"/>
      <w:lang w:val="hr-HR"/>
    </w:rPr>
  </w:style>
  <w:style w:customStyle="1" w:styleId="PozadinaSvijetloCrvena" w:type="character">
    <w:name w:val="Pozadina_SvijetloCrvena"/>
    <w:basedOn w:val="eSPISCCParagraphDefaultFont"/>
    <w:rsid w:val="00E31F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1F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svibnja 2017.</izvorni_sadrzaj>
    <derivirana_varijabla naziv="DomainObject.DatumDonosenjaOdluke_1">30.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2011.</izvorni_sadrzaj>
    <derivirana_varijabla naziv="DomainObject.Predmet.DatumOsnivanja_1">24.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St-95/2011</izvorni_sadrzaj>
    <derivirana_varijabla naziv="DomainObject.Predmet.OznakaBroj_1">St-95/2011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 D DRVO d.o.o. u stečaju VRHOVINE</izvorni_sadrzaj>
    <derivirana_varijabla naziv="DomainObject.Predmet.ProtustrankaFormated_1">  TRI D DRVO d.o.o. u stečaju VRHOVINE</derivirana_varijabla>
  </DomainObject.Predmet.ProtustrankaFormated>
  <DomainObject.Predmet.ProtustrankaFormatedOIB>
    <izvorni_sadrzaj>  TRI D DRVO d.o.o. u stečaju VRHOVINE, OIB 38574610645</izvorni_sadrzaj>
    <derivirana_varijabla naziv="DomainObject.Predmet.ProtustrankaFormatedOIB_1">  TRI D DRVO d.o.o. u stečaju VRHOVINE, OIB 38574610645</derivirana_varijabla>
  </DomainObject.Predmet.ProtustrankaFormatedOIB>
  <DomainObject.Predmet.ProtustrankaFormatedWithAdress>
    <izvorni_sadrzaj> TRI D DRVO d.o.o. u stečaju VRHOVINE, Senjska 57, 53 223 Vrhovine</izvorni_sadrzaj>
    <derivirana_varijabla naziv="DomainObject.Predmet.ProtustrankaFormatedWithAdress_1"> TRI D DRVO d.o.o. u stečaju VRHOVINE, Senjska 57, 53 223 Vrhovine</derivirana_varijabla>
  </DomainObject.Predmet.ProtustrankaFormatedWithAdress>
  <DomainObject.Predmet.ProtustrankaFormatedWithAdressOIB>
    <izvorni_sadrzaj> TRI D DRVO d.o.o. u stečaju VRHOVINE, OIB 38574610645, Senjska 57, 53 223 Vrhovine</izvorni_sadrzaj>
    <derivirana_varijabla naziv="DomainObject.Predmet.ProtustrankaFormatedWithAdressOIB_1"> TRI D DRVO d.o.o. u stečaju VRHOVINE, OIB 38574610645, Senjska 57, 53 223 Vrhovine</derivirana_varijabla>
  </DomainObject.Predmet.ProtustrankaFormatedWithAdressOIB>
  <DomainObject.Predmet.ProtustrankaWithAdress>
    <izvorni_sadrzaj>TRI D DRVO d.o.o. u stečaju VRHOVINE Senjska 57, 53 223 Vrhovine</izvorni_sadrzaj>
    <derivirana_varijabla naziv="DomainObject.Predmet.ProtustrankaWithAdress_1">TRI D DRVO d.o.o. u stečaju VRHOVINE Senjska 57, 53 223 Vrhovine</derivirana_varijabla>
  </DomainObject.Predmet.ProtustrankaWithAdress>
  <DomainObject.Predmet.ProtustrankaWithAdressOIB>
    <izvorni_sadrzaj>TRI D DRVO d.o.o. u stečaju VRHOVINE, OIB 38574610645, Senjska 57, 53 223 Vrhovine</izvorni_sadrzaj>
    <derivirana_varijabla naziv="DomainObject.Predmet.ProtustrankaWithAdressOIB_1">TRI D DRVO d.o.o. u stečaju VRHOVINE, OIB 38574610645, Senjska 57, 53 223 Vrhovine</derivirana_varijabla>
  </DomainObject.Predmet.ProtustrankaWithAdressOIB>
  <DomainObject.Predmet.ProtustrankaNazivFormated>
    <izvorni_sadrzaj>TRI D DRVO d.o.o. u stečaju VRHOVINE</izvorni_sadrzaj>
    <derivirana_varijabla naziv="DomainObject.Predmet.ProtustrankaNazivFormated_1">TRI D DRVO d.o.o. u stečaju VRHOVINE</derivirana_varijabla>
  </DomainObject.Predmet.ProtustrankaNazivFormated>
  <DomainObject.Predmet.ProtustrankaNazivFormatedOIB>
    <izvorni_sadrzaj>TRI D DRVO d.o.o. u stečaju VRHOVINE, OIB 38574610645</izvorni_sadrzaj>
    <derivirana_varijabla naziv="DomainObject.Predmet.ProtustrankaNazivFormatedOIB_1">TRI D DRVO d.o.o. u stečaju VRHOVINE, OIB 38574610645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ŠTETIĆ; VESNA DUJMOVIĆ; BOŠKO BOGDANOVIĆ; MILKA MAŠIĆ; TATJANA PLEŠA; MILORAD KOVAČEVIĆ; BISERKA PODNAR; MARIJANA PAJDAKOVIĆ; IVANA GLUŠAC; MANDICA SERTIĆ; MARIJANA TONKOVIĆ; MARIJAN JERKOVIĆ; MIRA PLEŠA</izvorni_sadrzaj>
    <derivirana_varijabla naziv="DomainObject.Predmet.StrankaFormated_1">  NIKOLA ŠTETIĆ; VESNA DUJMOVIĆ; BOŠKO BOGDANOVIĆ; MILKA MAŠIĆ; TATJANA PLEŠA; MILORAD KOVAČEVIĆ; BISERKA PODNAR; MARIJANA PAJDAKOVIĆ; IVANA GLUŠAC; MANDICA SERTIĆ; MARIJANA TONKOVIĆ; MARIJAN JERKOVIĆ; MIRA PLEŠA</derivirana_varijabla>
  </DomainObject.Predmet.StrankaFormated>
  <DomainObject.Predmet.StrankaFormatedOIB>
    <izvorni_sadrzaj>  NIKOLA ŠTETIĆ; VESNA DUJMOVIĆ; BOŠKO BOGDANOVIĆ; MILKA MAŠIĆ; TATJANA PLEŠA; MILORAD KOVAČEVIĆ; BISERKA PODNAR; MARIJANA PAJDAKOVIĆ; IVANA GLUŠAC; MANDICA SERTIĆ; MARIJANA TONKOVIĆ; MARIJAN JERKOVIĆ; MIRA PLEŠA</izvorni_sadrzaj>
    <derivirana_varijabla naziv="DomainObject.Predmet.StrankaFormatedOIB_1">  NIKOLA ŠTETIĆ; VESNA DUJMOVIĆ; BOŠKO BOGDANOVIĆ; MILKA MAŠIĆ; TATJANA PLEŠA; MILORAD KOVAČEVIĆ; BISERKA PODNAR; MARIJANA PAJDAKOVIĆ; IVANA GLUŠAC; MANDICA SERTIĆ; MARIJANA TONKOVIĆ; MARIJAN JERKOVIĆ; MIRA PLEŠA</derivirana_varijabla>
  </DomainObject.Predmet.StrankaFormatedOIB>
  <DomainObject.Predmet.StrankaFormatedWithAdress>
    <izvorni_sadrzaj> NIKOLA ŠTETIĆ, Gornje Vrhovine 169a, 53 223 Vrhovine; VESNA DUJMOVIĆ, ČOVIĆI, ; BOŠKO BOGDANOVIĆ, PLITVIČKI LJESKOVAC 13, ; MILKA MAŠIĆ, SEOCI 11C, ; TATJANA PLEŠA, BARTOLA KAŠIĆA 13A, ; MILORAD KOVAČEVIĆ, DONJI BABIN POTOK 7, ; BISERKA PODNAR, GORNJE VRHOVINE 99, ; MARIJANA PAJDAKOVIĆ, LIČKO LEŠĆE 130, ; IVANA GLUŠAC, GORNJE VRHOVINE 105, ; MANDICA SERTIĆ, SINAC 282, ; MARIJANA TONKOVIĆ, SINAC 296, ; MARIJAN JERKOVIĆ, GORNJE VRHOVINE 195B, ; MIRA PLEŠA, BARTOLA KAŠIĆA 16, </izvorni_sadrzaj>
    <derivirana_varijabla naziv="DomainObject.Predmet.StrankaFormatedWithAdress_1"> NIKOLA ŠTETIĆ, Gornje Vrhovine 169a, 53 223 Vrhovine; VESNA DUJMOVIĆ, ČOVIĆI, ; BOŠKO BOGDANOVIĆ, PLITVIČKI LJESKOVAC 13, ; MILKA MAŠIĆ, SEOCI 11C, ; TATJANA PLEŠA, BARTOLA KAŠIĆA 13A, ; MILORAD KOVAČEVIĆ, DONJI BABIN POTOK 7, ; BISERKA PODNAR, GORNJE VRHOVINE 99, ; MARIJANA PAJDAKOVIĆ, LIČKO LEŠĆE 130, ; IVANA GLUŠAC, GORNJE VRHOVINE 105, ; MANDICA SERTIĆ, SINAC 282, ; MARIJANA TONKOVIĆ, SINAC 296, ; MARIJAN JERKOVIĆ, GORNJE VRHOVINE 195B, ; MIRA PLEŠA, BARTOLA KAŠIĆA 16, </derivirana_varijabla>
  </DomainObject.Predmet.StrankaFormatedWithAdress>
  <DomainObject.Predmet.StrankaFormatedWithAdressOIB>
    <izvorni_sadrzaj> NIKOLA ŠTETIĆ, Gornje Vrhovine 169a, 53 223 Vrhovine; VESNA DUJMOVIĆ, ČOVIĆI, ; BOŠKO BOGDANOVIĆ, PLITVIČKI LJESKOVAC 13, ; MILKA MAŠIĆ, SEOCI 11C, ; TATJANA PLEŠA, BARTOLA KAŠIĆA 13A, ; MILORAD KOVAČEVIĆ, DONJI BABIN POTOK 7, ; BISERKA PODNAR, GORNJE VRHOVINE 99, ; MARIJANA PAJDAKOVIĆ, LIČKO LEŠĆE 130, ; IVANA GLUŠAC, GORNJE VRHOVINE 105, ; MANDICA SERTIĆ, SINAC 282, ; MARIJANA TONKOVIĆ, SINAC 296, ; MARIJAN JERKOVIĆ, GORNJE VRHOVINE 195B, ; MIRA PLEŠA, BARTOLA KAŠIĆA 16, </izvorni_sadrzaj>
    <derivirana_varijabla naziv="DomainObject.Predmet.StrankaFormatedWithAdressOIB_1"> NIKOLA ŠTETIĆ, Gornje Vrhovine 169a, 53 223 Vrhovine; VESNA DUJMOVIĆ, ČOVIĆI, ; BOŠKO BOGDANOVIĆ, PLITVIČKI LJESKOVAC 13, ; MILKA MAŠIĆ, SEOCI 11C, ; TATJANA PLEŠA, BARTOLA KAŠIĆA 13A, ; MILORAD KOVAČEVIĆ, DONJI BABIN POTOK 7, ; BISERKA PODNAR, GORNJE VRHOVINE 99, ; MARIJANA PAJDAKOVIĆ, LIČKO LEŠĆE 130, ; IVANA GLUŠAC, GORNJE VRHOVINE 105, ; MANDICA SERTIĆ, SINAC 282, ; MARIJANA TONKOVIĆ, SINAC 296, ; MARIJAN JERKOVIĆ, GORNJE VRHOVINE 195B, ; MIRA PLEŠA, BARTOLA KAŠIĆA 16, </derivirana_varijabla>
  </DomainObject.Predmet.StrankaFormatedWithAdressOIB>
  <DomainObject.Predmet.StrankaWithAdress>
    <izvorni_sadrzaj>NIKOLA ŠTETIĆ Gornje Vrhovine 169a,53 223 Vrhovine,VESNA DUJMOVIĆ ČOVIĆI,,BOŠKO BOGDANOVIĆ PLITVIČKI LJESKOVAC 13,,MILKA MAŠIĆ SEOCI 11C,,TATJANA PLEŠA BARTOLA KAŠIĆA 13A,,MILORAD KOVAČEVIĆ DONJI BABIN POTOK 7,,BISERKA PODNAR GORNJE VRHOVINE 99,,MARIJANA PAJDAKOVIĆ LIČKO LEŠĆE 130,,IVANA GLUŠAC GORNJE VRHOVINE 105,,MANDICA SERTIĆ SINAC 282,,MARIJANA TONKOVIĆ SINAC 296,,MARIJAN JERKOVIĆ GORNJE VRHOVINE 195B,,MIRA PLEŠA BARTOLA KAŠIĆA 16,</izvorni_sadrzaj>
    <derivirana_varijabla naziv="DomainObject.Predmet.StrankaWithAdress_1">NIKOLA ŠTETIĆ Gornje Vrhovine 169a,53 223 Vrhovine,VESNA DUJMOVIĆ ČOVIĆI,,BOŠKO BOGDANOVIĆ PLITVIČKI LJESKOVAC 13,,MILKA MAŠIĆ SEOCI 11C,,TATJANA PLEŠA BARTOLA KAŠIĆA 13A,,MILORAD KOVAČEVIĆ DONJI BABIN POTOK 7,,BISERKA PODNAR GORNJE VRHOVINE 99,,MARIJANA PAJDAKOVIĆ LIČKO LEŠĆE 130,,IVANA GLUŠAC GORNJE VRHOVINE 105,,MANDICA SERTIĆ SINAC 282,,MARIJANA TONKOVIĆ SINAC 296,,MARIJAN JERKOVIĆ GORNJE VRHOVINE 195B,,MIRA PLEŠA BARTOLA KAŠIĆA 16,</derivirana_varijabla>
  </DomainObject.Predmet.StrankaWithAdress>
  <DomainObject.Predmet.StrankaWithAdressOIB>
    <izvorni_sadrzaj>NIKOLA ŠTETIĆ, Gornje Vrhovine 169a,53 223 Vrhovine,VESNA DUJMOVIĆ, ČOVIĆI,,BOŠKO BOGDANOVIĆ, PLITVIČKI LJESKOVAC 13,,MILKA MAŠIĆ, SEOCI 11C,,TATJANA PLEŠA, BARTOLA KAŠIĆA 13A,,MILORAD KOVAČEVIĆ, DONJI BABIN POTOK 7,,BISERKA PODNAR, GORNJE VRHOVINE 99,,MARIJANA PAJDAKOVIĆ, LIČKO LEŠĆE 130,,IVANA GLUŠAC, GORNJE VRHOVINE 105,,MANDICA SERTIĆ, SINAC 282,,MARIJANA TONKOVIĆ, SINAC 296,,MARIJAN JERKOVIĆ, GORNJE VRHOVINE 195B,,MIRA PLEŠA, BARTOLA KAŠIĆA 16,</izvorni_sadrzaj>
    <derivirana_varijabla naziv="DomainObject.Predmet.StrankaWithAdressOIB_1">NIKOLA ŠTETIĆ, Gornje Vrhovine 169a,53 223 Vrhovine,VESNA DUJMOVIĆ, ČOVIĆI,,BOŠKO BOGDANOVIĆ, PLITVIČKI LJESKOVAC 13,,MILKA MAŠIĆ, SEOCI 11C,,TATJANA PLEŠA, BARTOLA KAŠIĆA 13A,,MILORAD KOVAČEVIĆ, DONJI BABIN POTOK 7,,BISERKA PODNAR, GORNJE VRHOVINE 99,,MARIJANA PAJDAKOVIĆ, LIČKO LEŠĆE 130,,IVANA GLUŠAC, GORNJE VRHOVINE 105,,MANDICA SERTIĆ, SINAC 282,,MARIJANA TONKOVIĆ, SINAC 296,,MARIJAN JERKOVIĆ, GORNJE VRHOVINE 195B,,MIRA PLEŠA, BARTOLA KAŠIĆA 16,</derivirana_varijabla>
  </DomainObject.Predmet.StrankaWithAdressOIB>
  <DomainObject.Predmet.StrankaNazivFormated>
    <izvorni_sadrzaj>NIKOLA ŠTETIĆ,VESNA DUJMOVIĆ,BOŠKO BOGDANOVIĆ,MILKA MAŠIĆ,TATJANA PLEŠA,MILORAD KOVAČEVIĆ,BISERKA PODNAR,MARIJANA PAJDAKOVIĆ,IVANA GLUŠAC,MANDICA SERTIĆ,MARIJANA TONKOVIĆ,MARIJAN JERKOVIĆ,MIRA PLEŠA</izvorni_sadrzaj>
    <derivirana_varijabla naziv="DomainObject.Predmet.StrankaNazivFormated_1">NIKOLA ŠTETIĆ,VESNA DUJMOVIĆ,BOŠKO BOGDANOVIĆ,MILKA MAŠIĆ,TATJANA PLEŠA,MILORAD KOVAČEVIĆ,BISERKA PODNAR,MARIJANA PAJDAKOVIĆ,IVANA GLUŠAC,MANDICA SERTIĆ,MARIJANA TONKOVIĆ,MARIJAN JERKOVIĆ,MIRA PLEŠA</derivirana_varijabla>
  </DomainObject.Predmet.StrankaNazivFormated>
  <DomainObject.Predmet.StrankaNazivFormatedOIB>
    <izvorni_sadrzaj>NIKOLA ŠTETIĆ,VESNA DUJMOVIĆ,BOŠKO BOGDANOVIĆ,MILKA MAŠIĆ,TATJANA PLEŠA,MILORAD KOVAČEVIĆ,BISERKA PODNAR,MARIJANA PAJDAKOVIĆ,IVANA GLUŠAC,MANDICA SERTIĆ,MARIJANA TONKOVIĆ,MARIJAN JERKOVIĆ,MIRA PLEŠA</izvorni_sadrzaj>
    <derivirana_varijabla naziv="DomainObject.Predmet.StrankaNazivFormatedOIB_1">NIKOLA ŠTETIĆ,VESNA DUJMOVIĆ,BOŠKO BOGDANOVIĆ,MILKA MAŠIĆ,TATJANA PLEŠA,MILORAD KOVAČEVIĆ,BISERKA PODNAR,MARIJANA PAJDAKOVIĆ,IVANA GLUŠAC,MANDICA SERTIĆ,MARIJANA TONKOVIĆ,MARIJAN JERKOVIĆ,MIRA PLEŠA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NIKOLA ŠTETIĆ</item>
      <item>VESNA DUJMOVIĆ</item>
      <item>BOŠKO BOGDANOVIĆ</item>
      <item>MILKA MAŠIĆ</item>
      <item>TATJANA PLEŠA</item>
      <item>MILORAD KOVAČEVIĆ</item>
      <item>BISERKA PODNAR</item>
      <item>MARIJANA PAJDAKOVIĆ</item>
      <item>IVANA GLUŠAC</item>
      <item>MANDICA SERTIĆ</item>
      <item>MARIJANA TONKOVIĆ</item>
      <item>MARIJAN JERKOVIĆ</item>
      <item>MIRA PLEŠA</item>
    </izvorni_sadrzaj>
    <derivirana_varijabla naziv="DomainObject.Predmet.StrankaListFormated_1">
      <item>NIKOLA ŠTETIĆ</item>
      <item>VESNA DUJMOVIĆ</item>
      <item>BOŠKO BOGDANOVIĆ</item>
      <item>MILKA MAŠIĆ</item>
      <item>TATJANA PLEŠA</item>
      <item>MILORAD KOVAČEVIĆ</item>
      <item>BISERKA PODNAR</item>
      <item>MARIJANA PAJDAKOVIĆ</item>
      <item>IVANA GLUŠAC</item>
      <item>MANDICA SERTIĆ</item>
      <item>MARIJANA TONKOVIĆ</item>
      <item>MARIJAN JERKOVIĆ</item>
      <item>MIRA PLEŠA</item>
    </derivirana_varijabla>
  </DomainObject.Predmet.StrankaListFormated>
  <DomainObject.Predmet.StrankaListFormatedOIB>
    <izvorni_sadrzaj>
      <item>NIKOLA ŠTETIĆ</item>
      <item>VESNA DUJMOVIĆ</item>
      <item>BOŠKO BOGDANOVIĆ</item>
      <item>MILKA MAŠIĆ</item>
      <item>TATJANA PLEŠA</item>
      <item>MILORAD KOVAČEVIĆ</item>
      <item>BISERKA PODNAR</item>
      <item>MARIJANA PAJDAKOVIĆ</item>
      <item>IVANA GLUŠAC</item>
      <item>MANDICA SERTIĆ</item>
      <item>MARIJANA TONKOVIĆ</item>
      <item>MARIJAN JERKOVIĆ</item>
      <item>MIRA PLEŠA</item>
    </izvorni_sadrzaj>
    <derivirana_varijabla naziv="DomainObject.Predmet.StrankaListFormatedOIB_1">
      <item>NIKOLA ŠTETIĆ</item>
      <item>VESNA DUJMOVIĆ</item>
      <item>BOŠKO BOGDANOVIĆ</item>
      <item>MILKA MAŠIĆ</item>
      <item>TATJANA PLEŠA</item>
      <item>MILORAD KOVAČEVIĆ</item>
      <item>BISERKA PODNAR</item>
      <item>MARIJANA PAJDAKOVIĆ</item>
      <item>IVANA GLUŠAC</item>
      <item>MANDICA SERTIĆ</item>
      <item>MARIJANA TONKOVIĆ</item>
      <item>MARIJAN JERKOVIĆ</item>
      <item>MIRA PLEŠA</item>
    </derivirana_varijabla>
  </DomainObject.Predmet.StrankaListFormatedOIB>
  <DomainObject.Predmet.StrankaListFormatedWithAdress>
    <izvorni_sadrzaj>
      <item>NIKOLA ŠTETIĆ, Gornje Vrhovine 169a, 53 223 Vrhovine</item>
      <item>VESNA DUJMOVIĆ, ČOVIĆI, </item>
      <item>BOŠKO BOGDANOVIĆ, PLITVIČKI LJESKOVAC 13, </item>
      <item>MILKA MAŠIĆ, SEOCI 11C, </item>
      <item>TATJANA PLEŠA, BARTOLA KAŠIĆA 13A, </item>
      <item>MILORAD KOVAČEVIĆ, DONJI BABIN POTOK 7, </item>
      <item>BISERKA PODNAR, GORNJE VRHOVINE 99, </item>
      <item>MARIJANA PAJDAKOVIĆ, LIČKO LEŠĆE 130, </item>
      <item>IVANA GLUŠAC, GORNJE VRHOVINE 105, </item>
      <item>MANDICA SERTIĆ, SINAC 282, </item>
      <item>MARIJANA TONKOVIĆ, SINAC 296, </item>
      <item>MARIJAN JERKOVIĆ, GORNJE VRHOVINE 195B, </item>
      <item>MIRA PLEŠA, BARTOLA KAŠIĆA 16, </item>
    </izvorni_sadrzaj>
    <derivirana_varijabla naziv="DomainObject.Predmet.StrankaListFormatedWithAdress_1">
      <item>NIKOLA ŠTETIĆ, Gornje Vrhovine 169a, 53 223 Vrhovine</item>
      <item>VESNA DUJMOVIĆ, ČOVIĆI, </item>
      <item>BOŠKO BOGDANOVIĆ, PLITVIČKI LJESKOVAC 13, </item>
      <item>MILKA MAŠIĆ, SEOCI 11C, </item>
      <item>TATJANA PLEŠA, BARTOLA KAŠIĆA 13A, </item>
      <item>MILORAD KOVAČEVIĆ, DONJI BABIN POTOK 7, </item>
      <item>BISERKA PODNAR, GORNJE VRHOVINE 99, </item>
      <item>MARIJANA PAJDAKOVIĆ, LIČKO LEŠĆE 130, </item>
      <item>IVANA GLUŠAC, GORNJE VRHOVINE 105, </item>
      <item>MANDICA SERTIĆ, SINAC 282, </item>
      <item>MARIJANA TONKOVIĆ, SINAC 296, </item>
      <item>MARIJAN JERKOVIĆ, GORNJE VRHOVINE 195B, </item>
      <item>MIRA PLEŠA, BARTOLA KAŠIĆA 16, </item>
    </derivirana_varijabla>
  </DomainObject.Predmet.StrankaListFormatedWithAdress>
  <DomainObject.Predmet.StrankaListFormatedWithAdressOIB>
    <izvorni_sadrzaj>
      <item>NIKOLA ŠTETIĆ, Gornje Vrhovine 169a, 53 223 Vrhovine</item>
      <item>VESNA DUJMOVIĆ, ČOVIĆI, </item>
      <item>BOŠKO BOGDANOVIĆ, PLITVIČKI LJESKOVAC 13, </item>
      <item>MILKA MAŠIĆ, SEOCI 11C, </item>
      <item>TATJANA PLEŠA, BARTOLA KAŠIĆA 13A, </item>
      <item>MILORAD KOVAČEVIĆ, DONJI BABIN POTOK 7, </item>
      <item>BISERKA PODNAR, GORNJE VRHOVINE 99, </item>
      <item>MARIJANA PAJDAKOVIĆ, LIČKO LEŠĆE 130, </item>
      <item>IVANA GLUŠAC, GORNJE VRHOVINE 105, </item>
      <item>MANDICA SERTIĆ, SINAC 282, </item>
      <item>MARIJANA TONKOVIĆ, SINAC 296, </item>
      <item>MARIJAN JERKOVIĆ, GORNJE VRHOVINE 195B, </item>
      <item>MIRA PLEŠA, BARTOLA KAŠIĆA 16, </item>
    </izvorni_sadrzaj>
    <derivirana_varijabla naziv="DomainObject.Predmet.StrankaListFormatedWithAdressOIB_1">
      <item>NIKOLA ŠTETIĆ, Gornje Vrhovine 169a, 53 223 Vrhovine</item>
      <item>VESNA DUJMOVIĆ, ČOVIĆI, </item>
      <item>BOŠKO BOGDANOVIĆ, PLITVIČKI LJESKOVAC 13, </item>
      <item>MILKA MAŠIĆ, SEOCI 11C, </item>
      <item>TATJANA PLEŠA, BARTOLA KAŠIĆA 13A, </item>
      <item>MILORAD KOVAČEVIĆ, DONJI BABIN POTOK 7, </item>
      <item>BISERKA PODNAR, GORNJE VRHOVINE 99, </item>
      <item>MARIJANA PAJDAKOVIĆ, LIČKO LEŠĆE 130, </item>
      <item>IVANA GLUŠAC, GORNJE VRHOVINE 105, </item>
      <item>MANDICA SERTIĆ, SINAC 282, </item>
      <item>MARIJANA TONKOVIĆ, SINAC 296, </item>
      <item>MARIJAN JERKOVIĆ, GORNJE VRHOVINE 195B, </item>
      <item>MIRA PLEŠA, BARTOLA KAŠIĆA 16, </item>
    </derivirana_varijabla>
  </DomainObject.Predmet.StrankaListFormatedWithAdressOIB>
  <DomainObject.Predmet.StrankaListNazivFormated>
    <izvorni_sadrzaj>
      <item>NIKOLA ŠTETIĆ</item>
      <item>VESNA DUJMOVIĆ</item>
      <item>BOŠKO BOGDANOVIĆ</item>
      <item>MILKA MAŠIĆ</item>
      <item>TATJANA PLEŠA</item>
      <item>MILORAD KOVAČEVIĆ</item>
      <item>BISERKA PODNAR</item>
      <item>MARIJANA PAJDAKOVIĆ</item>
      <item>IVANA GLUŠAC</item>
      <item>MANDICA SERTIĆ</item>
      <item>MARIJANA TONKOVIĆ</item>
      <item>MARIJAN JERKOVIĆ</item>
      <item>MIRA PLEŠA</item>
    </izvorni_sadrzaj>
    <derivirana_varijabla naziv="DomainObject.Predmet.StrankaListNazivFormated_1">
      <item>NIKOLA ŠTETIĆ</item>
      <item>VESNA DUJMOVIĆ</item>
      <item>BOŠKO BOGDANOVIĆ</item>
      <item>MILKA MAŠIĆ</item>
      <item>TATJANA PLEŠA</item>
      <item>MILORAD KOVAČEVIĆ</item>
      <item>BISERKA PODNAR</item>
      <item>MARIJANA PAJDAKOVIĆ</item>
      <item>IVANA GLUŠAC</item>
      <item>MANDICA SERTIĆ</item>
      <item>MARIJANA TONKOVIĆ</item>
      <item>MARIJAN JERKOVIĆ</item>
      <item>MIRA PLEŠA</item>
    </derivirana_varijabla>
  </DomainObject.Predmet.StrankaListNazivFormated>
  <DomainObject.Predmet.StrankaListNazivFormatedOIB>
    <izvorni_sadrzaj>
      <item>NIKOLA ŠTETIĆ</item>
      <item>VESNA DUJMOVIĆ</item>
      <item>BOŠKO BOGDANOVIĆ</item>
      <item>MILKA MAŠIĆ</item>
      <item>TATJANA PLEŠA</item>
      <item>MILORAD KOVAČEVIĆ</item>
      <item>BISERKA PODNAR</item>
      <item>MARIJANA PAJDAKOVIĆ</item>
      <item>IVANA GLUŠAC</item>
      <item>MANDICA SERTIĆ</item>
      <item>MARIJANA TONKOVIĆ</item>
      <item>MARIJAN JERKOVIĆ</item>
      <item>MIRA PLEŠA</item>
    </izvorni_sadrzaj>
    <derivirana_varijabla naziv="DomainObject.Predmet.StrankaListNazivFormatedOIB_1">
      <item>NIKOLA ŠTETIĆ</item>
      <item>VESNA DUJMOVIĆ</item>
      <item>BOŠKO BOGDANOVIĆ</item>
      <item>MILKA MAŠIĆ</item>
      <item>TATJANA PLEŠA</item>
      <item>MILORAD KOVAČEVIĆ</item>
      <item>BISERKA PODNAR</item>
      <item>MARIJANA PAJDAKOVIĆ</item>
      <item>IVANA GLUŠAC</item>
      <item>MANDICA SERTIĆ</item>
      <item>MARIJANA TONKOVIĆ</item>
      <item>MARIJAN JERKOVIĆ</item>
      <item>MIRA PLEŠA</item>
    </derivirana_varijabla>
  </DomainObject.Predmet.StrankaListNazivFormatedOIB>
  <DomainObject.Predmet.ProtuStrankaListFormated>
    <izvorni_sadrzaj>
      <item>TRI D DRVO d.o.o. u stečaju VRHOVINE</item>
    </izvorni_sadrzaj>
    <derivirana_varijabla naziv="DomainObject.Predmet.ProtuStrankaListFormated_1">
      <item>TRI D DRVO d.o.o. u stečaju VRHOVINE</item>
    </derivirana_varijabla>
  </DomainObject.Predmet.ProtuStrankaListFormated>
  <DomainObject.Predmet.ProtuStrankaListFormatedOIB>
    <izvorni_sadrzaj>
      <item>TRI D DRVO d.o.o. u stečaju VRHOVINE, OIB 38574610645</item>
    </izvorni_sadrzaj>
    <derivirana_varijabla naziv="DomainObject.Predmet.ProtuStrankaListFormatedOIB_1">
      <item>TRI D DRVO d.o.o. u stečaju VRHOVINE, OIB 38574610645</item>
    </derivirana_varijabla>
  </DomainObject.Predmet.ProtuStrankaListFormatedOIB>
  <DomainObject.Predmet.ProtuStrankaListFormatedWithAdress>
    <izvorni_sadrzaj>
      <item>TRI D DRVO d.o.o. u stečaju VRHOVINE, Senjska 57, 53 223 Vrhovine</item>
    </izvorni_sadrzaj>
    <derivirana_varijabla naziv="DomainObject.Predmet.ProtuStrankaListFormatedWithAdress_1">
      <item>TRI D DRVO d.o.o. u stečaju VRHOVINE, Senjska 57, 53 223 Vrhovine</item>
    </derivirana_varijabla>
  </DomainObject.Predmet.ProtuStrankaListFormatedWithAdress>
  <DomainObject.Predmet.ProtuStrankaListFormatedWithAdressOIB>
    <izvorni_sadrzaj>
      <item>TRI D DRVO d.o.o. u stečaju VRHOVINE, OIB 38574610645, Senjska 57, 53 223 Vrhovine</item>
    </izvorni_sadrzaj>
    <derivirana_varijabla naziv="DomainObject.Predmet.ProtuStrankaListFormatedWithAdressOIB_1">
      <item>TRI D DRVO d.o.o. u stečaju VRHOVINE, OIB 38574610645, Senjska 57, 53 223 Vrhovine</item>
    </derivirana_varijabla>
  </DomainObject.Predmet.ProtuStrankaListFormatedWithAdressOIB>
  <DomainObject.Predmet.ProtuStrankaListNazivFormated>
    <izvorni_sadrzaj>
      <item>TRI D DRVO d.o.o. u stečaju VRHOVINE</item>
    </izvorni_sadrzaj>
    <derivirana_varijabla naziv="DomainObject.Predmet.ProtuStrankaListNazivFormated_1">
      <item>TRI D DRVO d.o.o. u stečaju VRHOVINE</item>
    </derivirana_varijabla>
  </DomainObject.Predmet.ProtuStrankaListNazivFormated>
  <DomainObject.Predmet.ProtuStrankaListNazivFormatedOIB>
    <izvorni_sadrzaj>
      <item>TRI D DRVO d.o.o. u stečaju VRHOVINE, OIB 38574610645</item>
    </izvorni_sadrzaj>
    <derivirana_varijabla naziv="DomainObject.Predmet.ProtuStrankaListNazivFormatedOIB_1">
      <item>TRI D DRVO d.o.o. u stečaju VRHOVINE, OIB 38574610645</item>
    </derivirana_varijabla>
  </DomainObject.Predmet.ProtuStrankaListNazivFormatedOIB>
  <DomainObject.Predmet.OstaliListFormated>
    <izvorni_sadrzaj>
      <item>PEĆAREVIĆ &amp; RELIĆ</item>
      <item>MATE BALENOVIĆ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_1">
      <item>PEĆAREVIĆ &amp; RELIĆ</item>
      <item>MATE BALENOVIĆ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
  <DomainObject.Predmet.OstaliListFormatedOIB>
    <izvorni_sadrzaj>
      <item>PEĆAREVIĆ &amp; RELIĆ</item>
      <item>MATE BALENOVIĆ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OIB_1">
      <item>PEĆAREVIĆ &amp; RELIĆ</item>
      <item>MATE BALENOVIĆ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OIB>
  <DomainObject.Predmet.OstaliListFormatedWithAdress>
    <izvorni_sadrzaj>
      <item>PEĆAREVIĆ &amp; RELIĆ, ZAGAROVA 5, 10000 Zagreb</item>
      <item>MATE BALENOVIĆ, Zeleni dol 6a, 10 000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_1">
      <item>PEĆAREVIĆ &amp; RELIĆ, ZAGAROVA 5, 10000 Zagreb</item>
      <item>MATE BALENOVIĆ, Zeleni dol 6a, 10 000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
  <DomainObject.Predmet.OstaliListFormatedWithAdressOIB>
    <izvorni_sadrzaj>
      <item>PEĆAREVIĆ &amp; RELIĆ, ZAGAROVA 5, 10000 Zagreb</item>
      <item>MATE BALENOVIĆ, Zeleni dol 6a, 10 000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OIB_1">
      <item>PEĆAREVIĆ &amp; RELIĆ, ZAGAROVA 5, 10000 Zagreb</item>
      <item>MATE BALENOVIĆ, Zeleni dol 6a, 10 000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OIB>
  <DomainObject.Predmet.OstaliListNazivFormated>
    <izvorni_sadrzaj>
      <item>PEĆAREVIĆ &amp; RELIĆ</item>
      <item>MATE BALENOVIĆ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_1">
      <item>PEĆAREVIĆ &amp; RELIĆ</item>
      <item>MATE BALENOVIĆ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
  <DomainObject.Predmet.OstaliListNazivFormatedOIB>
    <izvorni_sadrzaj>
      <item>PEĆAREVIĆ &amp; RELIĆ</item>
      <item>MATE BALENOVIĆ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OIB_1">
      <item>PEĆAREVIĆ &amp; RELIĆ</item>
      <item>MATE BALENOVIĆ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2017.</izvorni_sadrzaj>
    <derivirana_varijabla naziv="DomainObject.Datum_1">30. svibnja 2017.</derivirana_varijabla>
  </DomainObject.Datum>
  <DomainObject.PoslovniBrojDokumenta>
    <izvorni_sadrzaj/>
    <derivirana_varijabla naziv="DomainObject.PoslovniBrojDokumenta_1"/>
  </DomainObject.PoslovniBrojDokumenta>
  <DomainObject.Predmet.StrankaIDrugi>
    <izvorni_sadrzaj>NIKOLA ŠTETIĆ i dr.</izvorni_sadrzaj>
    <derivirana_varijabla naziv="DomainObject.Predmet.StrankaIDrugi_1">NIKOLA ŠTETIĆ i dr.</derivirana_varijabla>
  </DomainObject.Predmet.StrankaIDrugi>
  <DomainObject.Predmet.ProtustrankaIDrugi>
    <izvorni_sadrzaj>TRI D DRVO d.o.o. u stečaju VRHOVINE</izvorni_sadrzaj>
    <derivirana_varijabla naziv="DomainObject.Predmet.ProtustrankaIDrugi_1">TRI D DRVO d.o.o. u stečaju VRHOVINE</derivirana_varijabla>
  </DomainObject.Predmet.ProtustrankaIDrugi>
  <DomainObject.Predmet.StrankaIDrugiAdressOIB>
    <izvorni_sadrzaj>NIKOLA ŠTETIĆ, Gornje Vrhovine 169a, 53 223 Vrhovine i dr.</izvorni_sadrzaj>
    <derivirana_varijabla naziv="DomainObject.Predmet.StrankaIDrugiAdressOIB_1">NIKOLA ŠTETIĆ, Gornje Vrhovine 169a, 53 223 Vrhovine i dr.</derivirana_varijabla>
  </DomainObject.Predmet.StrankaIDrugiAdressOIB>
  <DomainObject.Predmet.ProtustrankaIDrugiAdressOIB>
    <izvorni_sadrzaj>TRI D DRVO d.o.o. u stečaju VRHOVINE, OIB 38574610645, Senjska 57, 53 223 Vrhovine</izvorni_sadrzaj>
    <derivirana_varijabla naziv="DomainObject.Predmet.ProtustrankaIDrugiAdressOIB_1">TRI D DRVO d.o.o. u stečaju VRHOVINE, OIB 38574610645, Senjska 57, 53 223 Vrhovine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 D DRVO d.o.o. u stečaju VRHOVINE</item>
      <item>NIKOLA ŠTETIĆ</item>
      <item>VESNA DUJMOVIĆ</item>
      <item>BOŠKO BOGDANOVIĆ</item>
      <item>MILKA MAŠIĆ</item>
      <item>TATJANA PLEŠA</item>
      <item>MILORAD KOVAČEVIĆ</item>
      <item>BISERKA PODNAR</item>
      <item>MARIJANA PAJDAKOVIĆ</item>
      <item>IVANA GLUŠAC</item>
      <item>MANDICA SERTIĆ</item>
      <item>MARIJANA TONKOVIĆ</item>
      <item>MARIJAN JERKOVIĆ</item>
      <item>MIRA PLEŠA</item>
      <item>PEĆAREVIĆ &amp; RELIĆ</item>
      <item>MATE BALENOVIĆ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SudioniciListNaziv_1">
      <item>TRI D DRVO d.o.o. u stečaju VRHOVINE</item>
      <item>NIKOLA ŠTETIĆ</item>
      <item>VESNA DUJMOVIĆ</item>
      <item>BOŠKO BOGDANOVIĆ</item>
      <item>MILKA MAŠIĆ</item>
      <item>TATJANA PLEŠA</item>
      <item>MILORAD KOVAČEVIĆ</item>
      <item>BISERKA PODNAR</item>
      <item>MARIJANA PAJDAKOVIĆ</item>
      <item>IVANA GLUŠAC</item>
      <item>MANDICA SERTIĆ</item>
      <item>MARIJANA TONKOVIĆ</item>
      <item>MARIJAN JERKOVIĆ</item>
      <item>MIRA PLEŠA</item>
      <item>PEĆAREVIĆ &amp; RELIĆ</item>
      <item>MATE BALENOVIĆ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SudioniciListNaziv>
  <DomainObject.Predmet.SudioniciListAdressOIB>
    <izvorni_sadrzaj>
      <item>TRI D DRVO d.o.o. u stečaju VRHOVINE, OIB 38574610645, Senjska 57,53 223 Vrhovine</item>
      <item>NIKOLA ŠTETIĆ, Gornje Vrhovine 169a,53 223 Vrhovine</item>
      <item>VESNA DUJMOVIĆ, ČOVIĆI,</item>
      <item>BOŠKO BOGDANOVIĆ, PLITVIČKI LJESKOVAC 13,</item>
      <item>MILKA MAŠIĆ, SEOCI 11C,</item>
      <item>TATJANA PLEŠA, BARTOLA KAŠIĆA 13A,</item>
      <item>MILORAD KOVAČEVIĆ, DONJI BABIN POTOK 7,</item>
      <item>BISERKA PODNAR, GORNJE VRHOVINE 99,</item>
      <item>MARIJANA PAJDAKOVIĆ, LIČKO LEŠĆE 130,</item>
      <item>IVANA GLUŠAC, GORNJE VRHOVINE 105,</item>
      <item>MANDICA SERTIĆ, SINAC 282,</item>
      <item>MARIJANA TONKOVIĆ, SINAC 296,</item>
      <item>MARIJAN JERKOVIĆ, GORNJE VRHOVINE 195B,</item>
      <item>MIRA PLEŠA, BARTOLA KAŠIĆA 16,</item>
      <item>PEĆAREVIĆ &amp; RELIĆ, ZAGAROVA 5,10000 Zagreb</item>
      <item>MATE BALENOVIĆ, Zeleni dol 6a,10 000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zvorni_sadrzaj>
    <derivirana_varijabla naziv="DomainObject.Predmet.SudioniciListAdressOIB_1">
      <item>TRI D DRVO d.o.o. u stečaju VRHOVINE, OIB 38574610645, Senjska 57,53 223 Vrhovine</item>
      <item>NIKOLA ŠTETIĆ, Gornje Vrhovine 169a,53 223 Vrhovine</item>
      <item>VESNA DUJMOVIĆ, ČOVIĆI,</item>
      <item>BOŠKO BOGDANOVIĆ, PLITVIČKI LJESKOVAC 13,</item>
      <item>MILKA MAŠIĆ, SEOCI 11C,</item>
      <item>TATJANA PLEŠA, BARTOLA KAŠIĆA 13A,</item>
      <item>MILORAD KOVAČEVIĆ, DONJI BABIN POTOK 7,</item>
      <item>BISERKA PODNAR, GORNJE VRHOVINE 99,</item>
      <item>MARIJANA PAJDAKOVIĆ, LIČKO LEŠĆE 130,</item>
      <item>IVANA GLUŠAC, GORNJE VRHOVINE 105,</item>
      <item>MANDICA SERTIĆ, SINAC 282,</item>
      <item>MARIJANA TONKOVIĆ, SINAC 296,</item>
      <item>MARIJAN JERKOVIĆ, GORNJE VRHOVINE 195B,</item>
      <item>MIRA PLEŠA, BARTOLA KAŠIĆA 16,</item>
      <item>PEĆAREVIĆ &amp; RELIĆ, ZAGAROVA 5,10000 Zagreb</item>
      <item>MATE BALENOVIĆ, Zeleni dol 6a,10 000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166</properties:Words>
  <properties:Characters>738</properties:Characters>
  <properties:Lines>40</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2017-05-30T07:57:00Z</dcterms:created>
  <dc:creator>nmarkovic</dc:creator>
  <cp:lastModifiedBy>Renata Valić</cp:lastModifiedBy>
  <dcterms:modified xmlns:xsi="http://www.w3.org/2001/XMLSchema-instance" xsi:type="dcterms:W3CDTF">2017-05-30T07:57:00Z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