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c2810" w14:paraId="f0c281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87B28">
        <w:rPr>
          <w:b/>
        </w:rPr>
        <w:t>252</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C87B28">
        <w:t>MAR AZUL j.d.o.o. Makarska, Ante Starčevića 96, OIB: 08554778001</w:t>
      </w:r>
      <w:r>
        <w:t>, dana</w:t>
      </w:r>
      <w:r w:rsidR="000F41F7">
        <w:t xml:space="preserve"> </w:t>
      </w:r>
      <w:r w:rsidR="002A5F35">
        <w:t>26</w:t>
      </w:r>
      <w:r w:rsidR="00CD5C09">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C87B28">
        <w:t>Paulina Novak iz Makarske, Ante Starčevića 96, OIB: 59483167980</w:t>
      </w:r>
      <w:r w:rsidR="00DC3B11">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C87B28">
        <w:t>252</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C87B28">
        <w:t>252</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A44DC">
        <w:t>23</w:t>
      </w:r>
      <w:r w:rsidR="00DC3B11">
        <w:t>. ožujka</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C87B28">
        <w:t>MAR AZUL j.d.o.o. Makarska</w:t>
      </w:r>
      <w:r w:rsidR="007224A6">
        <w:t>.</w:t>
      </w:r>
      <w:r w:rsidR="00702A5E">
        <w:t xml:space="preserve"> U prijedlogu je navedeno</w:t>
      </w:r>
      <w:r>
        <w:t xml:space="preserve"> da dužnik </w:t>
      </w:r>
      <w:r w:rsidR="00207F2D" w:rsidRPr="007224A6">
        <w:t xml:space="preserve">na dan </w:t>
      </w:r>
      <w:r w:rsidR="002A44DC">
        <w:t>15</w:t>
      </w:r>
      <w:r w:rsidR="002C7406">
        <w:t xml:space="preserve">. </w:t>
      </w:r>
      <w:r w:rsidR="00DC3B11">
        <w:t>ožujka</w:t>
      </w:r>
      <w:r w:rsidR="002C7406">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C87B28">
        <w:t>16.621,40</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C87B28">
        <w:t>3</w:t>
      </w:r>
      <w:r w:rsidR="005C3CB4">
        <w:t xml:space="preserve"> </w:t>
      </w:r>
      <w:r w:rsidR="007224A6">
        <w:t>zaposlen</w:t>
      </w:r>
      <w:r w:rsidR="005C3CB4">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C87B28">
        <w:t>252</w:t>
      </w:r>
      <w:r w:rsidR="00405ABA">
        <w:t>/201</w:t>
      </w:r>
      <w:r w:rsidR="00162C41">
        <w:t>8</w:t>
      </w:r>
      <w:r w:rsidRPr="007224A6">
        <w:t xml:space="preserve"> od</w:t>
      </w:r>
      <w:r w:rsidR="00405ABA">
        <w:t xml:space="preserve"> </w:t>
      </w:r>
      <w:r w:rsidR="002A5F35">
        <w:t>26</w:t>
      </w:r>
      <w:r w:rsidR="00CD5C09">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C87B28">
        <w:t>MAR AZUL j.d.o.o. Makarska</w:t>
      </w:r>
      <w:r w:rsidR="002A44DC">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2A44DC">
        <w:t>15</w:t>
      </w:r>
      <w:r w:rsidR="00DC3B11">
        <w:t>. ožujka</w:t>
      </w:r>
      <w:r w:rsidR="002C7406">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C87B28">
        <w:t xml:space="preserve">16.621,40 </w:t>
      </w:r>
      <w:r w:rsidR="002A44DC">
        <w:t>kn</w:t>
      </w:r>
      <w:r w:rsidR="00CD5C09">
        <w:t xml:space="preserve"> te</w:t>
      </w:r>
    </w:p>
    <w:p w:rsidRDefault="00FA098F" w:rsidP="00906F8F" w:rsidR="00FA098F">
      <w:pPr>
        <w:ind w:firstLine="708"/>
        <w:jc w:val="both"/>
      </w:pPr>
      <w:r>
        <w:t xml:space="preserve">- da </w:t>
      </w:r>
      <w:r w:rsidR="00C87B28">
        <w:t>Paulina Novak iz Makarske</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C87B28">
        <w:t>Paulinu Novak</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2A5F35">
        <w:t>26</w:t>
      </w:r>
      <w:r w:rsidR="00CD5C09">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CD5C09">
        <w:t xml:space="preserve"> Paulina Novak iz Makarske, Ante Starčevića 96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43530">
          <w:rPr>
            <w:noProof/>
          </w:rPr>
          <w:t>3</w:t>
        </w:r>
        <w:r>
          <w:fldChar w:fldCharType="end"/>
        </w:r>
      </w:sdtContent>
    </w:sdt>
    <w:r>
      <w:t>-</w:t>
    </w:r>
    <w:r>
      <w:tab/>
      <w:t xml:space="preserve">   12. St-</w:t>
    </w:r>
    <w:r w:rsidR="00C87B28">
      <w:t>252</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8268A"/>
    <w:rsid w:val="002A44DC"/>
    <w:rsid w:val="002A5F35"/>
    <w:rsid w:val="002A70CF"/>
    <w:rsid w:val="002C7406"/>
    <w:rsid w:val="002F41E7"/>
    <w:rsid w:val="00382B36"/>
    <w:rsid w:val="003A2582"/>
    <w:rsid w:val="00405ABA"/>
    <w:rsid w:val="004745EB"/>
    <w:rsid w:val="004922BA"/>
    <w:rsid w:val="004D477E"/>
    <w:rsid w:val="00543530"/>
    <w:rsid w:val="0054524D"/>
    <w:rsid w:val="005A224A"/>
    <w:rsid w:val="005C3CB4"/>
    <w:rsid w:val="005E548B"/>
    <w:rsid w:val="006F4A44"/>
    <w:rsid w:val="00702A5E"/>
    <w:rsid w:val="007224A6"/>
    <w:rsid w:val="00757C72"/>
    <w:rsid w:val="007974B8"/>
    <w:rsid w:val="007D34D8"/>
    <w:rsid w:val="008E4A02"/>
    <w:rsid w:val="009002A7"/>
    <w:rsid w:val="00906F8F"/>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87B28"/>
    <w:rsid w:val="00CD4305"/>
    <w:rsid w:val="00CD43BF"/>
    <w:rsid w:val="00CD5C09"/>
    <w:rsid w:val="00D16D0C"/>
    <w:rsid w:val="00D77E2D"/>
    <w:rsid w:val="00DC3B11"/>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43530"/>
    <w:rPr>
      <w:color w:val="808080"/>
      <w:bdr w:space="0" w:sz="0" w:color="auto" w:val="none"/>
      <w:shd w:fill="auto" w:color="auto" w:val="clear"/>
    </w:rPr>
  </w:style>
  <w:style w:customStyle="true" w:styleId="eSPISCCParagraphDefaultFont" w:type="character">
    <w:name w:val="eSPIS_CC_Paragraph Default Font"/>
    <w:basedOn w:val="Zadanifontodlomka"/>
    <w:rsid w:val="005435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3530"/>
    <w:rPr>
      <w:bdr w:space="0" w:sz="0" w:color="auto" w:val="none"/>
      <w:shd w:fill="FFFFCC" w:color="auto" w:val="clear"/>
      <w:lang w:val="hr-HR"/>
    </w:rPr>
  </w:style>
  <w:style w:customStyle="true" w:styleId="PozadinaSvijetloCrvena" w:type="character">
    <w:name w:val="Pozadina_SvijetloCrvena"/>
    <w:basedOn w:val="eSPISCCParagraphDefaultFont"/>
    <w:rsid w:val="005435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35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43530"/>
    <w:rPr>
      <w:color w:val="808080"/>
      <w:bdr w:color="auto" w:space="0" w:sz="0" w:val="none"/>
      <w:shd w:color="auto" w:fill="auto" w:val="clear"/>
    </w:rPr>
  </w:style>
  <w:style w:customStyle="1" w:styleId="eSPISCCParagraphDefaultFont" w:type="character">
    <w:name w:val="eSPIS_CC_Paragraph Default Font"/>
    <w:basedOn w:val="Zadanifontodlomka"/>
    <w:rsid w:val="005435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3530"/>
    <w:rPr>
      <w:bdr w:color="auto" w:space="0" w:sz="0" w:val="none"/>
      <w:shd w:color="auto" w:fill="FFFFCC" w:val="clear"/>
      <w:lang w:val="hr-HR"/>
    </w:rPr>
  </w:style>
  <w:style w:customStyle="1" w:styleId="PozadinaSvijetloCrvena" w:type="character">
    <w:name w:val="Pozadina_SvijetloCrvena"/>
    <w:basedOn w:val="eSPISCCParagraphDefaultFont"/>
    <w:rsid w:val="005435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35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St-252/2018</izvorni_sadrzaj>
    <derivirana_varijabla naziv="DomainObject.Predmet.OznakaBroj_1">St-252/2018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MAR AZUL jednostavno društvo s ograničenom odgovornošću za ugostiteljstvo i usluge, Makarska</izvorni_sadrzaj>
    <derivirana_varijabla naziv="DomainObject.Predmet.ProtustrankaFormated_1">  MAR AZUL jednostavno društvo s ograničenom odgovornošću za ugostiteljstvo i usluge, Makarska</derivirana_varijabla>
  </DomainObject.Predmet.ProtustrankaFormated>
  <DomainObject.Predmet.ProtustrankaFormatedOIB>
    <izvorni_sadrzaj>  MAR AZUL jednostavno društvo s ograničenom odgovornošću za ugostiteljstvo i usluge, Makarska, OIB 08554778001</izvorni_sadrzaj>
    <derivirana_varijabla naziv="DomainObject.Predmet.ProtustrankaFormatedOIB_1">  MAR AZUL jednostavno društvo s ograničenom odgovornošću za ugostiteljstvo i usluge, Makarska, OIB 08554778001</derivirana_varijabla>
  </DomainObject.Predmet.ProtustrankaFormatedOIB>
  <DomainObject.Predmet.ProtustrankaFormatedWithAdress>
    <izvorni_sadrzaj> MAR AZUL jednostavno društvo s ograničenom odgovornošću za ugostiteljstvo i usluge, Makarska, Ante Starčevića 96, 21300 Makarska</izvorni_sadrzaj>
    <derivirana_varijabla naziv="DomainObject.Predmet.ProtustrankaFormatedWithAdress_1"> MAR AZUL jednostavno društvo s ograničenom odgovornošću za ugostiteljstvo i usluge, Makarska, Ante Starčevića 96, 21300 Makarska</derivirana_varijabla>
  </DomainObject.Predmet.ProtustrankaFormatedWithAdress>
  <DomainObject.Predmet.ProtustrankaFormatedWithAdressOIB>
    <izvorni_sadrzaj> MAR AZUL jednostavno društvo s ograničenom odgovornošću za ugostiteljstvo i usluge, Makarska, OIB 08554778001, Ante Starčevića 96, 21300 Makarska</izvorni_sadrzaj>
    <derivirana_varijabla naziv="DomainObject.Predmet.ProtustrankaFormatedWithAdressOIB_1"> MAR AZUL jednostavno društvo s ograničenom odgovornošću za ugostiteljstvo i usluge, Makarska, OIB 08554778001, Ante Starčevića 96, 21300 Makarska</derivirana_varijabla>
  </DomainObject.Predmet.ProtustrankaFormatedWithAdressOIB>
  <DomainObject.Predmet.ProtustrankaWithAdress>
    <izvorni_sadrzaj>MAR AZUL jednostavno društvo s ograničenom odgovornošću za ugostiteljstvo i usluge, Makarska Ante Starčevića 96, 21300 Makarska</izvorni_sadrzaj>
    <derivirana_varijabla naziv="DomainObject.Predmet.ProtustrankaWithAdress_1">MAR AZUL jednostavno društvo s ograničenom odgovornošću za ugostiteljstvo i usluge, Makarska Ante Starčevića 96, 21300 Makarska</derivirana_varijabla>
  </DomainObject.Predmet.ProtustrankaWithAdress>
  <DomainObject.Predmet.ProtustrankaWithAdressOIB>
    <izvorni_sadrzaj>MAR AZUL jednostavno društvo s ograničenom odgovornošću za ugostiteljstvo i usluge, Makarska, OIB 08554778001, Ante Starčevića 96, 21300 Makarska</izvorni_sadrzaj>
    <derivirana_varijabla naziv="DomainObject.Predmet.ProtustrankaWithAdressOIB_1">MAR AZUL jednostavno društvo s ograničenom odgovornošću za ugostiteljstvo i usluge, Makarska, OIB 08554778001, Ante Starčevića 96, 21300 Makarska</derivirana_varijabla>
  </DomainObject.Predmet.ProtustrankaWithAdressOIB>
  <DomainObject.Predmet.ProtustrankaNazivFormated>
    <izvorni_sadrzaj>MAR AZUL jednostavno društvo s ograničenom odgovornošću za ugostiteljstvo i usluge, Makarska</izvorni_sadrzaj>
    <derivirana_varijabla naziv="DomainObject.Predmet.ProtustrankaNazivFormated_1">MAR AZUL jednostavno društvo s ograničenom odgovornošću za ugostiteljstvo i usluge, Makarska</derivirana_varijabla>
  </DomainObject.Predmet.ProtustrankaNazivFormated>
  <DomainObject.Predmet.ProtustrankaNazivFormatedOIB>
    <izvorni_sadrzaj>MAR AZUL jednostavno društvo s ograničenom odgovornošću za ugostiteljstvo i usluge, Makarska, OIB 08554778001</izvorni_sadrzaj>
    <derivirana_varijabla naziv="DomainObject.Predmet.ProtustrankaNazivFormatedOIB_1">MAR AZUL jednostavno društvo s ograničenom odgovornošću za ugostiteljstvo i usluge, Makarska, OIB 08554778001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16621.40</izvorni_sadrzaj>
    <derivirana_varijabla naziv="DomainObject.Predmet.TrenutnaVrijednost_1">16621.40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 AZUL jednostavno društvo s ograničenom odgovornošću za ugostiteljstvo i usluge, Makarska</item>
    </izvorni_sadrzaj>
    <derivirana_varijabla naziv="DomainObject.Predmet.ProtuStrankaListFormated_1">
      <item>MAR AZUL jednostavno društvo s ograničenom odgovornošću za ugostiteljstvo i usluge, Makarska</item>
    </derivirana_varijabla>
  </DomainObject.Predmet.ProtuStrankaListFormated>
  <DomainObject.Predmet.ProtuStrankaListFormatedOIB>
    <izvorni_sadrzaj>
      <item>MAR AZUL jednostavno društvo s ograničenom odgovornošću za ugostiteljstvo i usluge, Makarska, OIB 08554778001</item>
    </izvorni_sadrzaj>
    <derivirana_varijabla naziv="DomainObject.Predmet.ProtuStrankaListFormatedOIB_1">
      <item>MAR AZUL jednostavno društvo s ograničenom odgovornošću za ugostiteljstvo i usluge, Makarska, OIB 08554778001</item>
    </derivirana_varijabla>
  </DomainObject.Predmet.ProtuStrankaListFormatedOIB>
  <DomainObject.Predmet.ProtuStrankaListFormatedWithAdress>
    <izvorni_sadrzaj>
      <item>MAR AZUL jednostavno društvo s ograničenom odgovornošću za ugostiteljstvo i usluge, Makarska, Ante Starčevića 96, 21300 Makarska</item>
    </izvorni_sadrzaj>
    <derivirana_varijabla naziv="DomainObject.Predmet.ProtuStrankaListFormatedWithAdress_1">
      <item>MAR AZUL jednostavno društvo s ograničenom odgovornošću za ugostiteljstvo i usluge, Makarska, Ante Starčevića 96, 21300 Makarska</item>
    </derivirana_varijabla>
  </DomainObject.Predmet.ProtuStrankaListFormatedWithAdress>
  <DomainObject.Predmet.ProtuStrankaListFormatedWithAdressOIB>
    <izvorni_sadrzaj>
      <item>MAR AZUL jednostavno društvo s ograničenom odgovornošću za ugostiteljstvo i usluge, Makarska, OIB 08554778001, Ante Starčevića 96, 21300 Makarska</item>
    </izvorni_sadrzaj>
    <derivirana_varijabla naziv="DomainObject.Predmet.ProtuStrankaListFormatedWithAdressOIB_1">
      <item>MAR AZUL jednostavno društvo s ograničenom odgovornošću za ugostiteljstvo i usluge, Makarska, OIB 08554778001, Ante Starčevića 96, 21300 Makarska</item>
    </derivirana_varijabla>
  </DomainObject.Predmet.ProtuStrankaListFormatedWithAdressOIB>
  <DomainObject.Predmet.ProtuStrankaListNazivFormated>
    <izvorni_sadrzaj>
      <item>MAR AZUL jednostavno društvo s ograničenom odgovornošću za ugostiteljstvo i usluge, Makarska</item>
    </izvorni_sadrzaj>
    <derivirana_varijabla naziv="DomainObject.Predmet.ProtuStrankaListNazivFormated_1">
      <item>MAR AZUL jednostavno društvo s ograničenom odgovornošću za ugostiteljstvo i usluge, Makarska</item>
    </derivirana_varijabla>
  </DomainObject.Predmet.ProtuStrankaListNazivFormated>
  <DomainObject.Predmet.ProtuStrankaListNazivFormatedOIB>
    <izvorni_sadrzaj>
      <item>MAR AZUL jednostavno društvo s ograničenom odgovornošću za ugostiteljstvo i usluge, Makarska, OIB 08554778001</item>
    </izvorni_sadrzaj>
    <derivirana_varijabla naziv="DomainObject.Predmet.ProtuStrankaListNazivFormatedOIB_1">
      <item>MAR AZUL jednostavno društvo s ograničenom odgovornošću za ugostiteljstvo i usluge, Makarska, OIB 08554778001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 AZUL jednostavno društvo s ograničenom odgovornošću za ugostiteljstvo i usluge, Makarska</izvorni_sadrzaj>
    <derivirana_varijabla naziv="DomainObject.Predmet.ProtustrankaIDrugi_1">MAR AZUL jednostavno društvo s ograničenom odgovornošću za ugostiteljstvo i usluge, Makarska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 AZUL jednostavno društvo s ograničenom odgovornošću za ugostiteljstvo i usluge, Makarska, OIB 08554778001, Ante Starčevića 96, 21300 Makarska</izvorni_sadrzaj>
    <derivirana_varijabla naziv="DomainObject.Predmet.ProtustrankaIDrugiAdressOIB_1">MAR AZUL jednostavno društvo s ograničenom odgovornošću za ugostiteljstvo i usluge, Makarska, OIB 08554778001, Ante Starčevića 96,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 AZUL jednostavno društvo s ograničenom odgovornošću za ugostiteljstvo i usluge, Makarska</item>
      <item>FINANCIJSKA AGENCIJA, RC SPLIT</item>
    </izvorni_sadrzaj>
    <derivirana_varijabla naziv="DomainObject.Predmet.SudioniciListNaziv_1">
      <item>MAR AZUL jednostavno društvo s ograničenom odgovornošću za ugostiteljstvo i usluge, Makarska</item>
      <item>FINANCIJSKA AGENCIJA, RC SPLIT</item>
    </derivirana_varijabla>
  </DomainObject.Predmet.SudioniciListNaziv>
  <DomainObject.Predmet.SudioniciListAdressOIB>
    <izvorni_sadrzaj>
      <item>MAR AZUL jednostavno društvo s ograničenom odgovornošću za ugostiteljstvo i usluge, Makarska, OIB 08554778001, Ante Starčevića 96,21300 Makarska</item>
      <item>FINANCIJSKA AGENCIJA, RC SPLIT, OIB 85821130368, Mažuranićevo šetalište 24 b,21000 Split</item>
    </izvorni_sadrzaj>
    <derivirana_varijabla naziv="DomainObject.Predmet.SudioniciListAdressOIB_1">
      <item>MAR AZUL jednostavno društvo s ograničenom odgovornošću za ugostiteljstvo i usluge, Makarska, OIB 08554778001, Ante Starčevića 96,21300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08554778001</item>
      <item>, OIB 85821130368</item>
    </izvorni_sadrzaj>
    <derivirana_varijabla naziv="DomainObject.Predmet.SudioniciListNazivOIB_1">
      <item>, OIB 08554778001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5764</properties:Characters>
  <properties:Lines>124</properties:Lines>
  <properties:Paragraphs>32</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2018-07-26T07:19:00Z</cp:lastPrinted>
  <dcterms:modified xmlns:xsi="http://www.w3.org/2001/XMLSchema-instance" xsi:type="dcterms:W3CDTF">2018-07-26T07:19:00Z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