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9087" w14:paraId="0009087" w:rsidRDefault="00991EAA" w:rsidR="00991E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  Zagreb, Amruševa 2/II                                           </w:t>
      </w:r>
      <w:r w:rsidR="000F0AA0">
        <w:rPr>
          <w:sz w:val="24"/>
          <w:szCs w:val="24"/>
        </w:rPr>
        <w:t xml:space="preserve">                               </w:t>
      </w:r>
      <w:r w:rsidR="00D419F5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 St</w:t>
        </w:r>
      </w:smartTag>
      <w:r w:rsidR="008F05C6">
        <w:rPr>
          <w:sz w:val="24"/>
          <w:szCs w:val="24"/>
        </w:rPr>
        <w:t xml:space="preserve"> -</w:t>
      </w:r>
      <w:r w:rsidR="002538A7">
        <w:rPr>
          <w:sz w:val="24"/>
          <w:szCs w:val="24"/>
        </w:rPr>
        <w:t>1128/2012</w:t>
      </w:r>
      <w:r w:rsidR="000F0AA0">
        <w:rPr>
          <w:sz w:val="24"/>
          <w:szCs w:val="24"/>
        </w:rPr>
        <w:t>-101</w:t>
      </w: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F33DAD" w:rsidP="00F33DAD" w:rsidR="00F33DAD">
      <w:pPr>
        <w:jc w:val="center"/>
        <w:rPr>
          <w:b/>
          <w:sz w:val="24"/>
          <w:szCs w:val="24"/>
        </w:rPr>
      </w:pPr>
    </w:p>
    <w:p w:rsidRDefault="00672F05" w:rsidP="00672F05" w:rsidR="00672F05" w:rsidRPr="002538A7">
      <w:pPr>
        <w:jc w:val="both"/>
        <w:rPr>
          <w:sz w:val="24"/>
          <w:szCs w:val="24"/>
        </w:rPr>
      </w:pPr>
      <w:r w:rsidRPr="002538A7">
        <w:rPr>
          <w:sz w:val="24"/>
          <w:szCs w:val="24"/>
          <w:lang w:val="pt-BR"/>
        </w:rPr>
        <w:t xml:space="preserve">Trgovački sud u Zagrebu, po sucu Nikoli Ribariću, u stečajnom postupku nad </w:t>
      </w:r>
      <w:r w:rsidR="002538A7" w:rsidRPr="002538A7">
        <w:rPr>
          <w:sz w:val="24"/>
          <w:szCs w:val="24"/>
          <w:lang w:val="pt-BR"/>
        </w:rPr>
        <w:t xml:space="preserve">imovinom dužnika pojedinca </w:t>
      </w:r>
      <w:r w:rsidR="002538A7" w:rsidRPr="002538A7">
        <w:rPr>
          <w:sz w:val="24"/>
          <w:szCs w:val="24"/>
        </w:rPr>
        <w:t>DAVOR PANJKRET, OIB 99966632994 kao vlasnika obrta PARTNER-CENTAR, Sisak - Novo selo Palanječko, Kutinska 95</w:t>
      </w:r>
      <w:r w:rsidR="002538A7">
        <w:rPr>
          <w:sz w:val="24"/>
          <w:szCs w:val="24"/>
          <w:lang w:val="pt-BR"/>
        </w:rPr>
        <w:t xml:space="preserve">, dana </w:t>
      </w:r>
      <w:r w:rsidR="003A0B49">
        <w:rPr>
          <w:sz w:val="24"/>
          <w:szCs w:val="24"/>
          <w:lang w:val="pt-BR"/>
        </w:rPr>
        <w:t>3</w:t>
      </w:r>
      <w:r w:rsidRPr="002538A7">
        <w:rPr>
          <w:sz w:val="24"/>
          <w:szCs w:val="24"/>
          <w:lang w:val="pt-BR"/>
        </w:rPr>
        <w:t>.</w:t>
      </w:r>
      <w:r w:rsidR="003A0B49">
        <w:rPr>
          <w:sz w:val="24"/>
          <w:szCs w:val="24"/>
          <w:lang w:val="pt-BR"/>
        </w:rPr>
        <w:t xml:space="preserve"> siječnja</w:t>
      </w:r>
      <w:r w:rsidRPr="002538A7">
        <w:rPr>
          <w:sz w:val="24"/>
          <w:szCs w:val="24"/>
          <w:lang w:val="pt-BR"/>
        </w:rPr>
        <w:t xml:space="preserve"> 201</w:t>
      </w:r>
      <w:r w:rsidR="003A0B49">
        <w:rPr>
          <w:sz w:val="24"/>
          <w:szCs w:val="24"/>
          <w:lang w:val="pt-BR"/>
        </w:rPr>
        <w:t>8</w:t>
      </w:r>
      <w:r w:rsidRPr="002538A7">
        <w:rPr>
          <w:sz w:val="24"/>
          <w:szCs w:val="24"/>
          <w:lang w:val="pt-BR"/>
        </w:rPr>
        <w:t xml:space="preserve">., </w:t>
      </w: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187A84" w:rsidP="00370298" w:rsidR="00187A84" w:rsidRPr="0076427E">
      <w:pPr>
        <w:pStyle w:val="Bezproreda"/>
        <w:jc w:val="center"/>
        <w:rPr>
          <w:szCs w:val="24"/>
        </w:rPr>
      </w:pPr>
    </w:p>
    <w:p w:rsidRDefault="00187A84" w:rsidP="00187A84" w:rsidR="00187A84" w:rsidRPr="00187A84">
      <w:pPr>
        <w:pStyle w:val="Bezproreda"/>
        <w:rPr>
          <w:szCs w:val="24"/>
        </w:rPr>
      </w:pPr>
      <w:r w:rsidRPr="00187A84">
        <w:rPr>
          <w:szCs w:val="24"/>
        </w:rPr>
        <w:t>I        Razrješuje se dužnosti stečajni upravitelj Pero Hrkač, Zagreb, B</w:t>
      </w:r>
      <w:r w:rsidR="001F78DC">
        <w:rPr>
          <w:szCs w:val="24"/>
        </w:rPr>
        <w:t>ele Čikoša 5, OIB: 15244122912.</w:t>
      </w:r>
    </w:p>
    <w:p w:rsidRDefault="00187A84" w:rsidP="00187A84" w:rsidR="00187A84" w:rsidRPr="00187A84">
      <w:pPr>
        <w:pStyle w:val="Bezproreda"/>
        <w:rPr>
          <w:szCs w:val="24"/>
        </w:rPr>
      </w:pPr>
    </w:p>
    <w:p w:rsidRDefault="00187A84" w:rsidP="00187A84" w:rsidR="00187A84" w:rsidRPr="00187A84">
      <w:pPr>
        <w:pStyle w:val="Bezproreda"/>
        <w:rPr>
          <w:szCs w:val="24"/>
        </w:rPr>
      </w:pPr>
      <w:r w:rsidRPr="00187A84">
        <w:rPr>
          <w:szCs w:val="24"/>
        </w:rPr>
        <w:t xml:space="preserve">II   </w:t>
      </w:r>
      <w:r w:rsidRPr="00187A84">
        <w:rPr>
          <w:szCs w:val="24"/>
        </w:rPr>
        <w:tab/>
        <w:t xml:space="preserve">Za stečajnog upravitelja imenuje se </w:t>
      </w:r>
      <w:r w:rsidR="00977540" w:rsidRPr="00977540">
        <w:rPr>
          <w:szCs w:val="24"/>
        </w:rPr>
        <w:t>DAVOR PETERA, Zagreb, Srebrnjak 84, OIB:</w:t>
      </w:r>
      <w:r w:rsidR="00360C54">
        <w:rPr>
          <w:szCs w:val="24"/>
        </w:rPr>
        <w:t xml:space="preserve"> </w:t>
      </w:r>
      <w:r w:rsidR="00977540" w:rsidRPr="00977540">
        <w:rPr>
          <w:szCs w:val="24"/>
        </w:rPr>
        <w:t>90695323330</w:t>
      </w:r>
    </w:p>
    <w:p w:rsidRDefault="00187A84" w:rsidP="00187A84" w:rsidR="00187A84" w:rsidRPr="00187A84">
      <w:pPr>
        <w:pStyle w:val="Bezproreda"/>
        <w:jc w:val="center"/>
        <w:rPr>
          <w:szCs w:val="24"/>
        </w:rPr>
      </w:pPr>
      <w:r w:rsidRPr="00187A84">
        <w:rPr>
          <w:szCs w:val="24"/>
        </w:rPr>
        <w:t>Obrazloženje</w:t>
      </w:r>
    </w:p>
    <w:p w:rsidRDefault="00187A84" w:rsidP="00187A84" w:rsidR="00187A84" w:rsidRPr="00187A84">
      <w:pPr>
        <w:pStyle w:val="Bezproreda"/>
        <w:rPr>
          <w:szCs w:val="24"/>
        </w:rPr>
      </w:pPr>
    </w:p>
    <w:p w:rsidRDefault="00187A84" w:rsidP="00187A84" w:rsidR="00187A84" w:rsidRPr="00187A84">
      <w:pPr>
        <w:pStyle w:val="Bezproreda"/>
        <w:jc w:val="both"/>
        <w:rPr>
          <w:szCs w:val="24"/>
        </w:rPr>
      </w:pPr>
      <w:r w:rsidRPr="00187A84">
        <w:rPr>
          <w:szCs w:val="24"/>
        </w:rPr>
        <w:t xml:space="preserve">         Rješenjem ovoga suda, poslovnog broja 7 St-</w:t>
      </w:r>
      <w:r w:rsidR="00977540">
        <w:rPr>
          <w:szCs w:val="24"/>
        </w:rPr>
        <w:t>1128/2012</w:t>
      </w:r>
      <w:r w:rsidRPr="00187A84">
        <w:rPr>
          <w:szCs w:val="24"/>
        </w:rPr>
        <w:t xml:space="preserve"> od </w:t>
      </w:r>
      <w:r w:rsidR="00977540">
        <w:rPr>
          <w:szCs w:val="24"/>
        </w:rPr>
        <w:t>7. studenoga</w:t>
      </w:r>
      <w:r w:rsidRPr="00187A84">
        <w:rPr>
          <w:szCs w:val="24"/>
        </w:rPr>
        <w:t xml:space="preserve"> 201</w:t>
      </w:r>
      <w:r w:rsidR="00977540">
        <w:rPr>
          <w:szCs w:val="24"/>
        </w:rPr>
        <w:t>3</w:t>
      </w:r>
      <w:r w:rsidRPr="00187A84">
        <w:rPr>
          <w:szCs w:val="24"/>
        </w:rPr>
        <w:t>., za stečajnog upravitelja imenovan je Pero Hrkač, Zagreb, Bele Čikoša 5, OIB: 15244122912.</w:t>
      </w:r>
    </w:p>
    <w:p w:rsidRDefault="00187A84" w:rsidP="00187A84" w:rsidR="00187A84" w:rsidRPr="00187A84">
      <w:pPr>
        <w:pStyle w:val="Bezproreda"/>
        <w:jc w:val="both"/>
        <w:rPr>
          <w:szCs w:val="24"/>
        </w:rPr>
      </w:pPr>
      <w:r w:rsidRPr="00187A84">
        <w:rPr>
          <w:szCs w:val="24"/>
        </w:rPr>
        <w:tab/>
      </w:r>
    </w:p>
    <w:p w:rsidRDefault="00187A84" w:rsidP="00187A84" w:rsidR="00187A84" w:rsidRPr="00187A84">
      <w:pPr>
        <w:pStyle w:val="Bezproreda"/>
        <w:jc w:val="both"/>
        <w:rPr>
          <w:szCs w:val="24"/>
        </w:rPr>
      </w:pPr>
      <w:r w:rsidRPr="00187A84">
        <w:rPr>
          <w:szCs w:val="24"/>
        </w:rPr>
        <w:tab/>
        <w:t>Sud je utvrdio kako je dana 22. studenoga 2017. godine, Ministarstvo pravosuđa donijelo Rješenje, Klasa: UP/I-133-04/15-01/156, Ur. broj: 514-03-02-02-02-17-21, kojim se stečajni upravitelj Pero Hrkač, Zagreb, Bele Čikoša 5, OIB: 15244122912, sa sjedištem ureda u Zagrebu, Lipovečka 1/II, briše s liste A stečajnih upravitelja za područje nadležnosti Trgovačkog suda u Zagrebu.</w:t>
      </w:r>
    </w:p>
    <w:p w:rsidRDefault="00187A84" w:rsidP="00187A84" w:rsidR="00187A84" w:rsidRPr="00187A84">
      <w:pPr>
        <w:pStyle w:val="Bezproreda"/>
        <w:jc w:val="both"/>
        <w:rPr>
          <w:szCs w:val="24"/>
        </w:rPr>
      </w:pPr>
    </w:p>
    <w:p w:rsidRDefault="00187A84" w:rsidP="00187A84" w:rsidR="00187A84" w:rsidRPr="00187A84">
      <w:pPr>
        <w:pStyle w:val="Bezproreda"/>
        <w:jc w:val="both"/>
        <w:rPr>
          <w:szCs w:val="24"/>
        </w:rPr>
      </w:pPr>
      <w:r w:rsidRPr="00187A84">
        <w:rPr>
          <w:szCs w:val="24"/>
        </w:rPr>
        <w:tab/>
        <w:t>Člankom 77. st.1. Stečajnog zakona („Narodne novine“ broj: 44/96, 29/99, 129/00, 123/03, 82/06, 116/10, 25/12, 133/12; dalje SZ) određeno je kako se za stečajnoga upravitelja može imenovati osoba upisana na listi stečajnih upravitelja za područje nadležnoga suda.</w:t>
      </w:r>
    </w:p>
    <w:p w:rsidRDefault="00187A84" w:rsidP="00187A84" w:rsidR="00187A84" w:rsidRPr="00187A84">
      <w:pPr>
        <w:pStyle w:val="Bezproreda"/>
        <w:jc w:val="both"/>
        <w:rPr>
          <w:szCs w:val="24"/>
        </w:rPr>
      </w:pPr>
      <w:r w:rsidRPr="00187A84">
        <w:rPr>
          <w:szCs w:val="24"/>
        </w:rPr>
        <w:t xml:space="preserve"> </w:t>
      </w:r>
    </w:p>
    <w:p w:rsidRDefault="00187A84" w:rsidP="00187A84" w:rsidR="00187A84" w:rsidRPr="00187A84">
      <w:pPr>
        <w:pStyle w:val="Bezproreda"/>
        <w:jc w:val="both"/>
        <w:rPr>
          <w:szCs w:val="24"/>
        </w:rPr>
      </w:pPr>
      <w:r w:rsidRPr="00187A84">
        <w:rPr>
          <w:szCs w:val="24"/>
        </w:rPr>
        <w:tab/>
        <w:t>U konkretnom slučaju, stav je ovoga suda kako su se stekli zakonski uvjeti za razrješenje stečajnog upravitelja Pere Hrkača, te imenovanje novog stečajnog upravitelja.</w:t>
      </w:r>
    </w:p>
    <w:p w:rsidRDefault="00187A84" w:rsidP="00187A84" w:rsidR="00187A84" w:rsidRPr="00187A84">
      <w:pPr>
        <w:pStyle w:val="Bezproreda"/>
        <w:jc w:val="both"/>
        <w:rPr>
          <w:szCs w:val="24"/>
        </w:rPr>
      </w:pPr>
      <w:r w:rsidRPr="00187A84">
        <w:rPr>
          <w:szCs w:val="24"/>
        </w:rPr>
        <w:t xml:space="preserve"> </w:t>
      </w:r>
    </w:p>
    <w:p w:rsidRDefault="00187A84" w:rsidP="00187A84" w:rsidR="00187A84" w:rsidRPr="00187A84">
      <w:pPr>
        <w:pStyle w:val="Bezproreda"/>
        <w:ind w:firstLine="708"/>
        <w:jc w:val="both"/>
        <w:rPr>
          <w:szCs w:val="24"/>
        </w:rPr>
      </w:pPr>
      <w:r w:rsidRPr="00187A84">
        <w:rPr>
          <w:szCs w:val="24"/>
        </w:rPr>
        <w:t xml:space="preserve">Temeljem odredbe članka 84. st.1. Stečajnog zakona (NN 71/15: dalje SZ) sud je imenovao stečajnog upravitelja metodom slučajnog odabira (računalno) sa liste A stečajnih upravitelja, a područje nadležnog suda. </w:t>
      </w:r>
    </w:p>
    <w:p w:rsidRDefault="00187A84" w:rsidP="00187A84" w:rsidR="00187A84" w:rsidRPr="00187A84">
      <w:pPr>
        <w:pStyle w:val="Bezproreda"/>
        <w:jc w:val="both"/>
        <w:rPr>
          <w:szCs w:val="24"/>
        </w:rPr>
      </w:pPr>
    </w:p>
    <w:p w:rsidRDefault="00187A84" w:rsidP="00187A84" w:rsidR="00187A84" w:rsidRPr="00187A84">
      <w:pPr>
        <w:pStyle w:val="Bezproreda"/>
        <w:ind w:firstLine="708"/>
        <w:jc w:val="both"/>
        <w:rPr>
          <w:szCs w:val="24"/>
        </w:rPr>
      </w:pPr>
      <w:r w:rsidRPr="00187A84">
        <w:rPr>
          <w:szCs w:val="24"/>
        </w:rPr>
        <w:t>Slijedom navedenog, odlučeno je kao u izreci rješenja.</w:t>
      </w:r>
    </w:p>
    <w:p w:rsidRDefault="00187A84" w:rsidP="00187A84" w:rsidR="00187A84" w:rsidRPr="00187A84">
      <w:pPr>
        <w:pStyle w:val="Bezproreda"/>
        <w:rPr>
          <w:szCs w:val="24"/>
        </w:rPr>
      </w:pPr>
    </w:p>
    <w:p w:rsidRDefault="00977540" w:rsidP="00187A84" w:rsidR="00187A84" w:rsidRPr="00187A84">
      <w:pPr>
        <w:pStyle w:val="Bezproreda"/>
        <w:jc w:val="center"/>
        <w:rPr>
          <w:szCs w:val="24"/>
        </w:rPr>
      </w:pPr>
      <w:r>
        <w:rPr>
          <w:szCs w:val="24"/>
        </w:rPr>
        <w:t>U Zagrebu, 3</w:t>
      </w:r>
      <w:r w:rsidR="00187A84" w:rsidRPr="00187A84">
        <w:rPr>
          <w:szCs w:val="24"/>
        </w:rPr>
        <w:t>.</w:t>
      </w:r>
      <w:r>
        <w:rPr>
          <w:szCs w:val="24"/>
        </w:rPr>
        <w:t xml:space="preserve"> siječnja</w:t>
      </w:r>
      <w:r w:rsidR="00187A84" w:rsidRPr="00187A84">
        <w:rPr>
          <w:szCs w:val="24"/>
        </w:rPr>
        <w:t xml:space="preserve"> 201</w:t>
      </w:r>
      <w:r>
        <w:rPr>
          <w:szCs w:val="24"/>
        </w:rPr>
        <w:t>8</w:t>
      </w:r>
      <w:r w:rsidR="00187A84" w:rsidRPr="00187A84">
        <w:rPr>
          <w:szCs w:val="24"/>
        </w:rPr>
        <w:t>. godine</w:t>
      </w:r>
    </w:p>
    <w:p w:rsidRDefault="00187A84" w:rsidP="00187A84" w:rsidR="00187A84" w:rsidRPr="00187A84">
      <w:pPr>
        <w:pStyle w:val="Bezproreda"/>
        <w:rPr>
          <w:szCs w:val="24"/>
        </w:rPr>
      </w:pPr>
    </w:p>
    <w:p w:rsidRDefault="000F0AA0" w:rsidP="00E91121" w:rsidR="000F0A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F0AA0" w:rsidP="00E91121" w:rsidR="000F0A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F0AA0" w:rsidP="00E91121" w:rsidR="000F0A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F0AA0" w:rsidP="00E91121" w:rsidR="000F0A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0F0AA0" w:rsidP="00E91121" w:rsidR="000F0A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F0AA0" w:rsidP="00E91121" w:rsidR="000F0AA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F0AA0" w:rsidP="00E91121" w:rsidR="000F0AA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F0AA0" w:rsidP="00E91121" w:rsidR="000F0AA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87A84" w:rsidP="00187A84" w:rsidR="00187A84" w:rsidRPr="00187A84">
      <w:pPr>
        <w:pStyle w:val="Bezproreda"/>
        <w:rPr>
          <w:szCs w:val="24"/>
        </w:rPr>
      </w:pPr>
    </w:p>
    <w:p w:rsidRDefault="00187A84" w:rsidP="00187A84" w:rsidR="00187A84" w:rsidRPr="00187A84">
      <w:pPr>
        <w:pStyle w:val="Bezproreda"/>
        <w:rPr>
          <w:szCs w:val="24"/>
        </w:rPr>
      </w:pPr>
    </w:p>
    <w:p w:rsidRDefault="00187A84" w:rsidP="00187A84" w:rsidR="00187A84" w:rsidRPr="00187A84">
      <w:pPr>
        <w:pStyle w:val="Bezproreda"/>
        <w:rPr>
          <w:szCs w:val="24"/>
        </w:rPr>
      </w:pPr>
      <w:r w:rsidRPr="00187A84">
        <w:rPr>
          <w:szCs w:val="24"/>
        </w:rPr>
        <w:t xml:space="preserve"> </w:t>
      </w:r>
    </w:p>
    <w:p w:rsidRDefault="00187A84" w:rsidP="00187A84" w:rsidR="00187A84" w:rsidRPr="00187A84">
      <w:pPr>
        <w:pStyle w:val="Bezproreda"/>
        <w:rPr>
          <w:szCs w:val="24"/>
        </w:rPr>
      </w:pPr>
      <w:r w:rsidRPr="00187A84">
        <w:rPr>
          <w:szCs w:val="24"/>
        </w:rPr>
        <w:t>POUKA O PRAVNOM LIJEKU:</w:t>
      </w:r>
    </w:p>
    <w:p w:rsidRDefault="00187A84" w:rsidP="00187A84" w:rsidR="00187A84">
      <w:pPr>
        <w:pStyle w:val="Bezproreda"/>
        <w:rPr>
          <w:szCs w:val="24"/>
        </w:rPr>
      </w:pPr>
      <w:r w:rsidRPr="00187A84">
        <w:rPr>
          <w:szCs w:val="24"/>
        </w:rPr>
        <w:t>Protiv ovog rješenja pravo žalbe imaju stečajni vjerovnici u roku od 8 dana od dana primitka rješenja. Žalba se ulaže putem ovog Suda u 3 primjerka za Visoki trgovački sud Republike Hrvatske.</w:t>
      </w:r>
    </w:p>
    <w:p w:rsidRDefault="00977540" w:rsidP="00187A84" w:rsidR="00977540">
      <w:pPr>
        <w:pStyle w:val="Bezproreda"/>
        <w:rPr>
          <w:szCs w:val="24"/>
        </w:rPr>
      </w:pPr>
    </w:p>
    <w:p w:rsidRDefault="00977540" w:rsidP="00187A84" w:rsidR="0097754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p w:rsidRDefault="000F0AA0" w:rsidP="00187A84" w:rsidR="000F0AA0">
      <w:pPr>
        <w:pStyle w:val="Bezproreda"/>
        <w:rPr>
          <w:szCs w:val="24"/>
        </w:rPr>
      </w:pPr>
    </w:p>
    <w:sectPr w:rsidSect="003A4ADE" w:rsidR="000F0AA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739E0">
          <w:rPr>
            <w:noProof/>
          </w:rPr>
          <w:t>3</w:t>
        </w:r>
        <w:r>
          <w:fldChar w:fldCharType="end"/>
        </w:r>
        <w:r>
          <w:tab/>
          <w:t xml:space="preserve">                                                  </w:t>
        </w:r>
        <w:smartTag w:element="metricconverter" w:uri="urn:schemas-microsoft-com:office:smarttags">
          <w:smartTagPr>
            <w:attr w:val="72 St" w:name="ProductID"/>
          </w:smartTagPr>
          <w:r>
            <w:rPr>
              <w:sz w:val="24"/>
              <w:szCs w:val="24"/>
            </w:rPr>
            <w:t>72 St</w:t>
          </w:r>
        </w:smartTag>
        <w:r w:rsidR="00C52A8F">
          <w:rPr>
            <w:sz w:val="24"/>
            <w:szCs w:val="24"/>
          </w:rPr>
          <w:t xml:space="preserve"> -</w:t>
        </w:r>
        <w:r w:rsidR="00187A84">
          <w:rPr>
            <w:sz w:val="24"/>
            <w:szCs w:val="24"/>
          </w:rPr>
          <w:t>1128/2012</w:t>
        </w:r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27EAC"/>
    <w:rsid w:val="000F0AA0"/>
    <w:rsid w:val="00157F4D"/>
    <w:rsid w:val="00182123"/>
    <w:rsid w:val="00187A84"/>
    <w:rsid w:val="001F78DC"/>
    <w:rsid w:val="00202D38"/>
    <w:rsid w:val="002538A7"/>
    <w:rsid w:val="00255722"/>
    <w:rsid w:val="002F4C26"/>
    <w:rsid w:val="0035532E"/>
    <w:rsid w:val="00360C54"/>
    <w:rsid w:val="00370298"/>
    <w:rsid w:val="003A0B49"/>
    <w:rsid w:val="003A4ADE"/>
    <w:rsid w:val="00436857"/>
    <w:rsid w:val="004473B7"/>
    <w:rsid w:val="004739E0"/>
    <w:rsid w:val="004B65E5"/>
    <w:rsid w:val="006674EF"/>
    <w:rsid w:val="00672F05"/>
    <w:rsid w:val="006C62DD"/>
    <w:rsid w:val="00720798"/>
    <w:rsid w:val="0076427E"/>
    <w:rsid w:val="00812217"/>
    <w:rsid w:val="008962E3"/>
    <w:rsid w:val="008E4737"/>
    <w:rsid w:val="008F05C6"/>
    <w:rsid w:val="00916EFB"/>
    <w:rsid w:val="0092183B"/>
    <w:rsid w:val="00977540"/>
    <w:rsid w:val="00991EAA"/>
    <w:rsid w:val="009C2C50"/>
    <w:rsid w:val="009E48E0"/>
    <w:rsid w:val="00A81F16"/>
    <w:rsid w:val="00AA71D3"/>
    <w:rsid w:val="00AC3AED"/>
    <w:rsid w:val="00B338DD"/>
    <w:rsid w:val="00BD6ED8"/>
    <w:rsid w:val="00C52A8F"/>
    <w:rsid w:val="00CC6005"/>
    <w:rsid w:val="00D00352"/>
    <w:rsid w:val="00D03FDC"/>
    <w:rsid w:val="00D127D6"/>
    <w:rsid w:val="00D419F5"/>
    <w:rsid w:val="00E555B5"/>
    <w:rsid w:val="00F33DAD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9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9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2012.</izvorni_sadrzaj>
    <derivirana_varijabla naziv="DomainObject.Predmet.DatumOsnivanja_1">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St-1128/2012</izvorni_sadrzaj>
    <derivirana_varijabla naziv="DomainObject.Predmet.OznakaBroj_1">St-1128/2012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40.St-1126/12
67.St-1127/12
66.ST-1918/13</izvorni_sadrzaj>
    <derivirana_varijabla naziv="DomainObject.Predmet.PrimjedbaSuca_1">40.St-1126/12
67.St-1127/12
66.ST-1918/13</derivirana_varijabla>
  </DomainObject.Predmet.PrimjedbaSuca>
  <DomainObject.Predmet.ProtustrankaFormated>
    <izvorni_sadrzaj>  DAVOR PANJKRET</izvorni_sadrzaj>
    <derivirana_varijabla naziv="DomainObject.Predmet.ProtustrankaFormated_1">  DAVOR PANJKRET</derivirana_varijabla>
  </DomainObject.Predmet.ProtustrankaFormated>
  <DomainObject.Predmet.ProtustrankaFormatedOIB>
    <izvorni_sadrzaj>  DAVOR PANJKRET, OIB 99966632994</izvorni_sadrzaj>
    <derivirana_varijabla naziv="DomainObject.Predmet.ProtustrankaFormatedOIB_1">  DAVOR PANJKRET, OIB 99966632994</derivirana_varijabla>
  </DomainObject.Predmet.ProtustrankaFormatedOIB>
  <DomainObject.Predmet.ProtustrankaFormatedWithAdress>
    <izvorni_sadrzaj> DAVOR PANJKRET, Kutinska 95, Novo selo Palanječko, 44000 Sisak</izvorni_sadrzaj>
    <derivirana_varijabla naziv="DomainObject.Predmet.ProtustrankaFormatedWithAdress_1"> DAVOR PANJKRET, Kutinska 95, Novo selo Palanječko, 44000 Sisak</derivirana_varijabla>
  </DomainObject.Predmet.ProtustrankaFormatedWithAdress>
  <DomainObject.Predmet.ProtustrankaFormatedWithAdressOIB>
    <izvorni_sadrzaj> DAVOR PANJKRET, OIB 99966632994, Kutinska 95, Novo selo Palanječko, 44000 Sisak</izvorni_sadrzaj>
    <derivirana_varijabla naziv="DomainObject.Predmet.ProtustrankaFormatedWithAdressOIB_1"> DAVOR PANJKRET, OIB 99966632994, Kutinska 95, Novo selo Palanječko, 44000 Sisak</derivirana_varijabla>
  </DomainObject.Predmet.ProtustrankaFormatedWithAdressOIB>
  <DomainObject.Predmet.ProtustrankaWithAdress>
    <izvorni_sadrzaj>DAVOR PANJKRET Kutinska 95, Novo selo Palanječko, 44000 Sisak</izvorni_sadrzaj>
    <derivirana_varijabla naziv="DomainObject.Predmet.ProtustrankaWithAdress_1">DAVOR PANJKRET Kutinska 95, Novo selo Palanječko, 44000 Sisak</derivirana_varijabla>
  </DomainObject.Predmet.ProtustrankaWithAdress>
  <DomainObject.Predmet.ProtustrankaWithAdressOIB>
    <izvorni_sadrzaj>DAVOR PANJKRET, OIB 99966632994, Kutinska 95, Novo selo Palanječko, 44000 Sisak</izvorni_sadrzaj>
    <derivirana_varijabla naziv="DomainObject.Predmet.ProtustrankaWithAdressOIB_1">DAVOR PANJKRET, OIB 99966632994, Kutinska 95, Novo selo Palanječko, 44000 Sisak</derivirana_varijabla>
  </DomainObject.Predmet.ProtustrankaWithAdressOIB>
  <DomainObject.Predmet.ProtustrankaNazivFormated>
    <izvorni_sadrzaj>DAVOR PANJKRET</izvorni_sadrzaj>
    <derivirana_varijabla naziv="DomainObject.Predmet.ProtustrankaNazivFormated_1">DAVOR PANJKRET</derivirana_varijabla>
  </DomainObject.Predmet.ProtustrankaNazivFormated>
  <DomainObject.Predmet.ProtustrankaNazivFormatedOIB>
    <izvorni_sadrzaj>DAVOR PANJKRET, OIB 99966632994</izvorni_sadrzaj>
    <derivirana_varijabla naziv="DomainObject.Predmet.ProtustrankaNazivFormatedOIB_1">DAVOR PANJKRET, OIB 99966632994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Škrljac</izvorni_sadrzaj>
    <derivirana_varijabla naziv="DomainObject.Predmet.StrankaFormated_1">  Josip Škrljac</derivirana_varijabla>
  </DomainObject.Predmet.StrankaFormated>
  <DomainObject.Predmet.StrankaFormatedOIB>
    <izvorni_sadrzaj>  Josip Škrljac, OIB 54782669924</izvorni_sadrzaj>
    <derivirana_varijabla naziv="DomainObject.Predmet.StrankaFormatedOIB_1">  Josip Škrljac, OIB 54782669924</derivirana_varijabla>
  </DomainObject.Predmet.StrankaFormatedOIB>
  <DomainObject.Predmet.StrankaFormatedWithAdress>
    <izvorni_sadrzaj> Josip Škrljac, ANDRIJE MILČINOVIĆA 8, 44000 Sisak</izvorni_sadrzaj>
    <derivirana_varijabla naziv="DomainObject.Predmet.StrankaFormatedWithAdress_1"> Josip Škrljac, ANDRIJE MILČINOVIĆA 8, 44000 Sisak</derivirana_varijabla>
  </DomainObject.Predmet.StrankaFormatedWithAdress>
  <DomainObject.Predmet.StrankaFormatedWithAdressOIB>
    <izvorni_sadrzaj> Josip Škrljac, OIB 54782669924, ANDRIJE MILČINOVIĆA 8, 44000 Sisak</izvorni_sadrzaj>
    <derivirana_varijabla naziv="DomainObject.Predmet.StrankaFormatedWithAdressOIB_1"> Josip Škrljac, OIB 54782669924, ANDRIJE MILČINOVIĆA 8, 44000 Sisak</derivirana_varijabla>
  </DomainObject.Predmet.StrankaFormatedWithAdressOIB>
  <DomainObject.Predmet.StrankaWithAdress>
    <izvorni_sadrzaj>Josip Škrljac ANDRIJE MILČINOVIĆA 8,44000 Sisak</izvorni_sadrzaj>
    <derivirana_varijabla naziv="DomainObject.Predmet.StrankaWithAdress_1">Josip Škrljac ANDRIJE MILČINOVIĆA 8,44000 Sisak</derivirana_varijabla>
  </DomainObject.Predmet.StrankaWithAdress>
  <DomainObject.Predmet.StrankaWithAdressOIB>
    <izvorni_sadrzaj>Josip Škrljac, OIB 54782669924, ANDRIJE MILČINOVIĆA 8,44000 Sisak</izvorni_sadrzaj>
    <derivirana_varijabla naziv="DomainObject.Predmet.StrankaWithAdressOIB_1">Josip Škrljac, OIB 54782669924, ANDRIJE MILČINOVIĆA 8,44000 Sisak</derivirana_varijabla>
  </DomainObject.Predmet.StrankaWithAdressOIB>
  <DomainObject.Predmet.StrankaNazivFormated>
    <izvorni_sadrzaj>Josip Škrljac</izvorni_sadrzaj>
    <derivirana_varijabla naziv="DomainObject.Predmet.StrankaNazivFormated_1">Josip Škrljac</derivirana_varijabla>
  </DomainObject.Predmet.StrankaNazivFormated>
  <DomainObject.Predmet.StrankaNazivFormatedOIB>
    <izvorni_sadrzaj>Josip Škrljac, OIB 54782669924</izvorni_sadrzaj>
    <derivirana_varijabla naziv="DomainObject.Predmet.StrankaNazivFormatedOIB_1">Josip Škrljac, OIB 54782669924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Josip Škrljac</item>
    </izvorni_sadrzaj>
    <derivirana_varijabla naziv="DomainObject.Predmet.StrankaListFormated_1">
      <item>Josip Škrljac</item>
    </derivirana_varijabla>
  </DomainObject.Predmet.StrankaListFormated>
  <DomainObject.Predmet.StrankaListFormatedOIB>
    <izvorni_sadrzaj>
      <item>Josip Škrljac, OIB 54782669924</item>
    </izvorni_sadrzaj>
    <derivirana_varijabla naziv="DomainObject.Predmet.StrankaListFormatedOIB_1">
      <item>Josip Škrljac, OIB 54782669924</item>
    </derivirana_varijabla>
  </DomainObject.Predmet.StrankaListFormatedOIB>
  <DomainObject.Predmet.StrankaListFormatedWithAdress>
    <izvorni_sadrzaj>
      <item>Josip Škrljac, ANDRIJE MILČINOVIĆA 8, 44000 Sisak</item>
    </izvorni_sadrzaj>
    <derivirana_varijabla naziv="DomainObject.Predmet.StrankaListFormatedWithAdress_1">
      <item>Josip Škrljac, ANDRIJE MILČINOVIĆA 8, 44000 Sisak</item>
    </derivirana_varijabla>
  </DomainObject.Predmet.StrankaListFormatedWithAdress>
  <DomainObject.Predmet.StrankaListFormatedWithAdressOIB>
    <izvorni_sadrzaj>
      <item>Josip Škrljac, OIB 54782669924, ANDRIJE MILČINOVIĆA 8, 44000 Sisak</item>
    </izvorni_sadrzaj>
    <derivirana_varijabla naziv="DomainObject.Predmet.StrankaListFormatedWithAdressOIB_1">
      <item>Josip Škrljac, OIB 54782669924, ANDRIJE MILČINOVIĆA 8, 44000 Sisak</item>
    </derivirana_varijabla>
  </DomainObject.Predmet.StrankaListFormatedWithAdressOIB>
  <DomainObject.Predmet.StrankaListNazivFormated>
    <izvorni_sadrzaj>
      <item>Josip Škrljac</item>
    </izvorni_sadrzaj>
    <derivirana_varijabla naziv="DomainObject.Predmet.StrankaListNazivFormated_1">
      <item>Josip Škrljac</item>
    </derivirana_varijabla>
  </DomainObject.Predmet.StrankaListNazivFormated>
  <DomainObject.Predmet.StrankaListNazivFormatedOIB>
    <izvorni_sadrzaj>
      <item>Josip Škrljac, OIB 54782669924</item>
    </izvorni_sadrzaj>
    <derivirana_varijabla naziv="DomainObject.Predmet.StrankaListNazivFormatedOIB_1">
      <item>Josip Škrljac, OIB 54782669924</item>
    </derivirana_varijabla>
  </DomainObject.Predmet.StrankaListNazivFormatedOIB>
  <DomainObject.Predmet.ProtuStrankaListFormated>
    <izvorni_sadrzaj>
      <item>DAVOR PANJKRET</item>
    </izvorni_sadrzaj>
    <derivirana_varijabla naziv="DomainObject.Predmet.ProtuStrankaListFormated_1">
      <item>DAVOR PANJKRET</item>
    </derivirana_varijabla>
  </DomainObject.Predmet.ProtuStrankaListFormated>
  <DomainObject.Predmet.ProtuStrankaListFormatedOIB>
    <izvorni_sadrzaj>
      <item>DAVOR PANJKRET, OIB 99966632994</item>
    </izvorni_sadrzaj>
    <derivirana_varijabla naziv="DomainObject.Predmet.ProtuStrankaListFormatedOIB_1">
      <item>DAVOR PANJKRET, OIB 99966632994</item>
    </derivirana_varijabla>
  </DomainObject.Predmet.ProtuStrankaListFormatedOIB>
  <DomainObject.Predmet.ProtuStrankaListFormatedWithAdress>
    <izvorni_sadrzaj>
      <item>DAVOR PANJKRET, Kutinska 95, Novo selo Palanječko, 44000 Sisak</item>
    </izvorni_sadrzaj>
    <derivirana_varijabla naziv="DomainObject.Predmet.ProtuStrankaListFormatedWithAdress_1">
      <item>DAVOR PANJKRET, Kutinska 95, Novo selo Palanječko, 44000 Sisak</item>
    </derivirana_varijabla>
  </DomainObject.Predmet.ProtuStrankaListFormatedWithAdress>
  <DomainObject.Predmet.ProtuStrankaListFormatedWithAdressOIB>
    <izvorni_sadrzaj>
      <item>DAVOR PANJKRET, OIB 99966632994, Kutinska 95, Novo selo Palanječko, 44000 Sisak</item>
    </izvorni_sadrzaj>
    <derivirana_varijabla naziv="DomainObject.Predmet.ProtuStrankaListFormatedWithAdressOIB_1">
      <item>DAVOR PANJKRET, OIB 99966632994, Kutinska 95, Novo selo Palanječko, 44000 Sisak</item>
    </derivirana_varijabla>
  </DomainObject.Predmet.ProtuStrankaListFormatedWithAdressOIB>
  <DomainObject.Predmet.ProtuStrankaListNazivFormated>
    <izvorni_sadrzaj>
      <item>DAVOR PANJKRET</item>
    </izvorni_sadrzaj>
    <derivirana_varijabla naziv="DomainObject.Predmet.ProtuStrankaListNazivFormated_1">
      <item>DAVOR PANJKRET</item>
    </derivirana_varijabla>
  </DomainObject.Predmet.ProtuStrankaListNazivFormated>
  <DomainObject.Predmet.ProtuStrankaListNazivFormatedOIB>
    <izvorni_sadrzaj>
      <item>DAVOR PANJKRET, OIB 99966632994</item>
    </izvorni_sadrzaj>
    <derivirana_varijabla naziv="DomainObject.Predmet.ProtuStrankaListNazivFormatedOIB_1">
      <item>DAVOR PANJKRET, OIB 99966632994</item>
    </derivirana_varijabla>
  </DomainObject.Predmet.ProtuStrankaListNazivFormatedOIB>
  <DomainObject.Predmet.OstaliListFormated>
    <izvorni_sadrzaj>
      <item>Davor Panjkret</item>
      <item>Financijska agencija</item>
      <item>Pero Hrkać</item>
      <item>ŽUPANIJSKO DRŽAVNO ODVJETNIŠTVO U SISKU</item>
    </izvorni_sadrzaj>
    <derivirana_varijabla naziv="DomainObject.Predmet.OstaliListFormated_1">
      <item>Davor Panjkret</item>
      <item>Financijska agencija</item>
      <item>Pero Hrkać</item>
      <item>ŽUPANIJSKO DRŽAVNO ODVJETNIŠTVO U SISKU</item>
    </derivirana_varijabla>
  </DomainObject.Predmet.OstaliListFormated>
  <DomainObject.Predmet.OstaliListFormatedOIB>
    <izvorni_sadrzaj>
      <item>Davor Panjkret</item>
      <item>Financijska agencija, OIB 85821130368</item>
      <item>Pero Hrkać, OIB 15244122912</item>
      <item>ŽUPANIJSKO DRŽAVNO ODVJETNIŠTVO U SISKU, OIB 05526850490</item>
    </izvorni_sadrzaj>
    <derivirana_varijabla naziv="DomainObject.Predmet.OstaliListFormatedOIB_1">
      <item>Davor Panjkret</item>
      <item>Financijska agencija, OIB 85821130368</item>
      <item>Pero Hrkać, OIB 15244122912</item>
      <item>ŽUPANIJSKO DRŽAVNO ODVJETNIŠTVO U SISKU, OIB 05526850490</item>
    </derivirana_varijabla>
  </DomainObject.Predmet.OstaliListFormatedOIB>
  <DomainObject.Predmet.OstaliListFormatedWithAdress>
    <izvorni_sadrzaj>
      <item>Davor Panjkret, Kutinska 95, 44000 Sisak</item>
      <item>Financijska agencija, Vrtni put 3, 10000 Zagreb</item>
      <item>Pero Hrkać, Čikoševa 5, 10000 Zagreb</item>
      <item>ŽUPANIJSKO DRŽAVNO ODVJETNIŠTVO U SISKU, Ivana Kukuljevića Sakcinskog 24, 44000 Sisak</item>
    </izvorni_sadrzaj>
    <derivirana_varijabla naziv="DomainObject.Predmet.OstaliListFormatedWithAdress_1">
      <item>Davor Panjkret, Kutinska 95, 44000 Sisak</item>
      <item>Financijska agencija, Vrtni put 3, 10000 Zagreb</item>
      <item>Pero Hrkać, Čikoševa 5, 10000 Zagreb</item>
      <item>ŽUPANIJSKO DRŽAVNO ODVJETNIŠTVO U SISKU, Ivana Kukuljevića Sakcinskog 24, 44000 Sisak</item>
    </derivirana_varijabla>
  </DomainObject.Predmet.OstaliListFormatedWithAdress>
  <DomainObject.Predmet.OstaliListFormatedWithAdressOIB>
    <izvorni_sadrzaj>
      <item>Davor Panjkret, Kutinska 95, 44000 Sisak</item>
      <item>Financijska agencija, OIB 85821130368, Vrtni put 3, 10000 Zagreb</item>
      <item>Pero Hrkać, OIB 15244122912, Čikoševa 5, 10000 Zagreb</item>
      <item>ŽUPANIJSKO DRŽAVNO ODVJETNIŠTVO U SISKU, OIB 05526850490, Ivana Kukuljevića Sakcinskog 24, 44000 Sisak</item>
    </izvorni_sadrzaj>
    <derivirana_varijabla naziv="DomainObject.Predmet.OstaliListFormatedWithAdressOIB_1">
      <item>Davor Panjkret, Kutinska 95, 44000 Sisak</item>
      <item>Financijska agencija, OIB 85821130368, Vrtni put 3, 10000 Zagreb</item>
      <item>Pero Hrkać, OIB 15244122912, Čikoševa 5, 10000 Zagreb</item>
      <item>ŽUPANIJSKO DRŽAVNO ODVJETNIŠTVO U SISKU, OIB 05526850490, Ivana Kukuljevića Sakcinskog 24, 44000 Sisak</item>
    </derivirana_varijabla>
  </DomainObject.Predmet.OstaliListFormatedWithAdressOIB>
  <DomainObject.Predmet.OstaliListNazivFormated>
    <izvorni_sadrzaj>
      <item>Davor Panjkret</item>
      <item>Financijska agencija</item>
      <item>Pero Hrkać</item>
      <item>ŽUPANIJSKO DRŽAVNO ODVJETNIŠTVO U SISKU</item>
    </izvorni_sadrzaj>
    <derivirana_varijabla naziv="DomainObject.Predmet.OstaliListNazivFormated_1">
      <item>Davor Panjkret</item>
      <item>Financijska agencija</item>
      <item>Pero Hrkać</item>
      <item>ŽUPANIJSKO DRŽAVNO ODVJETNIŠTVO U SISKU</item>
    </derivirana_varijabla>
  </DomainObject.Predmet.OstaliListNazivFormated>
  <DomainObject.Predmet.OstaliListNazivFormatedOIB>
    <izvorni_sadrzaj>
      <item>Davor Panjkret</item>
      <item>Financijska agencija, OIB 85821130368</item>
      <item>Pero Hrkać, OIB 15244122912</item>
      <item>ŽUPANIJSKO DRŽAVNO ODVJETNIŠTVO U SISKU, OIB 05526850490</item>
    </izvorni_sadrzaj>
    <derivirana_varijabla naziv="DomainObject.Predmet.OstaliListNazivFormatedOIB_1">
      <item>Davor Panjkret</item>
      <item>Financijska agencija, OIB 85821130368</item>
      <item>Pero Hrkać, OIB 15244122912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Škrljac</izvorni_sadrzaj>
    <derivirana_varijabla naziv="DomainObject.Predmet.StrankaIDrugi_1">Josip Škrljac</derivirana_varijabla>
  </DomainObject.Predmet.StrankaIDrugi>
  <DomainObject.Predmet.ProtustrankaIDrugi>
    <izvorni_sadrzaj>DAVOR PANJKRET</izvorni_sadrzaj>
    <derivirana_varijabla naziv="DomainObject.Predmet.ProtustrankaIDrugi_1">DAVOR PANJKRET</derivirana_varijabla>
  </DomainObject.Predmet.ProtustrankaIDrugi>
  <DomainObject.Predmet.StrankaIDrugiAdressOIB>
    <izvorni_sadrzaj>Josip Škrljac, OIB 54782669924, ANDRIJE MILČINOVIĆA 8, 44000 Sisak</izvorni_sadrzaj>
    <derivirana_varijabla naziv="DomainObject.Predmet.StrankaIDrugiAdressOIB_1">Josip Škrljac, OIB 54782669924, ANDRIJE MILČINOVIĆA 8, 44000 Sisak</derivirana_varijabla>
  </DomainObject.Predmet.StrankaIDrugiAdressOIB>
  <DomainObject.Predmet.ProtustrankaIDrugiAdressOIB>
    <izvorni_sadrzaj>DAVOR PANJKRET, OIB 99966632994, Kutinska 95, Novo selo Palanječko, 44000 Sisak</izvorni_sadrzaj>
    <derivirana_varijabla naziv="DomainObject.Predmet.ProtustrankaIDrugiAdressOIB_1">DAVOR PANJKRET, OIB 99966632994, Kutinska 95, Novo selo Palanječko,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Škrljac</item>
      <item>Davor Panjkret</item>
      <item>Financijska agencija</item>
      <item>DAVOR PANJKRET</item>
      <item>Pero Hrkać</item>
      <item>ŽUPANIJSKO DRŽAVNO ODVJETNIŠTVO U SISKU</item>
    </izvorni_sadrzaj>
    <derivirana_varijabla naziv="DomainObject.Predmet.SudioniciListNaziv_1">
      <item>Josip Škrljac</item>
      <item>Davor Panjkret</item>
      <item>Financijska agencija</item>
      <item>DAVOR PANJKRET</item>
      <item>Pero Hrkać</item>
      <item>ŽUPANIJSKO DRŽAVNO ODVJETNIŠTVO U SISKU</item>
    </derivirana_varijabla>
  </DomainObject.Predmet.SudioniciListNaziv>
  <DomainObject.Predmet.SudioniciListAdressOIB>
    <izvorni_sadrzaj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  <item>ŽUPANIJSKO DRŽAVNO ODVJETNIŠTVO U SISKU, OIB 05526850490, Ivana Kukuljevića Sakcinskog 24,44000 Sisak</item>
    </izvorni_sadrzaj>
    <derivirana_varijabla naziv="DomainObject.Predmet.SudioniciListAdressOIB_1"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  <item>ŽUPANIJSKO DRŽAVNO ODVJETNIŠTVO U SISKU, OIB 05526850490, Ivana Kukuljevića 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54782669924</item>
      <item>, OIB null</item>
      <item>, OIB 85821130368</item>
      <item>, OIB 99966632994</item>
      <item>, OIB 15244122912</item>
      <item>, OIB 05526850490</item>
    </izvorni_sadrzaj>
    <derivirana_varijabla naziv="DomainObject.Predmet.SudioniciListNazivOIB_1">
      <item>, OIB 54782669924</item>
      <item>, OIB null</item>
      <item>, OIB 85821130368</item>
      <item>, OIB 99966632994</item>
      <item>, OIB 15244122912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320</properties:Words>
  <properties:Characters>1843</properties:Characters>
  <properties:Lines>108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2018-01-03T13:17:00Z</dcterms:created>
  <dc:creator>Nikola Ribarić</dc:creator>
  <cp:lastModifiedBy>Jadranka Zelić</cp:lastModifiedBy>
  <cp:lastPrinted>2018-01-03T13:17:00Z</cp:lastPrinted>
  <dcterms:modified xmlns:xsi="http://www.w3.org/2001/XMLSchema-instance" xsi:type="dcterms:W3CDTF">2018-01-03T13:18:00Z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