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57b5" w14:paraId="96057b5" w:rsidRDefault="00081E42" w:rsidP="001940FB" w:rsidR="00081E42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028B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028B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81E42" w:rsidP="00AA6BCF" w:rsidR="00081E4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081E42" w:rsidR="00081E4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081E4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81E42" w:rsidP="00081E4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81E4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81E4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56ECD" w:rsidRPr="00456ECD">
        <w:rPr>
          <w:rFonts w:cs="Calibri" w:hAnsi="Calibri" w:ascii="Calibri"/>
        </w:rPr>
        <w:t>GORAN MERDŽO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,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081E4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56ECD" w:rsidRPr="00456ECD">
        <w:rPr>
          <w:rFonts w:cs="Calibri" w:hAnsi="Calibri" w:ascii="Calibri"/>
        </w:rPr>
        <w:t>187.143,62 kn</w:t>
      </w:r>
      <w:r w:rsidR="00081E4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56ECD" w:rsidRPr="00456ECD">
        <w:rPr>
          <w:rFonts w:cs="Calibri" w:hAnsi="Calibri" w:ascii="Calibri"/>
        </w:rPr>
        <w:t>173.443,62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43D3D" w:rsidRPr="00543D3D">
        <w:rPr>
          <w:rFonts w:cs="Calibri" w:hAnsi="Calibri" w:ascii="Calibri"/>
        </w:rPr>
        <w:t>1</w:t>
      </w:r>
      <w:r w:rsidR="00456ECD">
        <w:rPr>
          <w:rFonts w:cs="Calibri" w:hAnsi="Calibri" w:ascii="Calibri"/>
        </w:rPr>
        <w:t>3.7</w:t>
      </w:r>
      <w:r w:rsidR="00543D3D" w:rsidRPr="00543D3D">
        <w:rPr>
          <w:rFonts w:cs="Calibri" w:hAnsi="Calibri" w:ascii="Calibri"/>
        </w:rPr>
        <w:t>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81E4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81E4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81E42" w:rsidRPr="00081E4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81E4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456EC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56ECD">
              <w:rPr>
                <w:rFonts w:cs="Calibri" w:hAnsi="Calibri" w:ascii="Calibri"/>
              </w:rPr>
              <w:t>GORAN MERDŽO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456ECD">
              <w:rPr>
                <w:rFonts w:cs="Calibri" w:hAnsi="Calibri" w:ascii="Calibri"/>
              </w:rPr>
              <w:t>Put plokita 51,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456ECD">
              <w:rPr>
                <w:rFonts w:cs="Calibri" w:hAnsi="Calibri" w:ascii="Calibri"/>
              </w:rPr>
              <w:t>58468389416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456EC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56EC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56ECD">
              <w:rPr>
                <w:rFonts w:cs="Calibri" w:hAnsi="Calibri" w:ascii="Calibri"/>
              </w:rPr>
              <w:t>187.143,62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456EC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56ECD">
              <w:rPr>
                <w:rFonts w:cs="Calibri" w:hAnsi="Calibri" w:ascii="Calibri"/>
              </w:rPr>
              <w:t>173.443,62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543D3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3D3D">
              <w:rPr>
                <w:rFonts w:cs="Calibri" w:hAnsi="Calibri" w:ascii="Calibri"/>
              </w:rPr>
              <w:t>1</w:t>
            </w:r>
            <w:r w:rsidR="00456ECD">
              <w:rPr>
                <w:rFonts w:cs="Calibri" w:hAnsi="Calibri" w:ascii="Calibri"/>
              </w:rPr>
              <w:t>3</w:t>
            </w:r>
            <w:r w:rsidRPr="00543D3D">
              <w:rPr>
                <w:rFonts w:cs="Calibri" w:hAnsi="Calibri" w:ascii="Calibri"/>
              </w:rPr>
              <w:t>.</w:t>
            </w:r>
            <w:r w:rsidR="00456ECD">
              <w:rPr>
                <w:rFonts w:cs="Calibri" w:hAnsi="Calibri" w:ascii="Calibri"/>
              </w:rPr>
              <w:t>7</w:t>
            </w:r>
            <w:r w:rsidRPr="00543D3D">
              <w:rPr>
                <w:rFonts w:cs="Calibri" w:hAnsi="Calibri" w:ascii="Calibri"/>
              </w:rPr>
              <w:t>00,00 kn</w:t>
            </w:r>
          </w:p>
        </w:tc>
      </w:tr>
    </w:tbl>
    <w:p w:rsidRDefault="00081E42" w:rsidP="00BB396C" w:rsidR="00081E42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546B1" w:rsidP="00C546B1" w:rsidR="00C546B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65C88" w:rsidP="00C546B1" w:rsidR="00C546B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6B1" w:rsidP="00C546B1" w:rsidR="00C546B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546B1" w:rsidP="00C546B1" w:rsidR="00C546B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546B1" w:rsidP="00C546B1" w:rsidR="00C546B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546B1" w:rsidP="00C546B1" w:rsidR="00C546B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546B1" w:rsidP="00C546B1" w:rsidR="00C546B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866" w:rsidR="000C7866">
      <w:pPr>
        <w:spacing w:after="0"/>
      </w:pPr>
      <w:r>
        <w:separator/>
      </w:r>
    </w:p>
  </w:endnote>
  <w:endnote w:id="0" w:type="continuationSeparator">
    <w:p w:rsidRDefault="000C7866" w:rsidR="000C78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D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866" w:rsidR="000C7866">
      <w:pPr>
        <w:spacing w:after="0"/>
      </w:pPr>
      <w:r>
        <w:separator/>
      </w:r>
    </w:p>
  </w:footnote>
  <w:footnote w:id="0" w:type="continuationSeparator">
    <w:p w:rsidRDefault="000C7866" w:rsidR="000C786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DB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81E42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C78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6ECD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BD0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37C15"/>
    <w:rsid w:val="00741C6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27B"/>
    <w:rsid w:val="0085149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1A96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755A3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46B1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28B1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5F7E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5C88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4456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3DBD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7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DB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DBD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DBD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DBD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7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DB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DBD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DBD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DBD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St-651/2017-135 / Podnesak - Podnesak (-135.docx)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