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c43e" w14:paraId="89dc43e" w:rsidRDefault="00E50A78" w:rsidP="00D56DED" w:rsidR="00D56DE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18.</w:t>
      </w:r>
      <w:r w:rsidRPr="00E50A78">
        <w:t xml:space="preserve">  St-</w:t>
      </w:r>
      <w:r w:rsidR="003D60E5">
        <w:t>4025/16</w:t>
      </w:r>
    </w:p>
    <w:p w:rsidRDefault="006C6300" w:rsidP="00D56DED" w:rsidR="006C6300"/>
    <w:p w:rsidRDefault="006C6300" w:rsidP="00D56DED" w:rsidR="006C6300"/>
    <w:p w:rsidRDefault="00E50A78" w:rsidP="00D56DED" w:rsidR="00D56DED">
      <w:r>
        <w:t>Dužnik:</w:t>
      </w:r>
      <w:r w:rsidR="003D60E5">
        <w:t>VAP d.o.o., Zagreb, Puljska 1, OIB: 97952229558</w:t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  <w:r w:rsidR="00D56DED">
        <w:tab/>
      </w:r>
    </w:p>
    <w:p w:rsidRDefault="00D56DED" w:rsidP="00D56DED" w:rsidR="00D56DED"/>
    <w:p w:rsidRDefault="006C6300" w:rsidP="00D56DED" w:rsidR="006C6300"/>
    <w:p w:rsidRDefault="00D56DED" w:rsidP="00D56DED" w:rsidR="00D56DED">
      <w:pPr>
        <w:ind w:firstLine="708" w:left="1416"/>
      </w:pPr>
      <w:r>
        <w:t xml:space="preserve">       TABLICA ISPITANIH TRAŽBINA</w:t>
      </w:r>
    </w:p>
    <w:p w:rsidRDefault="006C6300" w:rsidP="00D56DED" w:rsidR="006C6300">
      <w:pPr>
        <w:ind w:firstLine="708" w:left="1416"/>
      </w:pPr>
    </w:p>
    <w:p w:rsidRDefault="00D56DED" w:rsidP="00D56DED" w:rsidR="00D56DED"/>
    <w:p w:rsidRDefault="00D56DED" w:rsidP="00D56DED" w:rsidR="00D56DED">
      <w:r>
        <w:t>I. viši isplatni red</w:t>
      </w:r>
    </w:p>
    <w:p w:rsidRDefault="00D56DED" w:rsidP="00D56DED" w:rsidR="00D56DE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84"/>
        <w:gridCol w:w="2110"/>
        <w:gridCol w:w="1865"/>
        <w:gridCol w:w="1317"/>
        <w:gridCol w:w="1449"/>
        <w:gridCol w:w="1463"/>
      </w:tblGrid>
      <w:tr w:rsidTr="006C6300" w:rsidR="008E0FB4">
        <w:trPr>
          <w:trHeight w:val="753"/>
        </w:trPr>
        <w:tc>
          <w:tcPr>
            <w:tcW w:type="dxa" w:w="1092"/>
          </w:tcPr>
          <w:p w:rsidRDefault="003F3A44" w:rsidP="00D56DED" w:rsidR="003F3A44"/>
          <w:p w:rsidRDefault="008E0FB4" w:rsidP="00D56DED" w:rsidR="008E0FB4">
            <w:r>
              <w:t>Redni broj</w:t>
            </w:r>
          </w:p>
        </w:tc>
        <w:tc>
          <w:tcPr>
            <w:tcW w:type="dxa" w:w="1841"/>
          </w:tcPr>
          <w:p w:rsidRDefault="003F3A44" w:rsidP="00D56DED" w:rsidR="003F3A44"/>
          <w:p w:rsidRDefault="00DB2589" w:rsidP="00D56DED" w:rsidR="008E0FB4">
            <w:r>
              <w:t xml:space="preserve">      </w:t>
            </w:r>
            <w:r w:rsidR="003F3A44">
              <w:t>Vjerovnik</w:t>
            </w:r>
          </w:p>
        </w:tc>
        <w:tc>
          <w:tcPr>
            <w:tcW w:type="dxa" w:w="1882"/>
          </w:tcPr>
          <w:p w:rsidRDefault="003F3A44" w:rsidP="00D56DED" w:rsidR="003F3A44"/>
          <w:p w:rsidRDefault="00DB2589" w:rsidP="00D56DED" w:rsidR="008E0FB4">
            <w:r>
              <w:t xml:space="preserve">   </w:t>
            </w:r>
            <w:r w:rsidR="00173845">
              <w:t xml:space="preserve">   </w:t>
            </w:r>
            <w:r w:rsidR="003F3A44">
              <w:t>Adresa</w:t>
            </w:r>
          </w:p>
        </w:tc>
        <w:tc>
          <w:tcPr>
            <w:tcW w:type="dxa" w:w="1318"/>
          </w:tcPr>
          <w:p w:rsidRDefault="003F3A44" w:rsidP="00D56DED" w:rsidR="003F3A44"/>
          <w:p w:rsidRDefault="003F3A44" w:rsidP="00D56DED" w:rsidR="008E0FB4">
            <w:r>
              <w:t>Prijavljeno</w:t>
            </w:r>
          </w:p>
        </w:tc>
        <w:tc>
          <w:tcPr>
            <w:tcW w:type="dxa" w:w="1457"/>
          </w:tcPr>
          <w:p w:rsidRDefault="00DB2589" w:rsidP="00D56DED" w:rsidR="00DB2589"/>
          <w:p w:rsidRDefault="00DB2589" w:rsidP="00D56DED" w:rsidR="008E0FB4">
            <w:r>
              <w:t xml:space="preserve">   </w:t>
            </w:r>
            <w:r w:rsidR="003F3A44">
              <w:t>Priznato</w:t>
            </w:r>
          </w:p>
        </w:tc>
        <w:tc>
          <w:tcPr>
            <w:tcW w:type="dxa" w:w="1472"/>
          </w:tcPr>
          <w:p w:rsidRDefault="00DB2589" w:rsidP="00D56DED" w:rsidR="00DB2589"/>
          <w:p w:rsidRDefault="00DB2589" w:rsidP="00D56DED" w:rsidR="008E0FB4">
            <w:r>
              <w:t xml:space="preserve">  </w:t>
            </w:r>
            <w:r w:rsidR="003F3A44">
              <w:t>Osporeno</w:t>
            </w:r>
          </w:p>
        </w:tc>
      </w:tr>
      <w:tr w:rsidTr="006C6300" w:rsidR="008E0FB4">
        <w:trPr>
          <w:trHeight w:val="1544"/>
        </w:trPr>
        <w:tc>
          <w:tcPr>
            <w:tcW w:type="dxa" w:w="1092"/>
          </w:tcPr>
          <w:p w:rsidRDefault="00DB2589" w:rsidP="00D56DED" w:rsidR="00DB2589"/>
          <w:p w:rsidRDefault="00DB2589" w:rsidP="00D56DED" w:rsidR="00DB2589">
            <w:r>
              <w:t xml:space="preserve">   1.</w:t>
            </w:r>
          </w:p>
        </w:tc>
        <w:tc>
          <w:tcPr>
            <w:tcW w:type="dxa" w:w="1841"/>
          </w:tcPr>
          <w:p w:rsidRDefault="008E0FB4" w:rsidP="00D56DED" w:rsidR="008E0FB4"/>
          <w:p w:rsidRDefault="00173845" w:rsidP="00D56DED" w:rsidR="00173845">
            <w:r w:rsidRPr="00173845">
              <w:t xml:space="preserve">REPUBLIKA HRVATSKA, MINISTARSTVO FINANCIJA, POREZNA UPRAVA, </w:t>
            </w:r>
            <w:r w:rsidR="00034FDE">
              <w:t>zastupan</w:t>
            </w:r>
            <w:r w:rsidR="00BB4865">
              <w:t>a</w:t>
            </w:r>
            <w:r w:rsidR="003D60E5">
              <w:t xml:space="preserve"> po ŽDO u Zagrebu</w:t>
            </w:r>
          </w:p>
          <w:p w:rsidRDefault="00173845" w:rsidP="00D56DED" w:rsidR="00173845"/>
          <w:p w:rsidRDefault="00570AD2" w:rsidP="00D56DED" w:rsidR="001C116C">
            <w:r>
              <w:t>(OIB18683136487)</w:t>
            </w:r>
          </w:p>
          <w:p w:rsidRDefault="00570AD2" w:rsidP="00D56DED" w:rsidR="00570AD2"/>
        </w:tc>
        <w:tc>
          <w:tcPr>
            <w:tcW w:type="dxa" w:w="1882"/>
          </w:tcPr>
          <w:p w:rsidRDefault="001C116C" w:rsidP="00D56DED" w:rsidR="001C116C"/>
          <w:p w:rsidRDefault="001C116C" w:rsidP="00D56DED" w:rsidR="008E0FB4">
            <w:r>
              <w:t>Zagreb,</w:t>
            </w:r>
            <w:r w:rsidR="006C6300">
              <w:t xml:space="preserve"> </w:t>
            </w:r>
            <w:r w:rsidR="00DB2589">
              <w:t>Avenija Dubrovnik 32</w:t>
            </w:r>
          </w:p>
        </w:tc>
        <w:tc>
          <w:tcPr>
            <w:tcW w:type="dxa" w:w="1318"/>
          </w:tcPr>
          <w:p w:rsidRDefault="008E0FB4" w:rsidP="00D56DED" w:rsidR="008E0FB4"/>
          <w:p w:rsidRDefault="006C6300" w:rsidP="003D60E5" w:rsidR="001C116C">
            <w:r>
              <w:t xml:space="preserve"> </w:t>
            </w:r>
            <w:r w:rsidR="003D60E5">
              <w:t>44.912</w:t>
            </w:r>
            <w:r w:rsidR="001C116C">
              <w:t>,69 kn</w:t>
            </w:r>
          </w:p>
        </w:tc>
        <w:tc>
          <w:tcPr>
            <w:tcW w:type="dxa" w:w="1457"/>
          </w:tcPr>
          <w:p w:rsidRDefault="003B4A10" w:rsidP="00D56DED" w:rsidR="003B4A10"/>
          <w:p w:rsidRDefault="006C6300" w:rsidP="003D60E5" w:rsidR="008E0FB4">
            <w:r>
              <w:t xml:space="preserve">   </w:t>
            </w:r>
            <w:r w:rsidR="003D60E5">
              <w:t>44.912</w:t>
            </w:r>
            <w:r w:rsidR="001C116C" w:rsidRPr="001C116C">
              <w:t>,69 kn</w:t>
            </w:r>
          </w:p>
        </w:tc>
        <w:tc>
          <w:tcPr>
            <w:tcW w:type="dxa" w:w="1472"/>
          </w:tcPr>
          <w:p w:rsidRDefault="008E0FB4" w:rsidP="00D56DED" w:rsidR="008E0FB4"/>
          <w:p w:rsidRDefault="006C6300" w:rsidP="00D56DED" w:rsidR="003B4A10">
            <w:r>
              <w:t xml:space="preserve">     </w:t>
            </w:r>
            <w:r w:rsidR="003B4A10">
              <w:t>0,00 kn</w:t>
            </w:r>
          </w:p>
        </w:tc>
      </w:tr>
    </w:tbl>
    <w:p w:rsidRDefault="00D56DED" w:rsidP="00D56DED" w:rsidR="00D56DED"/>
    <w:p w:rsidRDefault="00D56DED" w:rsidP="00D56DED" w:rsidR="00D56DED">
      <w:r>
        <w:tab/>
      </w:r>
      <w:r>
        <w:tab/>
      </w:r>
      <w:r>
        <w:tab/>
      </w:r>
    </w:p>
    <w:p w:rsidRDefault="00D56DED" w:rsidP="00D56DED" w:rsidR="00D56D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C6300">
        <w:t xml:space="preserve">   </w:t>
      </w:r>
      <w:r>
        <w:t xml:space="preserve"> Sudac</w:t>
      </w:r>
      <w:r>
        <w:tab/>
      </w:r>
    </w:p>
    <w:p w:rsidRDefault="00D56DED" w:rsidP="00D56DED" w:rsidR="00513D2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13D2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235" w:rsidP="00FF1235" w:rsidR="00FF1235">
      <w:r>
        <w:separator/>
      </w:r>
    </w:p>
  </w:endnote>
  <w:endnote w:id="0" w:type="continuationSeparator">
    <w:p w:rsidRDefault="00FF1235" w:rsidP="00FF1235" w:rsidR="00FF1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102541"/>
      <w:docPartObj>
        <w:docPartGallery w:val="Page Numbers (Bottom of Page)"/>
        <w:docPartUnique/>
      </w:docPartObj>
    </w:sdtPr>
    <w:sdtEndPr/>
    <w:sdtContent>
      <w:p w:rsidRDefault="00FF1235" w:rsidR="00FF123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45B">
          <w:rPr>
            <w:noProof/>
          </w:rPr>
          <w:t>1</w:t>
        </w:r>
        <w:r>
          <w:fldChar w:fldCharType="end"/>
        </w:r>
      </w:p>
    </w:sdtContent>
  </w:sdt>
  <w:p w:rsidRDefault="00FF1235" w:rsidR="00FF12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235" w:rsidP="00FF1235" w:rsidR="00FF1235">
      <w:r>
        <w:separator/>
      </w:r>
    </w:p>
  </w:footnote>
  <w:footnote w:id="0" w:type="continuationSeparator">
    <w:p w:rsidRDefault="00FF1235" w:rsidP="00FF1235" w:rsidR="00FF123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796"/>
    <w:rsid w:val="00034FDE"/>
    <w:rsid w:val="00173845"/>
    <w:rsid w:val="001C116C"/>
    <w:rsid w:val="003B4A10"/>
    <w:rsid w:val="003D60E5"/>
    <w:rsid w:val="003F3A44"/>
    <w:rsid w:val="004A345B"/>
    <w:rsid w:val="00513D2B"/>
    <w:rsid w:val="00570AD2"/>
    <w:rsid w:val="005B3C44"/>
    <w:rsid w:val="005B4796"/>
    <w:rsid w:val="006C6300"/>
    <w:rsid w:val="008E0FB4"/>
    <w:rsid w:val="00BB4865"/>
    <w:rsid w:val="00D56DED"/>
    <w:rsid w:val="00DB2589"/>
    <w:rsid w:val="00E50A7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8E0F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1235"/>
  </w:style>
  <w:style w:styleId="Podnoje" w:type="paragraph">
    <w:name w:val="footer"/>
    <w:basedOn w:val="Normal"/>
    <w:link w:val="Podno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235"/>
  </w:style>
  <w:style w:styleId="Tekstrezerviranogmjesta" w:type="character">
    <w:name w:val="Placeholder Text"/>
    <w:basedOn w:val="Zadanifontodlomka"/>
    <w:uiPriority w:val="99"/>
    <w:semiHidden/>
    <w:rsid w:val="004A3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8E0F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1235"/>
  </w:style>
  <w:style w:styleId="Podnoje" w:type="paragraph">
    <w:name w:val="footer"/>
    <w:basedOn w:val="Normal"/>
    <w:link w:val="PodnojeChar"/>
    <w:uiPriority w:val="99"/>
    <w:unhideWhenUsed/>
    <w:rsid w:val="00FF12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235"/>
  </w:style>
  <w:style w:styleId="Tekstrezerviranogmjesta" w:type="character">
    <w:name w:val="Placeholder Text"/>
    <w:basedOn w:val="Zadanifontodlomka"/>
    <w:uiPriority w:val="99"/>
    <w:semiHidden/>
    <w:rsid w:val="004A3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49</properties:Words>
  <properties:Characters>319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2019-05-21T11:14:00Z</dcterms:created>
  <dc:creator>Danijela Uzelac</dc:creator>
  <cp:lastModifiedBy>Katarina Franjić</cp:lastModifiedBy>
  <dcterms:modified xmlns:xsi="http://www.w3.org/2001/XMLSchema-instance" xsi:type="dcterms:W3CDTF">2019-06-14T08:38:00Z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(st-4025-16  tablice 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