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3859" w14:paraId="7703859" w:rsidRDefault="007E310B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7.St.887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693F0C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7E310B">
        <w:t>Uslužno-proizvodna zadruga SINOVI JOSIPA JELAVIĆA, Veliki Prolog, Veliki Prolog 19, OIB: 40759523281</w:t>
      </w:r>
      <w:r w:rsidR="00693F0C">
        <w:t xml:space="preserve">, </w:t>
      </w:r>
      <w:r w:rsidRPr="00F14A92">
        <w:t xml:space="preserve">dana </w:t>
      </w:r>
      <w:r w:rsidR="00693F0C">
        <w:t xml:space="preserve">02. </w:t>
      </w:r>
      <w:r w:rsidR="00DD3956">
        <w:t>lipnja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7E310B">
        <w:t xml:space="preserve">Uslužno-proizvodna zadruga SINOVI JOSIPA JELAVIĆA, Veliki Prolog, Veliki Prolog 19, OIB: 40759523281 dana </w:t>
      </w:r>
      <w:r w:rsidR="00E229BA">
        <w:t>2. lipnja  2017.g. u 10,0</w:t>
      </w:r>
      <w:r w:rsidR="007E310B">
        <w:t>0 sati</w:t>
      </w:r>
    </w:p>
    <w:p w:rsidRDefault="001E068E" w:rsidP="001E068E" w:rsidR="001E068E">
      <w:pPr>
        <w:jc w:val="both"/>
      </w:pPr>
    </w:p>
    <w:p w:rsidRDefault="00D331D9" w:rsidP="007E310B" w:rsidR="007E310B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7E310B">
        <w:t>Domagoj Repač</w:t>
      </w:r>
      <w:r w:rsidR="007E310B" w:rsidRPr="0097630A">
        <w:t>,</w:t>
      </w:r>
      <w:r w:rsidR="007E310B">
        <w:t xml:space="preserve"> Đorđićeva 24., Zagreb, OIB: 24977406612.</w:t>
      </w:r>
    </w:p>
    <w:p w:rsidRDefault="007E310B" w:rsidP="007E310B" w:rsidR="007E310B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7E310B">
        <w:t>Uslužno-proizvodna zadruga SINOVI JOSIPA JELAVIĆA, Veliki Prolog, Veliki Prolog 19, OIB: 40759523281</w:t>
      </w:r>
      <w:r w:rsidR="00693F0C"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7E310B">
        <w:t>27</w:t>
      </w:r>
      <w:r w:rsidR="003E7BC1" w:rsidRPr="0097630A">
        <w:t>.</w:t>
      </w:r>
      <w:r w:rsidR="006108BC" w:rsidRPr="0097630A">
        <w:t xml:space="preserve"> </w:t>
      </w:r>
      <w:r w:rsidR="007E310B">
        <w:t>travnja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7E310B">
        <w:t>1147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7E310B">
        <w:t>5</w:t>
      </w:r>
      <w:r w:rsidR="00987A3F" w:rsidRPr="0097630A">
        <w:t xml:space="preserve">. </w:t>
      </w:r>
      <w:r w:rsidR="007E310B">
        <w:t>svibnja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CF4E95">
        <w:t>5</w:t>
      </w:r>
      <w:r w:rsidR="00987A3F" w:rsidRPr="0097630A">
        <w:t>.</w:t>
      </w:r>
      <w:r w:rsidR="005362A0">
        <w:t xml:space="preserve"> </w:t>
      </w:r>
      <w:r w:rsidR="00CF4E95">
        <w:t>svibnja</w:t>
      </w:r>
      <w:r w:rsidR="006108BC" w:rsidRPr="0097630A">
        <w:t xml:space="preserve"> 201</w:t>
      </w:r>
      <w:r w:rsidR="00CF4E95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93F0C">
        <w:rPr>
          <w:b/>
        </w:rPr>
        <w:t xml:space="preserve">02. </w:t>
      </w:r>
      <w:r w:rsidR="00E229BA">
        <w:rPr>
          <w:b/>
        </w:rPr>
        <w:t>lipnja</w:t>
      </w:r>
      <w:r w:rsidR="00693F0C">
        <w:rPr>
          <w:b/>
        </w:rPr>
        <w:t xml:space="preserve"> 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E229BA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E229BA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E229B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D50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Posl.br.7.St.887</w:t>
        </w:r>
        <w:r w:rsidR="00F31D1A">
          <w:t>/1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A206E"/>
    <w:rsid w:val="001E068E"/>
    <w:rsid w:val="00200E7B"/>
    <w:rsid w:val="002216B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E310B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5054E"/>
    <w:rsid w:val="00BB08D8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DD3956"/>
    <w:rsid w:val="00E152F6"/>
    <w:rsid w:val="00E22608"/>
    <w:rsid w:val="00E229BA"/>
    <w:rsid w:val="00E33DE4"/>
    <w:rsid w:val="00E371D7"/>
    <w:rsid w:val="00E649D3"/>
    <w:rsid w:val="00E67190"/>
    <w:rsid w:val="00E747A9"/>
    <w:rsid w:val="00F31D1A"/>
    <w:rsid w:val="00F65D50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D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D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D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D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D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D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D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D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Uslužno-proizvodna zadruga SINOVI JOSIPA JELAVIĆA</izvorni_sadrzaj>
    <derivirana_varijabla naziv="DomainObject.Predmet.ProtustrankaFormated_1">  Uslužno-proizvodna zadruga SINOVI JOSIPA JELAVIĆA</derivirana_varijabla>
  </DomainObject.Predmet.ProtustrankaFormated>
  <DomainObject.Predmet.ProtustrankaFormatedOIB>
    <izvorni_sadrzaj>  Uslužno-proizvodna zadruga SINOVI JOSIPA JELAVIĆA, OIB 40759523281</izvorni_sadrzaj>
    <derivirana_varijabla naziv="DomainObject.Predmet.ProtustrankaFormatedOIB_1">  Uslužno-proizvodna zadruga SINOVI JOSIPA JELAVIĆA, OIB 40759523281</derivirana_varijabla>
  </DomainObject.Predmet.ProtustrankaFormatedOIB>
  <DomainObject.Predmet.ProtustrankaFormatedWithAdress>
    <izvorni_sadrzaj> Uslužno-proizvodna zadruga SINOVI JOSIPA JELAVIĆA, Veliki Prolog/19, 21276 Veliki Prolog</izvorni_sadrzaj>
    <derivirana_varijabla naziv="DomainObject.Predmet.ProtustrankaFormatedWithAdress_1"> Uslužno-proizvodna zadruga SINOVI JOSIPA JELAVIĆA, Veliki Prolog/19, 21276 Veliki Prolog</derivirana_varijabla>
  </DomainObject.Predmet.ProtustrankaFormatedWithAdress>
  <DomainObject.Predmet.ProtustrankaFormatedWithAdressOIB>
    <izvorni_sadrzaj> Uslužno-proizvodna zadruga SINOVI JOSIPA JELAVIĆA, OIB 40759523281, Veliki Prolog/19, 21276 Veliki Prolog</izvorni_sadrzaj>
    <derivirana_varijabla naziv="DomainObject.Predmet.ProtustrankaFormatedWithAdressOIB_1"> Uslužno-proizvodna zadruga SINOVI JOSIPA JELAVIĆA, OIB 40759523281, Veliki Prolog/19, 21276 Veliki Prolog</derivirana_varijabla>
  </DomainObject.Predmet.ProtustrankaFormatedWithAdressOIB>
  <DomainObject.Predmet.ProtustrankaWithAdress>
    <izvorni_sadrzaj>Uslužno-proizvodna zadruga SINOVI JOSIPA JELAVIĆA Veliki Prolog/19, 21276 Veliki Prolog</izvorni_sadrzaj>
    <derivirana_varijabla naziv="DomainObject.Predmet.ProtustrankaWithAdress_1">Uslužno-proizvodna zadruga SINOVI JOSIPA JELAVIĆA Veliki Prolog/19, 21276 Veliki Prolog</derivirana_varijabla>
  </DomainObject.Predmet.ProtustrankaWithAdress>
  <DomainObject.Predmet.ProtustrankaWithAdressOIB>
    <izvorni_sadrzaj>Uslužno-proizvodna zadruga SINOVI JOSIPA JELAVIĆA, OIB 40759523281, Veliki Prolog/19, 21276 Veliki Prolog</izvorni_sadrzaj>
    <derivirana_varijabla naziv="DomainObject.Predmet.ProtustrankaWithAdressOIB_1">Uslužno-proizvodna zadruga SINOVI JOSIPA JELAVIĆA, OIB 40759523281, Veliki Prolog/19, 21276 Veliki Prolog</derivirana_varijabla>
  </DomainObject.Predmet.ProtustrankaWithAdressOIB>
  <DomainObject.Predmet.ProtustrankaNazivFormated>
    <izvorni_sadrzaj>Uslužno-proizvodna zadruga SINOVI JOSIPA JELAVIĆA</izvorni_sadrzaj>
    <derivirana_varijabla naziv="DomainObject.Predmet.ProtustrankaNazivFormated_1">Uslužno-proizvodna zadruga SINOVI JOSIPA JELAVIĆA</derivirana_varijabla>
  </DomainObject.Predmet.ProtustrankaNazivFormated>
  <DomainObject.Predmet.ProtustrankaNazivFormatedOIB>
    <izvorni_sadrzaj>Uslužno-proizvodna zadruga SINOVI JOSIPA JELAVIĆA, OIB 40759523281</izvorni_sadrzaj>
    <derivirana_varijabla naziv="DomainObject.Predmet.ProtustrankaNazivFormatedOIB_1">Uslužno-proizvodna zadruga SINOVI JOSIPA JELAVIĆA, OIB 40759523281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42874.42</izvorni_sadrzaj>
    <derivirana_varijabla naziv="DomainObject.Predmet.TrenutnaVrijednost_1">42874.42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Uslužno-proizvodna zadruga SINOVI JOSIPA JELAVIĆA</item>
    </izvorni_sadrzaj>
    <derivirana_varijabla naziv="DomainObject.Predmet.ProtuStrankaListFormated_1">
      <item>Uslužno-proizvodna zadruga SINOVI JOSIPA JELAVIĆA</item>
    </derivirana_varijabla>
  </DomainObject.Predmet.ProtuStrankaListFormated>
  <DomainObject.Predmet.ProtuStrankaListFormatedOIB>
    <izvorni_sadrzaj>
      <item>Uslužno-proizvodna zadruga SINOVI JOSIPA JELAVIĆA, OIB 40759523281</item>
    </izvorni_sadrzaj>
    <derivirana_varijabla naziv="DomainObject.Predmet.ProtuStrankaListFormatedOIB_1">
      <item>Uslužno-proizvodna zadruga SINOVI JOSIPA JELAVIĆA, OIB 40759523281</item>
    </derivirana_varijabla>
  </DomainObject.Predmet.ProtuStrankaListFormatedOIB>
  <DomainObject.Predmet.ProtuStrankaListFormatedWithAdress>
    <izvorni_sadrzaj>
      <item>Uslužno-proizvodna zadruga SINOVI JOSIPA JELAVIĆA, Veliki Prolog/19, 21276 Veliki Prolog</item>
    </izvorni_sadrzaj>
    <derivirana_varijabla naziv="DomainObject.Predmet.ProtuStrankaListFormatedWithAdress_1">
      <item>Uslužno-proizvodna zadruga SINOVI JOSIPA JELAVIĆA, Veliki Prolog/19, 21276 Veliki Prolog</item>
    </derivirana_varijabla>
  </DomainObject.Predmet.ProtuStrankaListFormatedWithAdress>
  <DomainObject.Predmet.ProtuStrankaListFormatedWithAdressOIB>
    <izvorni_sadrzaj>
      <item>Uslužno-proizvodna zadruga SINOVI JOSIPA JELAVIĆA, OIB 40759523281, Veliki Prolog/19, 21276 Veliki Prolog</item>
    </izvorni_sadrzaj>
    <derivirana_varijabla naziv="DomainObject.Predmet.ProtuStrankaListFormatedWithAdressOIB_1">
      <item>Uslužno-proizvodna zadruga SINOVI JOSIPA JELAVIĆA, OIB 40759523281, Veliki Prolog/19, 21276 Veliki Prolog</item>
    </derivirana_varijabla>
  </DomainObject.Predmet.ProtuStrankaListFormatedWithAdressOIB>
  <DomainObject.Predmet.ProtuStrankaListNazivFormated>
    <izvorni_sadrzaj>
      <item>Uslužno-proizvodna zadruga SINOVI JOSIPA JELAVIĆA</item>
    </izvorni_sadrzaj>
    <derivirana_varijabla naziv="DomainObject.Predmet.ProtuStrankaListNazivFormated_1">
      <item>Uslužno-proizvodna zadruga SINOVI JOSIPA JELAVIĆA</item>
    </derivirana_varijabla>
  </DomainObject.Predmet.ProtuStrankaListNazivFormated>
  <DomainObject.Predmet.ProtuStrankaListNazivFormatedOIB>
    <izvorni_sadrzaj>
      <item>Uslužno-proizvodna zadruga SINOVI JOSIPA JELAVIĆA, OIB 40759523281</item>
    </izvorni_sadrzaj>
    <derivirana_varijabla naziv="DomainObject.Predmet.ProtuStrankaListNazivFormatedOIB_1">
      <item>Uslužno-proizvodna zadruga SINOVI JOSIPA JELAVIĆA, OIB 40759523281</item>
    </derivirana_varijabla>
  </DomainObject.Predmet.ProtuStrankaListNazivFormatedOIB>
  <DomainObject.Predmet.OstaliListFormated>
    <izvorni_sadrzaj>
      <item>Mate Jelavić</item>
    </izvorni_sadrzaj>
    <derivirana_varijabla naziv="DomainObject.Predmet.OstaliListFormated_1">
      <item>Mate Jelavić</item>
    </derivirana_varijabla>
  </DomainObject.Predmet.OstaliListFormated>
  <DomainObject.Predmet.OstaliListFormatedOIB>
    <izvorni_sadrzaj>
      <item>Mate Jelavić, OIB 03863387193</item>
    </izvorni_sadrzaj>
    <derivirana_varijabla naziv="DomainObject.Predmet.OstaliListFormatedOIB_1">
      <item>Mate Jelavić, OIB 03863387193</item>
    </derivirana_varijabla>
  </DomainObject.Predmet.OstaliListFormatedOIB>
  <DomainObject.Predmet.OstaliListFormatedWithAdress>
    <izvorni_sadrzaj>
      <item>Mate Jelavić, V. Prolog 19, 21276 Veliki Prolog</item>
    </izvorni_sadrzaj>
    <derivirana_varijabla naziv="DomainObject.Predmet.OstaliListFormatedWithAdress_1">
      <item>Mate Jelavić, V. Prolog 19, 21276 Veliki Prolog</item>
    </derivirana_varijabla>
  </DomainObject.Predmet.OstaliListFormatedWithAdress>
  <DomainObject.Predmet.OstaliListFormatedWithAdressOIB>
    <izvorni_sadrzaj>
      <item>Mate Jelavić, OIB 03863387193, V. Prolog 19, 21276 Veliki Prolog</item>
    </izvorni_sadrzaj>
    <derivirana_varijabla naziv="DomainObject.Predmet.OstaliListFormatedWithAdressOIB_1">
      <item>Mate Jelavić, OIB 03863387193, V. Prolog 19, 21276 Veliki Prolog</item>
    </derivirana_varijabla>
  </DomainObject.Predmet.OstaliListFormatedWithAdressOIB>
  <DomainObject.Predmet.OstaliListNazivFormated>
    <izvorni_sadrzaj>
      <item>Mate Jelavić</item>
    </izvorni_sadrzaj>
    <derivirana_varijabla naziv="DomainObject.Predmet.OstaliListNazivFormated_1">
      <item>Mate Jelavić</item>
    </derivirana_varijabla>
  </DomainObject.Predmet.OstaliListNazivFormated>
  <DomainObject.Predmet.OstaliListNazivFormatedOIB>
    <izvorni_sadrzaj>
      <item>Mate Jelavić, OIB 03863387193</item>
    </izvorni_sadrzaj>
    <derivirana_varijabla naziv="DomainObject.Predmet.OstaliListNazivFormatedOIB_1">
      <item>Mate Jelavić, OIB 03863387193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Uslužno-proizvodna zadruga SINOVI JOSIPA JELAVIĆA</izvorni_sadrzaj>
    <derivirana_varijabla naziv="DomainObject.Predmet.ProtustrankaIDrugi_1">Uslužno-proizvodna zadruga SINOVI JOSIPA JELAVIĆA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Uslužno-proizvodna zadruga SINOVI JOSIPA JELAVIĆA, OIB 40759523281, Veliki Prolog/19, 21276 Veliki Prolog</izvorni_sadrzaj>
    <derivirana_varijabla naziv="DomainObject.Predmet.ProtustrankaIDrugiAdressOIB_1">Uslužno-proizvodna zadruga SINOVI JOSIPA JELAVIĆA, OIB 40759523281, Veliki Prolog/19, 21276 Veliki Prolog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Uslužno-proizvodna zadruga SINOVI JOSIPA JELAVIĆA</item>
      <item>FINANCIJSKA AGENCIJA, RC SPLIT</item>
      <item>Mate Jelavić</item>
    </izvorni_sadrzaj>
    <derivirana_varijabla naziv="DomainObject.Predmet.SudioniciListNaziv_1">
      <item>Uslužno-proizvodna zadruga SINOVI JOSIPA JELAVIĆA</item>
      <item>FINANCIJSKA AGENCIJA, RC SPLIT</item>
      <item>Mate Jelavić</item>
    </derivirana_varijabla>
  </DomainObject.Predmet.SudioniciListNaziv>
  <DomainObject.Predmet.SudioniciListAdressOIB>
    <izvorni_sadrzaj>
      <item>Uslužno-proizvodna zadruga SINOVI JOSIPA JELAVIĆA, OIB 40759523281, Veliki Prolog/19,21276 Veliki Prolog</item>
      <item>FINANCIJSKA AGENCIJA, RC SPLIT, OIB 85821130368, Mažuranićevo šetalište 24 b,21000 Split</item>
      <item>Mate Jelavić, OIB 03863387193, V. Prolog 19,21276 Veliki Prolog</item>
    </izvorni_sadrzaj>
    <derivirana_varijabla naziv="DomainObject.Predmet.SudioniciListAdressOIB_1">
      <item>Uslužno-proizvodna zadruga SINOVI JOSIPA JELAVIĆA, OIB 40759523281, Veliki Prolog/19,21276 Veliki Prolog</item>
      <item>FINANCIJSKA AGENCIJA, RC SPLIT, OIB 85821130368, Mažuranićevo šetalište 24 b,21000 Split</item>
      <item>Mate Jelavić, OIB 03863387193, V. Prolog 19,21276 Veliki Prolog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40759523281</item>
      <item>, OIB 85821130368</item>
      <item>, OIB 03863387193</item>
    </izvorni_sadrzaj>
    <derivirana_varijabla naziv="DomainObject.Predmet.SudioniciListNazivOIB_1">
      <item>, OIB 40759523281</item>
      <item>, OIB 85821130368</item>
      <item>, OIB 03863387193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3531</properties:Characters>
  <properties:Lines>98</properties:Lines>
  <properties:Paragraphs>36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2017-06-01T12:30:00Z</dcterms:created>
  <dc:creator>stanka grcic</dc:creator>
  <cp:lastModifiedBy>Mara Marčinko</cp:lastModifiedBy>
  <cp:lastPrinted>2017-06-02T08:00:00Z</cp:lastPrinted>
  <dcterms:modified xmlns:xsi="http://www.w3.org/2001/XMLSchema-instance" xsi:type="dcterms:W3CDTF">2017-06-02T08:02:00Z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