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8212" w14:paraId="ecc8212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347B7E">
        <w:t>895/16-2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347B7E">
        <w:t xml:space="preserve"> HRVATSKA UDRUGA ZA RAZVOJ GOSPODARSTVA I TURIZMA SJEVERNE REGIJE, OIB: 89631417066, Čakovec, Josipa Kozarca 15</w:t>
      </w:r>
      <w:r w:rsidR="003B2442">
        <w:t xml:space="preserve">, </w:t>
      </w:r>
      <w:r w:rsidR="00637444">
        <w:t xml:space="preserve">dana </w:t>
      </w:r>
      <w:r w:rsidR="00347B7E">
        <w:t>28</w:t>
      </w:r>
      <w:r w:rsidR="00BD2BDD">
        <w:t>. lipnja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3B2442">
        <w:t xml:space="preserve"> </w:t>
      </w:r>
      <w:r w:rsidR="00347B7E">
        <w:t>HRVATSKA UDRUGA ZA RAZVOJ GOSPODARSTVA I TURIZMA SJEVERNE REGIJE, OIB: 89631417066, Čakovec, Josipa Kozarca 15</w:t>
      </w:r>
      <w:r w:rsidR="00740000">
        <w:t xml:space="preserve">, </w:t>
      </w:r>
      <w:r w:rsidR="00CB6C18">
        <w:t xml:space="preserve">iznosi </w:t>
      </w:r>
      <w:r w:rsidR="00347B7E">
        <w:t>94.670,26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347B7E">
        <w:t xml:space="preserve"> predsjednik udruge Tomislav Farkaš,</w:t>
      </w:r>
      <w:r w:rsidR="00462410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347B7E">
        <w:t>predsjednik udruge Tomislav Farkaš,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347B7E">
        <w:t>28</w:t>
      </w:r>
      <w:r w:rsidR="00BD2BDD">
        <w:t>. lipnja</w:t>
      </w:r>
      <w:r w:rsidR="00740000">
        <w:t xml:space="preserve">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739" w:rsidR="005A0739">
      <w:r>
        <w:separator/>
      </w:r>
    </w:p>
  </w:endnote>
  <w:endnote w:id="0" w:type="continuationSeparator">
    <w:p w:rsidRDefault="005A0739" w:rsidR="005A0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739" w:rsidR="005A0739">
      <w:r>
        <w:separator/>
      </w:r>
    </w:p>
  </w:footnote>
  <w:footnote w:id="0" w:type="continuationSeparator">
    <w:p w:rsidRDefault="005A0739" w:rsidR="005A0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3B69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12531"/>
    <w:rsid w:val="00324220"/>
    <w:rsid w:val="00327690"/>
    <w:rsid w:val="00347B7E"/>
    <w:rsid w:val="00352165"/>
    <w:rsid w:val="003A46E1"/>
    <w:rsid w:val="003A7C72"/>
    <w:rsid w:val="003B244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2528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0739"/>
    <w:rsid w:val="005A77D6"/>
    <w:rsid w:val="005A7A90"/>
    <w:rsid w:val="005D0289"/>
    <w:rsid w:val="005D48EE"/>
    <w:rsid w:val="005E111A"/>
    <w:rsid w:val="005E16A5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D2BDD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041CD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5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5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5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5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5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5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5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5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St-895/2016</izvorni_sadrzaj>
    <derivirana_varijabla naziv="DomainObject.Predmet.OznakaBroj_1">St-895/2016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ZA RAZVOJ GOSPODARSTVA I TURIZMA SJEVERNE REGIJE</izvorni_sadrzaj>
    <derivirana_varijabla naziv="DomainObject.Predmet.ProtustrankaFormated_1">  HRVATSKA UDRUGA ZA RAZVOJ GOSPODARSTVA I TURIZMA SJEVERNE REGIJE</derivirana_varijabla>
  </DomainObject.Predmet.ProtustrankaFormated>
  <DomainObject.Predmet.ProtustrankaFormatedOIB>
    <izvorni_sadrzaj>  HRVATSKA UDRUGA ZA RAZVOJ GOSPODARSTVA I TURIZMA SJEVERNE REGIJE, OIB 89631417066</izvorni_sadrzaj>
    <derivirana_varijabla naziv="DomainObject.Predmet.ProtustrankaFormatedOIB_1">  HRVATSKA UDRUGA ZA RAZVOJ GOSPODARSTVA I TURIZMA SJEVERNE REGIJE, OIB 89631417066</derivirana_varijabla>
  </DomainObject.Predmet.ProtustrankaFormatedOIB>
  <DomainObject.Predmet.ProtustrankaFormatedWithAdress>
    <izvorni_sadrzaj> HRVATSKA UDRUGA ZA RAZVOJ GOSPODARSTVA I TURIZMA SJEVERNE REGIJE, Josipa Kozarca 15, 40000 Čakovec</izvorni_sadrzaj>
    <derivirana_varijabla naziv="DomainObject.Predmet.ProtustrankaFormatedWithAdress_1"> HRVATSKA UDRUGA ZA RAZVOJ GOSPODARSTVA I TURIZMA SJEVERNE REGIJE, Josipa Kozarca 15, 40000 Čakovec</derivirana_varijabla>
  </DomainObject.Predmet.ProtustrankaFormatedWithAdress>
  <DomainObject.Predmet.ProtustrankaFormatedWithAdressOIB>
    <izvorni_sadrzaj> HRVATSKA UDRUGA ZA RAZVOJ GOSPODARSTVA I TURIZMA SJEVERNE REGIJE, OIB 89631417066, Josipa Kozarca 15, 40000 Čakovec</izvorni_sadrzaj>
    <derivirana_varijabla naziv="DomainObject.Predmet.ProtustrankaFormatedWithAdressOIB_1"> HRVATSKA UDRUGA ZA RAZVOJ GOSPODARSTVA I TURIZMA SJEVERNE REGIJE, OIB 89631417066, Josipa Kozarca 15, 40000 Čakovec</derivirana_varijabla>
  </DomainObject.Predmet.ProtustrankaFormatedWithAdressOIB>
  <DomainObject.Predmet.ProtustrankaWithAdress>
    <izvorni_sadrzaj>HRVATSKA UDRUGA ZA RAZVOJ GOSPODARSTVA I TURIZMA SJEVERNE REGIJE Josipa Kozarca 15, 40000 Čakovec</izvorni_sadrzaj>
    <derivirana_varijabla naziv="DomainObject.Predmet.ProtustrankaWithAdress_1">HRVATSKA UDRUGA ZA RAZVOJ GOSPODARSTVA I TURIZMA SJEVERNE REGIJE Josipa Kozarca 15, 40000 Čakovec</derivirana_varijabla>
  </DomainObject.Predmet.ProtustrankaWithAdress>
  <DomainObject.Predmet.ProtustrankaWithAdressOIB>
    <izvorni_sadrzaj>HRVATSKA UDRUGA ZA RAZVOJ GOSPODARSTVA I TURIZMA SJEVERNE REGIJE, OIB 89631417066, Josipa Kozarca 15, 40000 Čakovec</izvorni_sadrzaj>
    <derivirana_varijabla naziv="DomainObject.Predmet.ProtustrankaWithAdressOIB_1">HRVATSKA UDRUGA ZA RAZVOJ GOSPODARSTVA I TURIZMA SJEVERNE REGIJE, OIB 89631417066, Josipa Kozarca 15, 40000 Čakovec</derivirana_varijabla>
  </DomainObject.Predmet.ProtustrankaWithAdressOIB>
  <DomainObject.Predmet.ProtustrankaNazivFormated>
    <izvorni_sadrzaj>HRVATSKA UDRUGA ZA RAZVOJ GOSPODARSTVA I TURIZMA SJEVERNE REGIJE</izvorni_sadrzaj>
    <derivirana_varijabla naziv="DomainObject.Predmet.ProtustrankaNazivFormated_1">HRVATSKA UDRUGA ZA RAZVOJ GOSPODARSTVA I TURIZMA SJEVERNE REGIJE</derivirana_varijabla>
  </DomainObject.Predmet.ProtustrankaNazivFormated>
  <DomainObject.Predmet.ProtustrankaNazivFormatedOIB>
    <izvorni_sadrzaj>HRVATSKA UDRUGA ZA RAZVOJ GOSPODARSTVA I TURIZMA SJEVERNE REGIJE, OIB 89631417066</izvorni_sadrzaj>
    <derivirana_varijabla naziv="DomainObject.Predmet.ProtustrankaNazivFormatedOIB_1">HRVATSKA UDRUGA ZA RAZVOJ GOSPODARSTVA I TURIZMA SJEVERNE REGIJE, OIB 89631417066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94670.26</izvorni_sadrzaj>
    <derivirana_varijabla naziv="DomainObject.Predmet.TrenutnaVrijednost_1">94670.26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HRVATSKA UDRUGA ZA RAZVOJ GOSPODARSTVA I TURIZMA SJEVERNE REGIJE</item>
    </izvorni_sadrzaj>
    <derivirana_varijabla naziv="DomainObject.Predmet.ProtuStrankaListFormated_1">
      <item>HRVATSKA UDRUGA ZA RAZVOJ GOSPODARSTVA I TURIZMA SJEVERNE REGIJE</item>
    </derivirana_varijabla>
  </DomainObject.Predmet.ProtuStrankaListFormated>
  <DomainObject.Predmet.ProtuStrankaListFormatedOIB>
    <izvorni_sadrzaj>
      <item>HRVATSKA UDRUGA ZA RAZVOJ GOSPODARSTVA I TURIZMA SJEVERNE REGIJE, OIB 89631417066</item>
    </izvorni_sadrzaj>
    <derivirana_varijabla naziv="DomainObject.Predmet.ProtuStrankaListFormatedOIB_1">
      <item>HRVATSKA UDRUGA ZA RAZVOJ GOSPODARSTVA I TURIZMA SJEVERNE REGIJE, OIB 89631417066</item>
    </derivirana_varijabla>
  </DomainObject.Predmet.ProtuStrankaListFormatedOIB>
  <DomainObject.Predmet.ProtuStrankaListFormatedWithAdress>
    <izvorni_sadrzaj>
      <item>HRVATSKA UDRUGA ZA RAZVOJ GOSPODARSTVA I TURIZMA SJEVERNE REGIJE, Josipa Kozarca 15, 40000 Čakovec</item>
    </izvorni_sadrzaj>
    <derivirana_varijabla naziv="DomainObject.Predmet.ProtuStrankaListFormatedWithAdress_1">
      <item>HRVATSKA UDRUGA ZA RAZVOJ GOSPODARSTVA I TURIZMA SJEVERNE REGIJE, Josipa Kozarca 15, 40000 Čakovec</item>
    </derivirana_varijabla>
  </DomainObject.Predmet.ProtuStrankaListFormatedWithAdress>
  <DomainObject.Predmet.ProtuStrankaListFormatedWithAdressOIB>
    <izvorni_sadrzaj>
      <item>HRVATSKA UDRUGA ZA RAZVOJ GOSPODARSTVA I TURIZMA SJEVERNE REGIJE, OIB 89631417066, Josipa Kozarca 15, 40000 Čakovec</item>
    </izvorni_sadrzaj>
    <derivirana_varijabla naziv="DomainObject.Predmet.ProtuStrankaListFormatedWithAdressOIB_1">
      <item>HRVATSKA UDRUGA ZA RAZVOJ GOSPODARSTVA I TURIZMA SJEVERNE REGIJE, OIB 89631417066, Josipa Kozarca 15, 40000 Čakovec</item>
    </derivirana_varijabla>
  </DomainObject.Predmet.ProtuStrankaListFormatedWithAdressOIB>
  <DomainObject.Predmet.ProtuStrankaListNazivFormated>
    <izvorni_sadrzaj>
      <item>HRVATSKA UDRUGA ZA RAZVOJ GOSPODARSTVA I TURIZMA SJEVERNE REGIJE</item>
    </izvorni_sadrzaj>
    <derivirana_varijabla naziv="DomainObject.Predmet.ProtuStrankaListNazivFormated_1">
      <item>HRVATSKA UDRUGA ZA RAZVOJ GOSPODARSTVA I TURIZMA SJEVERNE REGIJE</item>
    </derivirana_varijabla>
  </DomainObject.Predmet.ProtuStrankaListNazivFormated>
  <DomainObject.Predmet.ProtuStrankaListNazivFormatedOIB>
    <izvorni_sadrzaj>
      <item>HRVATSKA UDRUGA ZA RAZVOJ GOSPODARSTVA I TURIZMA SJEVERNE REGIJE, OIB 89631417066</item>
    </izvorni_sadrzaj>
    <derivirana_varijabla naziv="DomainObject.Predmet.ProtuStrankaListNazivFormatedOIB_1">
      <item>HRVATSKA UDRUGA ZA RAZVOJ GOSPODARSTVA I TURIZMA SJEVERNE REGIJE, OIB 89631417066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HRVATSKA UDRUGA ZA RAZVOJ GOSPODARSTVA I TURIZMA SJEVERNE REGIJE</izvorni_sadrzaj>
    <derivirana_varijabla naziv="DomainObject.Predmet.ProtustrankaIDrugi_1">HRVATSKA UDRUGA ZA RAZVOJ GOSPODARSTVA I TURIZMA SJEVERNE REGIJE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HRVATSKA UDRUGA ZA RAZVOJ GOSPODARSTVA I TURIZMA SJEVERNE REGIJE, OIB 89631417066, Josipa Kozarca 15, 40000 Čakovec</izvorni_sadrzaj>
    <derivirana_varijabla naziv="DomainObject.Predmet.ProtustrankaIDrugiAdressOIB_1">HRVATSKA UDRUGA ZA RAZVOJ GOSPODARSTVA I TURIZMA SJEVERNE REGIJE, OIB 89631417066,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HRVATSKA UDRUGA ZA RAZVOJ GOSPODARSTVA I TURIZMA SJEVERNE REGIJE</item>
    </izvorni_sadrzaj>
    <derivirana_varijabla naziv="DomainObject.Predmet.SudioniciListNaziv_1">
      <item>Financijska agencija</item>
      <item>HRVATSKA UDRUGA ZA RAZVOJ GOSPODARSTVA I TURIZMA SJEVERNE REGIJE</item>
    </derivirana_varijabla>
  </DomainObject.Predmet.SudioniciListNaziv>
  <DomainObject.Predmet.SudioniciListAdressOIB>
    <izvorni_sadrzaj>
      <item>Financijska agencija, OIB 85821130368</item>
      <item>HRVATSKA UDRUGA ZA RAZVOJ GOSPODARSTVA I TURIZMA SJEVERNE REGIJE, OIB 89631417066, Josipa Kozarca 15,40000 Čakovec</item>
    </izvorni_sadrzaj>
    <derivirana_varijabla naziv="DomainObject.Predmet.SudioniciListAdressOIB_1">
      <item>Financijska agencija, OIB 85821130368</item>
      <item>HRVATSKA UDRUGA ZA RAZVOJ GOSPODARSTVA I TURIZMA SJEVERNE REGIJE, OIB 89631417066, Josipa Kozarca 15,40000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89631417066</item>
    </izvorni_sadrzaj>
    <derivirana_varijabla naziv="DomainObject.Predmet.SudioniciListNazivOIB_1">
      <item>, OIB 85821130368</item>
      <item>, OIB 89631417066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85A93B-2D02-48B8-BCB1-297C39858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1919</properties:Characters>
  <properties:Lines>49</properties:Lines>
  <properties:Paragraphs>14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2016-06-28T11:42:00Z</cp:lastPrinted>
  <dcterms:modified xmlns:xsi="http://www.w3.org/2001/XMLSchema-instance" xsi:type="dcterms:W3CDTF">2016-06-28T11:43:00Z</dcterms:modified>
  <cp:revision>115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