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0c4f" w14:paraId="85f0c4f" w:rsidRDefault="00532B71" w:rsidP="0086691F" w:rsidR="00532B71" w:rsidRPr="009546B6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9546B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546B6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9546B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9546B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546B6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9546B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287737" w:rsidR="002877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46B6">
        <w:rPr>
          <w:rFonts w:hAnsi="Times New Roman" w:ascii="Times New Roman"/>
          <w:sz w:val="22"/>
          <w:szCs w:val="22"/>
          <w:lang w:val="hr-HR"/>
        </w:rPr>
        <w:tab/>
      </w:r>
      <w:r w:rsidR="00287737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 po sucu pojedincu Anki Muhoberac, u pravnoj stvari podnositelja zahtjeva FINANCIJSKE AGENCIJE, Regionalni centar Split, Podružnica Dubrovnik, Dubrovnik, Vukovarska 2, u skraćenom stečajnom postupku pokrenutim nad dužnikom</w:t>
      </w:r>
      <w:r w:rsidR="00287737" w:rsidRPr="00287737">
        <w:rPr>
          <w:rFonts w:hAnsi="Times New Roman" w:ascii="Times New Roman"/>
          <w:sz w:val="22"/>
          <w:szCs w:val="22"/>
        </w:rPr>
        <w:t xml:space="preserve"> </w:t>
      </w:r>
      <w:r w:rsidR="00287737" w:rsidRPr="009546B6">
        <w:rPr>
          <w:rFonts w:hAnsi="Times New Roman" w:ascii="Times New Roman"/>
          <w:sz w:val="22"/>
          <w:szCs w:val="22"/>
        </w:rPr>
        <w:t xml:space="preserve">MORES COMPANY d.o.o, 20350 Metković, Mlinska 53/I, </w:t>
      </w:r>
      <w:r w:rsidR="00287737" w:rsidRPr="009546B6">
        <w:rPr>
          <w:rFonts w:hAnsi="Times New Roman" w:ascii="Times New Roman"/>
          <w:sz w:val="22"/>
          <w:szCs w:val="22"/>
          <w:lang w:val="hr-HR"/>
        </w:rPr>
        <w:t>OIB: 19678149632</w:t>
      </w:r>
      <w:r w:rsidR="00287737" w:rsidRPr="008531E2">
        <w:rPr>
          <w:rFonts w:hAnsi="Times New Roman" w:ascii="Times New Roman"/>
          <w:sz w:val="22"/>
          <w:szCs w:val="22"/>
          <w:lang w:val="hr-HR"/>
        </w:rPr>
        <w:t xml:space="preserve">, dana 28. prosinca 2015. </w:t>
      </w:r>
      <w:r w:rsidR="00287737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9546B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9546B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546B6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9546B6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426BA9" w:rsidP="00997BA9" w:rsidR="00426BA9" w:rsidRPr="009546B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0721E2" w:rsidR="000721E2" w:rsidRPr="008531E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0721E2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0721E2">
        <w:rPr>
          <w:rFonts w:hAnsi="Times New Roman" w:ascii="Times New Roman"/>
          <w:sz w:val="22"/>
          <w:szCs w:val="22"/>
        </w:rPr>
        <w:t xml:space="preserve"> </w:t>
      </w:r>
      <w:r w:rsidR="00407ED8" w:rsidRPr="000721E2">
        <w:rPr>
          <w:rFonts w:hAnsi="Times New Roman" w:ascii="Times New Roman"/>
          <w:sz w:val="22"/>
          <w:szCs w:val="22"/>
        </w:rPr>
        <w:t>MORES COMPANY d.o.o, 20350 Metković, Mlinska 53/I, OIB: 19678149632</w:t>
      </w:r>
      <w:r w:rsidR="00A358AD" w:rsidRPr="000721E2">
        <w:rPr>
          <w:rFonts w:hAnsi="Times New Roman" w:ascii="Times New Roman"/>
          <w:sz w:val="22"/>
          <w:szCs w:val="22"/>
        </w:rPr>
        <w:t xml:space="preserve">, </w:t>
      </w:r>
      <w:r w:rsidR="000721E2" w:rsidRPr="008531E2">
        <w:rPr>
          <w:rFonts w:hAnsi="Times New Roman" w:ascii="Times New Roman"/>
          <w:sz w:val="22"/>
          <w:szCs w:val="22"/>
        </w:rPr>
        <w:t>dana 28.</w:t>
      </w:r>
      <w:r w:rsidR="000721E2">
        <w:rPr>
          <w:rFonts w:hAnsi="Times New Roman" w:ascii="Times New Roman"/>
          <w:sz w:val="22"/>
          <w:szCs w:val="22"/>
        </w:rPr>
        <w:t xml:space="preserve"> </w:t>
      </w:r>
      <w:r w:rsidR="000721E2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0721E2">
        <w:rPr>
          <w:rFonts w:hAnsi="Times New Roman" w:ascii="Times New Roman"/>
          <w:sz w:val="22"/>
          <w:szCs w:val="22"/>
        </w:rPr>
        <w:t>13,</w:t>
      </w:r>
      <w:r w:rsidR="00805FE7">
        <w:rPr>
          <w:rFonts w:hAnsi="Times New Roman" w:ascii="Times New Roman"/>
          <w:sz w:val="22"/>
          <w:szCs w:val="22"/>
        </w:rPr>
        <w:t>3</w:t>
      </w:r>
      <w:r w:rsidR="000721E2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0721E2" w:rsidR="00B2463B" w:rsidRPr="000721E2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9546B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9546B6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9546B6">
        <w:rPr>
          <w:rFonts w:hAnsi="Times New Roman" w:ascii="Times New Roman"/>
          <w:sz w:val="22"/>
          <w:szCs w:val="22"/>
        </w:rPr>
        <w:t xml:space="preserve"> </w:t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453EEE" w:rsidRPr="009546B6">
        <w:rPr>
          <w:rFonts w:hAnsi="Times New Roman" w:ascii="Times New Roman"/>
          <w:sz w:val="22"/>
          <w:szCs w:val="22"/>
        </w:rPr>
        <w:softHyphen/>
      </w:r>
      <w:r w:rsidR="00AB1967">
        <w:rPr>
          <w:rFonts w:hAnsi="Times New Roman" w:ascii="Times New Roman"/>
          <w:sz w:val="22"/>
          <w:szCs w:val="22"/>
        </w:rPr>
        <w:t>VENCEL ČULJAK iz Osijeka, Plješevička 16 E</w:t>
      </w:r>
      <w:r w:rsidR="00454463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9546B6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9546B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9546B6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9546B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07ED8" w:rsidRPr="009546B6">
        <w:rPr>
          <w:rFonts w:hAnsi="Times New Roman" w:ascii="Times New Roman"/>
          <w:sz w:val="22"/>
          <w:szCs w:val="22"/>
        </w:rPr>
        <w:t xml:space="preserve">MORES COMPANY d.o.o, 20350 Metković, Mlinska 53/I, </w:t>
      </w:r>
      <w:r w:rsidR="00407ED8" w:rsidRPr="009546B6">
        <w:rPr>
          <w:rFonts w:hAnsi="Times New Roman" w:ascii="Times New Roman"/>
          <w:sz w:val="22"/>
          <w:szCs w:val="22"/>
          <w:lang w:val="hr-HR"/>
        </w:rPr>
        <w:t>OIB: 19678149632</w:t>
      </w:r>
      <w:r w:rsidR="00322EFB" w:rsidRPr="009546B6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9546B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05FE7" w:rsidP="00EE69E5" w:rsidR="00EE69E5" w:rsidRPr="009546B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9546B6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9546B6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9546B6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546B6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9546B6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546B6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E5BA1" w:rsidP="00EE69E5" w:rsidR="004E5BA1" w:rsidRPr="009546B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9546B6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546B6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E5BA1" w:rsidR="004E5BA1" w:rsidRPr="009546B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46B6">
        <w:rPr>
          <w:rFonts w:hAnsi="Times New Roman" w:ascii="Times New Roman"/>
          <w:sz w:val="22"/>
          <w:szCs w:val="22"/>
          <w:lang w:val="hr-HR"/>
        </w:rPr>
        <w:tab/>
      </w:r>
      <w:r w:rsidR="000822FF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zakona (NN 71/15, dalje SZ) dana 30. listopada 2015. godine.</w:t>
      </w: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0822FF" w:rsidP="000822FF" w:rsidR="000822F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822FF" w:rsidP="000822FF" w:rsidR="000822FF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U Dubrovniku, 28. prosinca 2015. godine</w:t>
      </w:r>
    </w:p>
    <w:p w:rsidRDefault="000822FF" w:rsidP="000822FF" w:rsidR="000822FF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822FF" w:rsidP="000822FF" w:rsidR="000822F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822FF" w:rsidP="000822FF" w:rsidR="000822F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822FF" w:rsidP="000822FF" w:rsidR="000822FF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0822FF" w:rsidP="000822FF" w:rsidR="000822FF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822FF" w:rsidP="000822FF" w:rsidR="000822FF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4D4D57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0822FF" w:rsidP="000822FF" w:rsidR="000822FF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822FF" w:rsidP="000822FF" w:rsidR="000822FF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822FF" w:rsidP="000822FF" w:rsidR="000822FF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0822FF" w:rsidP="000822FF" w:rsidR="000822F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0822FF" w:rsidP="000822FF" w:rsidR="000822F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0822FF" w:rsidP="000822FF" w:rsidR="000822FF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0822FF" w:rsidP="000822FF" w:rsidR="000822F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0822FF" w:rsidP="000822FF" w:rsidR="000822F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0822FF" w:rsidP="000822FF" w:rsidR="000822F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upravitelju.</w:t>
      </w: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A36E48">
        <w:rPr>
          <w:rFonts w:hAnsi="Times New Roman" w:ascii="Times New Roman"/>
          <w:sz w:val="22"/>
          <w:szCs w:val="22"/>
          <w:lang w:val="hr-HR"/>
        </w:rPr>
        <w:t>Croatia banka d.d.,</w:t>
      </w:r>
    </w:p>
    <w:p w:rsidRDefault="000822FF" w:rsidP="000822FF" w:rsidR="000822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P="000822FF" w:rsidR="00D44D4F" w:rsidRPr="009546B6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9546B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9546B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1F4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9546B6">
      <w:rPr>
        <w:rFonts w:hAnsi="Times New Roman" w:ascii="Times New Roman"/>
        <w:b/>
        <w:sz w:val="22"/>
        <w:szCs w:val="22"/>
        <w:lang w:val="hr-HR"/>
      </w:rPr>
      <w:t>655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9546B6">
      <w:rPr>
        <w:rFonts w:hAnsi="Times New Roman" w:ascii="Times New Roman"/>
        <w:b/>
        <w:sz w:val="22"/>
        <w:szCs w:val="22"/>
        <w:lang w:val="hr-HR"/>
      </w:rPr>
      <w:t>655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F4C"/>
    <w:rsid w:val="000654F6"/>
    <w:rsid w:val="000721E2"/>
    <w:rsid w:val="00074FAA"/>
    <w:rsid w:val="000822FF"/>
    <w:rsid w:val="000833A0"/>
    <w:rsid w:val="000B609B"/>
    <w:rsid w:val="000C47B3"/>
    <w:rsid w:val="00112B50"/>
    <w:rsid w:val="00182088"/>
    <w:rsid w:val="00281CBA"/>
    <w:rsid w:val="00287737"/>
    <w:rsid w:val="002E46D4"/>
    <w:rsid w:val="002F3D54"/>
    <w:rsid w:val="003205C3"/>
    <w:rsid w:val="00322EFB"/>
    <w:rsid w:val="00367BDF"/>
    <w:rsid w:val="00381A6A"/>
    <w:rsid w:val="003A1F98"/>
    <w:rsid w:val="003D2F62"/>
    <w:rsid w:val="00407ED8"/>
    <w:rsid w:val="0042162E"/>
    <w:rsid w:val="00426BA9"/>
    <w:rsid w:val="00453EEE"/>
    <w:rsid w:val="00454463"/>
    <w:rsid w:val="004B7141"/>
    <w:rsid w:val="004D4D57"/>
    <w:rsid w:val="004E5BA1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7045BC"/>
    <w:rsid w:val="00722851"/>
    <w:rsid w:val="00730EAB"/>
    <w:rsid w:val="007A29F9"/>
    <w:rsid w:val="007B1D62"/>
    <w:rsid w:val="007C6CF9"/>
    <w:rsid w:val="007E125F"/>
    <w:rsid w:val="00805FE7"/>
    <w:rsid w:val="00840E3D"/>
    <w:rsid w:val="00867F16"/>
    <w:rsid w:val="00895151"/>
    <w:rsid w:val="009546B6"/>
    <w:rsid w:val="00997BA9"/>
    <w:rsid w:val="009F5765"/>
    <w:rsid w:val="00A22C68"/>
    <w:rsid w:val="00A358AD"/>
    <w:rsid w:val="00A36E48"/>
    <w:rsid w:val="00A723EE"/>
    <w:rsid w:val="00A871FF"/>
    <w:rsid w:val="00A94D51"/>
    <w:rsid w:val="00A95334"/>
    <w:rsid w:val="00AA6B5F"/>
    <w:rsid w:val="00AB1967"/>
    <w:rsid w:val="00AB7883"/>
    <w:rsid w:val="00AF40B4"/>
    <w:rsid w:val="00B03169"/>
    <w:rsid w:val="00B1709D"/>
    <w:rsid w:val="00B2463B"/>
    <w:rsid w:val="00B4799F"/>
    <w:rsid w:val="00B73ACA"/>
    <w:rsid w:val="00B81363"/>
    <w:rsid w:val="00C54606"/>
    <w:rsid w:val="00C57CAF"/>
    <w:rsid w:val="00CC79E2"/>
    <w:rsid w:val="00CE35D6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947D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1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F4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F4C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F4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F4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1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F4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F4C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F4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F4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St-655/2015</izvorni_sadrzaj>
    <derivirana_varijabla naziv="DomainObject.Predmet.OznakaBroj_1">St-655/2015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MORES COMPANY, proizvodno, trgovinsko i uslužno društvo, d.o.o.</izvorni_sadrzaj>
    <derivirana_varijabla naziv="DomainObject.Predmet.ProtustrankaFormated_1">  MORES COMPANY, proizvodno, trgovinsko i uslužno društvo, d.o.o.</derivirana_varijabla>
  </DomainObject.Predmet.ProtustrankaFormated>
  <DomainObject.Predmet.ProtustrankaFormatedOIB>
    <izvorni_sadrzaj>  MORES COMPANY, proizvodno, trgovinsko i uslužno društvo, d.o.o., OIB 19678149632</izvorni_sadrzaj>
    <derivirana_varijabla naziv="DomainObject.Predmet.ProtustrankaFormatedOIB_1">  MORES COMPANY, proizvodno, trgovinsko i uslužno društvo, d.o.o., OIB 19678149632</derivirana_varijabla>
  </DomainObject.Predmet.ProtustrankaFormatedOIB>
  <DomainObject.Predmet.ProtustrankaFormatedWithAdress>
    <izvorni_sadrzaj> MORES COMPANY, proizvodno, trgovinsko i uslužno društvo, d.o.o., Mlinska 53/I, 20350 Metković</izvorni_sadrzaj>
    <derivirana_varijabla naziv="DomainObject.Predmet.ProtustrankaFormatedWithAdress_1"> MORES COMPANY, proizvodno, trgovinsko i uslužno društvo, d.o.o., Mlinska 53/I, 20350 Metković</derivirana_varijabla>
  </DomainObject.Predmet.ProtustrankaFormatedWithAdress>
  <DomainObject.Predmet.ProtustrankaFormatedWithAdressOIB>
    <izvorni_sadrzaj> MORES COMPANY, proizvodno, trgovinsko i uslužno društvo, d.o.o., OIB 19678149632, Mlinska 53/I, 20350 Metković</izvorni_sadrzaj>
    <derivirana_varijabla naziv="DomainObject.Predmet.ProtustrankaFormatedWithAdressOIB_1"> MORES COMPANY, proizvodno, trgovinsko i uslužno društvo, d.o.o., OIB 19678149632, Mlinska 53/I, 20350 Metković</derivirana_varijabla>
  </DomainObject.Predmet.ProtustrankaFormatedWithAdressOIB>
  <DomainObject.Predmet.ProtustrankaWithAdress>
    <izvorni_sadrzaj>MORES COMPANY, proizvodno, trgovinsko i uslužno društvo, d.o.o. Mlinska 53/I, 20350 Metković</izvorni_sadrzaj>
    <derivirana_varijabla naziv="DomainObject.Predmet.ProtustrankaWithAdress_1">MORES COMPANY, proizvodno, trgovinsko i uslužno društvo, d.o.o. Mlinska 53/I, 20350 Metković</derivirana_varijabla>
  </DomainObject.Predmet.ProtustrankaWithAdress>
  <DomainObject.Predmet.ProtustrankaWithAdressOIB>
    <izvorni_sadrzaj>MORES COMPANY, proizvodno, trgovinsko i uslužno društvo, d.o.o., OIB 19678149632, Mlinska 53/I, 20350 Metković</izvorni_sadrzaj>
    <derivirana_varijabla naziv="DomainObject.Predmet.ProtustrankaWithAdressOIB_1">MORES COMPANY, proizvodno, trgovinsko i uslužno društvo, d.o.o., OIB 19678149632, Mlinska 53/I, 20350 Metković</derivirana_varijabla>
  </DomainObject.Predmet.ProtustrankaWithAdressOIB>
  <DomainObject.Predmet.ProtustrankaNazivFormated>
    <izvorni_sadrzaj>MORES COMPANY, proizvodno, trgovinsko i uslužno društvo, d.o.o.</izvorni_sadrzaj>
    <derivirana_varijabla naziv="DomainObject.Predmet.ProtustrankaNazivFormated_1">MORES COMPANY, proizvodno, trgovinsko i uslužno društvo, d.o.o.</derivirana_varijabla>
  </DomainObject.Predmet.ProtustrankaNazivFormated>
  <DomainObject.Predmet.ProtustrankaNazivFormatedOIB>
    <izvorni_sadrzaj>MORES COMPANY, proizvodno, trgovinsko i uslužno društvo, d.o.o., OIB 19678149632</izvorni_sadrzaj>
    <derivirana_varijabla naziv="DomainObject.Predmet.ProtustrankaNazivFormatedOIB_1">MORES COMPANY, proizvodno, trgovinsko i uslužno društvo, d.o.o., OIB 19678149632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MORES COMPANY, proizvodno, trgovinsko i uslužno društvo, d.o.o.</item>
    </izvorni_sadrzaj>
    <derivirana_varijabla naziv="DomainObject.Predmet.ProtuStrankaListFormated_1">
      <item>MORES COMPANY, proizvodno, trgovinsko i uslužno društvo, d.o.o.</item>
    </derivirana_varijabla>
  </DomainObject.Predmet.ProtuStrankaListFormated>
  <DomainObject.Predmet.ProtuStrankaListFormatedOIB>
    <izvorni_sadrzaj>
      <item>MORES COMPANY, proizvodno, trgovinsko i uslužno društvo, d.o.o., OIB 19678149632</item>
    </izvorni_sadrzaj>
    <derivirana_varijabla naziv="DomainObject.Predmet.ProtuStrankaListFormatedOIB_1">
      <item>MORES COMPANY, proizvodno, trgovinsko i uslužno društvo, d.o.o., OIB 19678149632</item>
    </derivirana_varijabla>
  </DomainObject.Predmet.ProtuStrankaListFormatedOIB>
  <DomainObject.Predmet.ProtuStrankaListFormatedWithAdress>
    <izvorni_sadrzaj>
      <item>MORES COMPANY, proizvodno, trgovinsko i uslužno društvo, d.o.o., Mlinska 53/I, 20350 Metković</item>
    </izvorni_sadrzaj>
    <derivirana_varijabla naziv="DomainObject.Predmet.ProtuStrankaListFormatedWithAdress_1">
      <item>MORES COMPANY, proizvodno, trgovinsko i uslužno društvo, d.o.o., Mlinska 53/I, 20350 Metković</item>
    </derivirana_varijabla>
  </DomainObject.Predmet.ProtuStrankaListFormatedWithAdress>
  <DomainObject.Predmet.ProtuStrankaListFormatedWithAdressOIB>
    <izvorni_sadrzaj>
      <item>MORES COMPANY, proizvodno, trgovinsko i uslužno društvo, d.o.o., OIB 19678149632, Mlinska 53/I, 20350 Metković</item>
    </izvorni_sadrzaj>
    <derivirana_varijabla naziv="DomainObject.Predmet.ProtuStrankaListFormatedWithAdressOIB_1">
      <item>MORES COMPANY, proizvodno, trgovinsko i uslužno društvo, d.o.o., OIB 19678149632, Mlinska 53/I, 20350 Metković</item>
    </derivirana_varijabla>
  </DomainObject.Predmet.ProtuStrankaListFormatedWithAdressOIB>
  <DomainObject.Predmet.ProtuStrankaListNazivFormated>
    <izvorni_sadrzaj>
      <item>MORES COMPANY, proizvodno, trgovinsko i uslužno društvo, d.o.o.</item>
    </izvorni_sadrzaj>
    <derivirana_varijabla naziv="DomainObject.Predmet.ProtuStrankaListNazivFormated_1">
      <item>MORES COMPANY, proizvodno, trgovinsko i uslužno društvo, d.o.o.</item>
    </derivirana_varijabla>
  </DomainObject.Predmet.ProtuStrankaListNazivFormated>
  <DomainObject.Predmet.ProtuStrankaListNazivFormatedOIB>
    <izvorni_sadrzaj>
      <item>MORES COMPANY, proizvodno, trgovinsko i uslužno društvo, d.o.o., OIB 19678149632</item>
    </izvorni_sadrzaj>
    <derivirana_varijabla naziv="DomainObject.Predmet.ProtuStrankaListNazivFormatedOIB_1">
      <item>MORES COMPANY, proizvodno, trgovinsko i uslužno društvo, d.o.o., OIB 19678149632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MORES COMPANY, proizvodno, trgovinsko i uslužno društvo, d.o.o.</izvorni_sadrzaj>
    <derivirana_varijabla naziv="DomainObject.Predmet.ProtustrankaIDrugi_1">MORES COMPANY, proizvodno, trgovinsko i uslužno društvo,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MORES COMPANY, proizvodno, trgovinsko i uslužno društvo, d.o.o., OIB 19678149632, Mlinska 53/I, 20350 Metković</izvorni_sadrzaj>
    <derivirana_varijabla naziv="DomainObject.Predmet.ProtustrankaIDrugiAdressOIB_1">MORES COMPANY, proizvodno, trgovinsko i uslužno društvo, d.o.o., OIB 19678149632, Mlinska 53/I,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MORES COMPANY, proizvodno, trgovinsko i uslužno društvo, d.o.o.</item>
    </izvorni_sadrzaj>
    <derivirana_varijabla naziv="DomainObject.Predmet.SudioniciListNaziv_1">
      <item>FINA, RC Split, podružnica Dubrovnik</item>
      <item>MORES COMPANY, proizvodno, trgovinsko i uslužno društvo, d.o.o.</item>
    </derivirana_varijabla>
  </DomainObject.Predmet.SudioniciListNaziv>
  <DomainObject.Predmet.SudioniciListAdressOIB>
    <izvorni_sadrzaj>
      <item>FINA, RC Split, podružnica Dubrovnik, OIB 85821130368, Vukovarska 2,20000 Dubrovnik</item>
      <item>MORES COMPANY, proizvodno, trgovinsko i uslužno društvo, d.o.o., OIB 19678149632, Mlinska 53/I,20350 Metković</item>
    </izvorni_sadrzaj>
    <derivirana_varijabla naziv="DomainObject.Predmet.SudioniciListAdressOIB_1">
      <item>FINA, RC Split, podružnica Dubrovnik, OIB 85821130368, Vukovarska 2,20000 Dubrovnik</item>
      <item>MORES COMPANY, proizvodno, trgovinsko i uslužno društvo, d.o.o., OIB 19678149632, Mlinska 53/I,20350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19678149632</item>
    </izvorni_sadrzaj>
    <derivirana_varijabla naziv="DomainObject.Predmet.SudioniciListNazivOIB_1">
      <item>, OIB 85821130368</item>
      <item>, OIB 19678149632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A6D24E-8EFE-4EFA-BD18-E7C7722C3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2602</properties:Characters>
  <properties:Lines>79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2015-12-15T11:42:00Z</dcterms:created>
  <dc:creator>Sudsko vijeæe</dc:creator>
  <cp:lastModifiedBy>Sandra Lazo Oblizalo</cp:lastModifiedBy>
  <cp:lastPrinted>2015-12-28T12:35:00Z</cp:lastPrinted>
  <dcterms:modified xmlns:xsi="http://www.w3.org/2001/XMLSchema-instance" xsi:type="dcterms:W3CDTF">2015-12-28T13:04:00Z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