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cf61" w14:paraId="e2fcf61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466764">
        <w:t>8597</w:t>
      </w:r>
      <w:r w:rsidR="00A9631C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466764">
        <w:t xml:space="preserve">postupku </w:t>
      </w:r>
      <w:r>
        <w:t xml:space="preserve">nad dužnikom </w:t>
      </w:r>
      <w:r w:rsidR="00466764">
        <w:t>UDRUGA KOSOVARA U REPUBLICI HRVATSKOJ, Zagreb, Vinogradska cesta 12 I, OIB 79901368359</w:t>
      </w:r>
      <w:r w:rsidR="00700359">
        <w:t>,</w:t>
      </w:r>
      <w:r>
        <w:t xml:space="preserve"> dana </w:t>
      </w:r>
      <w:r w:rsidR="00466764">
        <w:t>11. travnja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466764">
        <w:t>UDRUGA KOSOVARA U REPUBLICI HRVATSKOJ, Zagreb, Vinogradska cesta 12 I, OIB 79901368359</w:t>
      </w:r>
      <w:r>
        <w:t xml:space="preserve">. Stečajni postupak je otvoren dana </w:t>
      </w:r>
      <w:r w:rsidR="00466764">
        <w:t>11. travnja</w:t>
      </w:r>
      <w:r>
        <w:t xml:space="preserve"> 2016. godine u </w:t>
      </w:r>
      <w:r w:rsidR="00466764">
        <w:t>10,43</w:t>
      </w:r>
      <w:r w:rsidR="008744F6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466764">
        <w:t>Mirjana Dujmović, Zagreb, Božidara Magovca 48, OIB 30711927799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466764">
        <w:t>UDRUGA KOSOVARA U REPUBLICI HRVATSKOJ, Zagreb, Vinogradska cesta 12 I, OIB 79901368359</w:t>
      </w:r>
      <w:r w:rsidR="00CF18EB">
        <w:t>,</w:t>
      </w:r>
      <w:r w:rsidR="00ED1BC8">
        <w:t xml:space="preserve"> </w:t>
      </w:r>
      <w:r>
        <w:t xml:space="preserve">s danom </w:t>
      </w:r>
      <w:r w:rsidR="00466764">
        <w:t>11. travnja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466764">
        <w:t>UDRUGA KOSOVARA U REPUBLICI HRVATSKOJ, Zagreb, Vinogradska cesta 12 I, OIB 79901368359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466764">
        <w:t>17.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466764">
        <w:t>UDRUGA KOSOVARA U REPUBLICI HRVATSKOJ, Zagreb, Vinogradska cesta 12 I, OIB 79901368359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466764">
        <w:t>2.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 xml:space="preserve">. </w:t>
      </w:r>
      <w:r w:rsidR="00466764">
        <w:t>veljače</w:t>
      </w:r>
      <w:r w:rsidR="00A21A9A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466764">
        <w:t>2. veljače 2016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466764">
        <w:t>11. travnja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BC3AD2" w:rsidR="00D54B36">
      <w:pPr>
        <w:jc w:val="right"/>
      </w:pPr>
      <w:r>
        <w:t xml:space="preserve">                                                                         Goranka Boljkovac</w:t>
      </w:r>
    </w:p>
    <w:p w:rsidRDefault="00BC3AD2" w:rsidP="00BC3AD2" w:rsidR="00BC3AD2">
      <w:pPr>
        <w:jc w:val="right"/>
      </w:pPr>
    </w:p>
    <w:p w:rsidRDefault="00BC3AD2" w:rsidP="00BC3AD2" w:rsidR="00BC3AD2">
      <w:pPr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466764">
        <w:t>Mirjana Dujmović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3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66764">
      <w:t>8597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62838"/>
    <w:rsid w:val="00466764"/>
    <w:rsid w:val="00477EED"/>
    <w:rsid w:val="0048665C"/>
    <w:rsid w:val="004B0E11"/>
    <w:rsid w:val="004B4514"/>
    <w:rsid w:val="004B47A9"/>
    <w:rsid w:val="004D27C4"/>
    <w:rsid w:val="004D7DF4"/>
    <w:rsid w:val="00504331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09FF"/>
    <w:rsid w:val="00955EB6"/>
    <w:rsid w:val="0097396D"/>
    <w:rsid w:val="009A0E71"/>
    <w:rsid w:val="009A774A"/>
    <w:rsid w:val="009B67A0"/>
    <w:rsid w:val="009C5541"/>
    <w:rsid w:val="009D4D18"/>
    <w:rsid w:val="00A21A9A"/>
    <w:rsid w:val="00A23C37"/>
    <w:rsid w:val="00A26EB7"/>
    <w:rsid w:val="00A30BD2"/>
    <w:rsid w:val="00A310DE"/>
    <w:rsid w:val="00A93D44"/>
    <w:rsid w:val="00A940BE"/>
    <w:rsid w:val="00A9631C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C3AD2"/>
    <w:rsid w:val="00BD6C70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C60D8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66C39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8597</izvorni_sadrzaj>
    <derivirana_varijabla naziv="DomainObject.Predmet.Broj_1">8597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St-8597/2015</izvorni_sadrzaj>
    <derivirana_varijabla naziv="DomainObject.Predmet.OznakaBroj_1">St-8597/2015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KOSOVARA U REPUBLICI HRVATSKOJ</izvorni_sadrzaj>
    <derivirana_varijabla naziv="DomainObject.Predmet.ProtustrankaFormated_1">  UDRUGA KOSOVARA U REPUBLICI HRVATSKOJ</derivirana_varijabla>
  </DomainObject.Predmet.ProtustrankaFormated>
  <DomainObject.Predmet.ProtustrankaFormatedOIB>
    <izvorni_sadrzaj>  UDRUGA KOSOVARA U REPUBLICI HRVATSKOJ, OIB 79901368359</izvorni_sadrzaj>
    <derivirana_varijabla naziv="DomainObject.Predmet.ProtustrankaFormatedOIB_1">  UDRUGA KOSOVARA U REPUBLICI HRVATSKOJ, OIB 79901368359</derivirana_varijabla>
  </DomainObject.Predmet.ProtustrankaFormatedOIB>
  <DomainObject.Predmet.ProtustrankaFormatedWithAdress>
    <izvorni_sadrzaj> UDRUGA KOSOVARA U REPUBLICI HRVATSKOJ, Vinogradska cesta 12 I, 10000 Zagreb</izvorni_sadrzaj>
    <derivirana_varijabla naziv="DomainObject.Predmet.ProtustrankaFormatedWithAdress_1"> UDRUGA KOSOVARA U REPUBLICI HRVATSKOJ, Vinogradska cesta 12 I, 10000 Zagreb</derivirana_varijabla>
  </DomainObject.Predmet.ProtustrankaFormatedWithAdress>
  <DomainObject.Predmet.ProtustrankaFormatedWithAdressOIB>
    <izvorni_sadrzaj> UDRUGA KOSOVARA U REPUBLICI HRVATSKOJ, OIB 79901368359, Vinogradska cesta 12 I, 10000 Zagreb</izvorni_sadrzaj>
    <derivirana_varijabla naziv="DomainObject.Predmet.ProtustrankaFormatedWithAdressOIB_1"> UDRUGA KOSOVARA U REPUBLICI HRVATSKOJ, OIB 79901368359, Vinogradska cesta 12 I, 10000 Zagreb</derivirana_varijabla>
  </DomainObject.Predmet.ProtustrankaFormatedWithAdressOIB>
  <DomainObject.Predmet.ProtustrankaWithAdress>
    <izvorni_sadrzaj>UDRUGA KOSOVARA U REPUBLICI HRVATSKOJ Vinogradska cesta 12 I, 10000 Zagreb</izvorni_sadrzaj>
    <derivirana_varijabla naziv="DomainObject.Predmet.ProtustrankaWithAdress_1">UDRUGA KOSOVARA U REPUBLICI HRVATSKOJ Vinogradska cesta 12 I, 10000 Zagreb</derivirana_varijabla>
  </DomainObject.Predmet.ProtustrankaWithAdress>
  <DomainObject.Predmet.ProtustrankaWithAdressOIB>
    <izvorni_sadrzaj>UDRUGA KOSOVARA U REPUBLICI HRVATSKOJ, OIB 79901368359, Vinogradska cesta 12 I, 10000 Zagreb</izvorni_sadrzaj>
    <derivirana_varijabla naziv="DomainObject.Predmet.ProtustrankaWithAdressOIB_1">UDRUGA KOSOVARA U REPUBLICI HRVATSKOJ, OIB 79901368359, Vinogradska cesta 12 I, 10000 Zagreb</derivirana_varijabla>
  </DomainObject.Predmet.ProtustrankaWithAdressOIB>
  <DomainObject.Predmet.ProtustrankaNazivFormated>
    <izvorni_sadrzaj>UDRUGA KOSOVARA U REPUBLICI HRVATSKOJ</izvorni_sadrzaj>
    <derivirana_varijabla naziv="DomainObject.Predmet.ProtustrankaNazivFormated_1">UDRUGA KOSOVARA U REPUBLICI HRVATSKOJ</derivirana_varijabla>
  </DomainObject.Predmet.ProtustrankaNazivFormated>
  <DomainObject.Predmet.ProtustrankaNazivFormatedOIB>
    <izvorni_sadrzaj>UDRUGA KOSOVARA U REPUBLICI HRVATSKOJ, OIB 79901368359</izvorni_sadrzaj>
    <derivirana_varijabla naziv="DomainObject.Predmet.ProtustrankaNazivFormatedOIB_1">UDRUGA KOSOVARA U REPUBLICI HRVATSKOJ, OIB 79901368359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KOSOVARA U REPUBLICI HRVATSKOJ</item>
    </izvorni_sadrzaj>
    <derivirana_varijabla naziv="DomainObject.Predmet.ProtuStrankaListFormated_1">
      <item>UDRUGA KOSOVARA U REPUBLICI HRVATSKOJ</item>
    </derivirana_varijabla>
  </DomainObject.Predmet.ProtuStrankaListFormated>
  <DomainObject.Predmet.ProtuStrankaListFormatedOIB>
    <izvorni_sadrzaj>
      <item>UDRUGA KOSOVARA U REPUBLICI HRVATSKOJ, OIB 79901368359</item>
    </izvorni_sadrzaj>
    <derivirana_varijabla naziv="DomainObject.Predmet.ProtuStrankaListFormatedOIB_1">
      <item>UDRUGA KOSOVARA U REPUBLICI HRVATSKOJ, OIB 79901368359</item>
    </derivirana_varijabla>
  </DomainObject.Predmet.ProtuStrankaListFormatedOIB>
  <DomainObject.Predmet.ProtuStrankaListFormatedWithAdress>
    <izvorni_sadrzaj>
      <item>UDRUGA KOSOVARA U REPUBLICI HRVATSKOJ, Vinogradska cesta 12 I, 10000 Zagreb</item>
    </izvorni_sadrzaj>
    <derivirana_varijabla naziv="DomainObject.Predmet.ProtuStrankaListFormatedWithAdress_1">
      <item>UDRUGA KOSOVARA U REPUBLICI HRVATSKOJ, Vinogradska cesta 12 I, 10000 Zagreb</item>
    </derivirana_varijabla>
  </DomainObject.Predmet.ProtuStrankaListFormatedWithAdress>
  <DomainObject.Predmet.ProtuStrankaListFormatedWithAdressOIB>
    <izvorni_sadrzaj>
      <item>UDRUGA KOSOVARA U REPUBLICI HRVATSKOJ, OIB 79901368359, Vinogradska cesta 12 I, 10000 Zagreb</item>
    </izvorni_sadrzaj>
    <derivirana_varijabla naziv="DomainObject.Predmet.ProtuStrankaListFormatedWithAdressOIB_1">
      <item>UDRUGA KOSOVARA U REPUBLICI HRVATSKOJ, OIB 79901368359, Vinogradska cesta 12 I, 10000 Zagreb</item>
    </derivirana_varijabla>
  </DomainObject.Predmet.ProtuStrankaListFormatedWithAdressOIB>
  <DomainObject.Predmet.ProtuStrankaListNazivFormated>
    <izvorni_sadrzaj>
      <item>UDRUGA KOSOVARA U REPUBLICI HRVATSKOJ</item>
    </izvorni_sadrzaj>
    <derivirana_varijabla naziv="DomainObject.Predmet.ProtuStrankaListNazivFormated_1">
      <item>UDRUGA KOSOVARA U REPUBLICI HRVATSKOJ</item>
    </derivirana_varijabla>
  </DomainObject.Predmet.ProtuStrankaListNazivFormated>
  <DomainObject.Predmet.ProtuStrankaListNazivFormatedOIB>
    <izvorni_sadrzaj>
      <item>UDRUGA KOSOVARA U REPUBLICI HRVATSKOJ, OIB 79901368359</item>
    </izvorni_sadrzaj>
    <derivirana_varijabla naziv="DomainObject.Predmet.ProtuStrankaListNazivFormatedOIB_1">
      <item>UDRUGA KOSOVARA U REPUBLICI HRVATSKOJ, OIB 79901368359</item>
    </derivirana_varijabla>
  </DomainObject.Predmet.ProtuStrankaListNazivFormatedOIB>
  <DomainObject.Predmet.OstaliListFormated>
    <izvorni_sadrzaj>
      <item>Driton Binaj</item>
    </izvorni_sadrzaj>
    <derivirana_varijabla naziv="DomainObject.Predmet.OstaliListFormated_1">
      <item>Driton Binaj</item>
    </derivirana_varijabla>
  </DomainObject.Predmet.OstaliListFormated>
  <DomainObject.Predmet.OstaliListFormatedOIB>
    <izvorni_sadrzaj>
      <item>Driton Binaj</item>
    </izvorni_sadrzaj>
    <derivirana_varijabla naziv="DomainObject.Predmet.OstaliListFormatedOIB_1">
      <item>Driton Binaj</item>
    </derivirana_varijabla>
  </DomainObject.Predmet.OstaliListFormatedOIB>
  <DomainObject.Predmet.OstaliListFormatedWithAdress>
    <izvorni_sadrzaj>
      <item>Driton Binaj</item>
    </izvorni_sadrzaj>
    <derivirana_varijabla naziv="DomainObject.Predmet.OstaliListFormatedWithAdress_1">
      <item>Driton Binaj</item>
    </derivirana_varijabla>
  </DomainObject.Predmet.OstaliListFormatedWithAdress>
  <DomainObject.Predmet.OstaliListFormatedWithAdressOIB>
    <izvorni_sadrzaj>
      <item>Driton Binaj</item>
    </izvorni_sadrzaj>
    <derivirana_varijabla naziv="DomainObject.Predmet.OstaliListFormatedWithAdressOIB_1">
      <item>Driton Binaj</item>
    </derivirana_varijabla>
  </DomainObject.Predmet.OstaliListFormatedWithAdressOIB>
  <DomainObject.Predmet.OstaliListNazivFormated>
    <izvorni_sadrzaj>
      <item>Driton Binaj</item>
    </izvorni_sadrzaj>
    <derivirana_varijabla naziv="DomainObject.Predmet.OstaliListNazivFormated_1">
      <item>Driton Binaj</item>
    </derivirana_varijabla>
  </DomainObject.Predmet.OstaliListNazivFormated>
  <DomainObject.Predmet.OstaliListNazivFormatedOIB>
    <izvorni_sadrzaj>
      <item>Driton Binaj</item>
    </izvorni_sadrzaj>
    <derivirana_varijabla naziv="DomainObject.Predmet.OstaliListNazivFormatedOIB_1">
      <item>Driton Binaj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KOSOVARA U REPUBLICI HRVATSKOJ</izvorni_sadrzaj>
    <derivirana_varijabla naziv="DomainObject.Predmet.ProtustrankaIDrugi_1">UDRUGA KOSOVARA U REPUBLICI HRVATSKOJ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KOSOVARA U REPUBLICI HRVATSKOJ, OIB 79901368359, Vinogradska cesta 12 I, 10000 Zagreb</izvorni_sadrzaj>
    <derivirana_varijabla naziv="DomainObject.Predmet.ProtustrankaIDrugiAdressOIB_1">UDRUGA KOSOVARA U REPUBLICI HRVATSKOJ, OIB 79901368359, Vinogradska cesta 12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KOSOVARA U REPUBLICI HRVATSKOJ</item>
      <item>FINA Regionalni centar Zagreb</item>
      <item>Driton Binaj</item>
    </izvorni_sadrzaj>
    <derivirana_varijabla naziv="DomainObject.Predmet.SudioniciListNaziv_1">
      <item>UDRUGA KOSOVARA U REPUBLICI HRVATSKOJ</item>
      <item>FINA Regionalni centar Zagreb</item>
      <item>Driton Binaj</item>
    </derivirana_varijabla>
  </DomainObject.Predmet.SudioniciListNaziv>
  <DomainObject.Predmet.SudioniciListAdressOIB>
    <izvorni_sadrzaj>
      <item>UDRUGA KOSOVARA U REPUBLICI HRVATSKOJ, OIB 79901368359, Vinogradska cesta 12 I,10000 Zagreb</item>
      <item>FINA Regionalni centar Zagreb, OIB 85821130368, Trg svibanjskih žrtava 1995. 1,10000 Zagreb</item>
      <item>Driton Binaj</item>
    </izvorni_sadrzaj>
    <derivirana_varijabla naziv="DomainObject.Predmet.SudioniciListAdressOIB_1">
      <item>UDRUGA KOSOVARA U REPUBLICI HRVATSKOJ, OIB 79901368359, Vinogradska cesta 12 I,10000 Zagreb</item>
      <item>FINA Regionalni centar Zagreb, OIB 85821130368, Trg svibanjskih žrtava 1995. 1,10000 Zagreb</item>
      <item>Driton Binaj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79901368359</item>
      <item>, OIB 85821130368</item>
      <item>, OIB null</item>
    </izvorni_sadrzaj>
    <derivirana_varijabla naziv="DomainObject.Predmet.SudioniciListNazivOIB_1">
      <item>, OIB 79901368359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3245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2016-04-11T08:43:00Z</dcterms:created>
  <dc:creator>gboljkovac</dc:creator>
  <cp:lastModifiedBy>Goranka Boljkovac</cp:lastModifiedBy>
  <cp:lastPrinted>2016-04-11T08:43:00Z</cp:lastPrinted>
  <dcterms:modified xmlns:xsi="http://www.w3.org/2001/XMLSchema-instance" xsi:type="dcterms:W3CDTF">2016-04-11T08:43:00Z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