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4c67" w14:paraId="58d4c67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3149FF">
        <w:rPr>
          <w:sz w:val="22"/>
          <w:szCs w:val="22"/>
        </w:rPr>
        <w:t>570/17-3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proofErr w:type="spellStart"/>
      <w:r w:rsidR="00915E1E">
        <w:t>Jagera</w:t>
      </w:r>
      <w:proofErr w:type="spellEnd"/>
      <w:r w:rsidR="00915E1E">
        <w:t xml:space="preserve"> 3, z</w:t>
      </w:r>
      <w:r w:rsidR="004A0D7B">
        <w:t>a pokretanje skraćenog s</w:t>
      </w:r>
      <w:r w:rsidR="009634BC">
        <w:t xml:space="preserve">tečajnog postupka  nad dužnikom: </w:t>
      </w:r>
      <w:r w:rsidR="003149FF">
        <w:t xml:space="preserve">VALLEN j.d.o.o. za trgovinu, proizvodnju i usluge, OSIJEK, Krstova 31 A, MBS: 030155193, OIB: 91522401851, </w:t>
      </w:r>
      <w:r w:rsidR="004A0D7B">
        <w:t>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3149FF">
        <w:t>22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9634BC" w:rsidRPr="009634BC">
        <w:t xml:space="preserve"> </w:t>
      </w:r>
      <w:r w:rsidR="003149FF">
        <w:t xml:space="preserve">VALLEN j.d.o.o. za trgovinu, proizvodnju i usluge, OSIJEK, Krstova 31 A, MBS: 030155193, OIB: 91522401851, </w:t>
      </w:r>
      <w:r>
        <w:t xml:space="preserve">iznosi </w:t>
      </w:r>
      <w:r w:rsidR="003149FF">
        <w:t>6.280,78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3149FF">
        <w:t xml:space="preserve">Dražen </w:t>
      </w:r>
      <w:proofErr w:type="spellStart"/>
      <w:r w:rsidR="003149FF">
        <w:t>Lendić</w:t>
      </w:r>
      <w:proofErr w:type="spellEnd"/>
      <w:r w:rsidR="003149FF">
        <w:t xml:space="preserve"> iz Osijeka, Krstova 31 A, OIB: 55779317754,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149FF">
        <w:t>570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9634BC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3149FF">
        <w:rPr>
          <w:sz w:val="22"/>
          <w:szCs w:val="22"/>
        </w:rPr>
        <w:t>570</w:t>
      </w:r>
      <w:r w:rsidR="003E3B91">
        <w:rPr>
          <w:sz w:val="22"/>
          <w:szCs w:val="22"/>
        </w:rPr>
        <w:t>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149FF">
        <w:t>22</w:t>
      </w:r>
      <w:r w:rsidR="003E3B91">
        <w:t>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>
        <w:t>30.</w:t>
      </w:r>
      <w:r w:rsidR="00915E1E">
        <w:t>6</w:t>
      </w:r>
      <w:r>
        <w:t>.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49FF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9675E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VALLEN jednostavno društvo s ograničenom odgovornošću za trgovinu, proizvodnju i usluge</izvorni_sadrzaj>
    <derivirana_varijabla naziv="DomainObject.Predmet.ProtustrankaFormated_1">  VALLEN jednostavno društvo s ograničenom odgovornošću za trgovinu, proizvodnju i usluge</derivirana_varijabla>
  </DomainObject.Predmet.ProtustrankaFormated>
  <DomainObject.Predmet.ProtustrankaFormatedOIB>
    <izvorni_sadrzaj>  VALLEN jednostavno društvo s ograničenom odgovornošću za trgovinu, proizvodnju i usluge, OIB 91522401851</izvorni_sadrzaj>
    <derivirana_varijabla naziv="DomainObject.Predmet.ProtustrankaFormatedOIB_1">  VALLEN jednostavno društvo s ograničenom odgovornošću za trgovinu, proizvodnju i usluge, OIB 91522401851</derivirana_varijabla>
  </DomainObject.Predmet.ProtustrankaFormatedOIB>
  <DomainObject.Predmet.ProtustrankaFormatedWithAdress>
    <izvorni_sadrzaj> VALLEN jednostavno društvo s ograničenom odgovornošću za trgovinu, proizvodnju i usluge, Krstova 31 A , 31000 Osijek</izvorni_sadrzaj>
    <derivirana_varijabla naziv="DomainObject.Predmet.ProtustrankaFormatedWithAdress_1"> VALLEN jednostavno društvo s ograničenom odgovornošću za trgovinu, proizvodnju i usluge, Krstova 31 A , 31000 Osijek</derivirana_varijabla>
  </DomainObject.Predmet.ProtustrankaFormatedWithAdress>
  <DomainObject.Predmet.ProtustrankaFormatedWithAdressOIB>
    <izvorni_sadrzaj> VALLEN jednostavno društvo s ograničenom odgovornošću za trgovinu, proizvodnju i usluge, OIB 91522401851, Krstova 31 A , 31000 Osijek</izvorni_sadrzaj>
    <derivirana_varijabla naziv="DomainObject.Predmet.ProtustrankaFormatedWithAdressOIB_1"> VALLEN jednostavno društvo s ograničenom odgovornošću za trgovinu, proizvodnju i usluge, OIB 91522401851, Krstova 31 A , 31000 Osijek</derivirana_varijabla>
  </DomainObject.Predmet.ProtustrankaFormatedWithAdressOIB>
  <DomainObject.Predmet.ProtustrankaWithAdress>
    <izvorni_sadrzaj>VALLEN jednostavno društvo s ograničenom odgovornošću za trgovinu, proizvodnju i usluge Krstova 31 A , 31000 Osijek</izvorni_sadrzaj>
    <derivirana_varijabla naziv="DomainObject.Predmet.ProtustrankaWithAdress_1">VALLEN jednostavno društvo s ograničenom odgovornošću za trgovinu, proizvodnju i usluge Krstova 31 A , 31000 Osijek</derivirana_varijabla>
  </DomainObject.Predmet.ProtustrankaWithAdress>
  <DomainObject.Predmet.ProtustrankaWithAdressOIB>
    <izvorni_sadrzaj>VALLEN jednostavno društvo s ograničenom odgovornošću za trgovinu, proizvodnju i usluge, OIB 91522401851, Krstova 31 A , 31000 Osijek</izvorni_sadrzaj>
    <derivirana_varijabla naziv="DomainObject.Predmet.ProtustrankaWithAdressOIB_1">VALLEN jednostavno društvo s ograničenom odgovornošću za trgovinu, proizvodnju i usluge, OIB 91522401851, Krstova 31 A , 31000 Osijek</derivirana_varijabla>
  </DomainObject.Predmet.ProtustrankaWithAdressOIB>
  <DomainObject.Predmet.ProtustrankaNazivFormated>
    <izvorni_sadrzaj>VALLEN jednostavno društvo s ograničenom odgovornošću za trgovinu, proizvodnju i usluge</izvorni_sadrzaj>
    <derivirana_varijabla naziv="DomainObject.Predmet.ProtustrankaNazivFormated_1">VALLEN jednostavno društvo s ograničenom odgovornošću za trgovinu, proizvodnju i usluge</derivirana_varijabla>
  </DomainObject.Predmet.ProtustrankaNazivFormated>
  <DomainObject.Predmet.ProtustrankaNazivFormatedOIB>
    <izvorni_sadrzaj>VALLEN jednostavno društvo s ograničenom odgovornošću za trgovinu, proizvodnju i usluge, OIB 91522401851</izvorni_sadrzaj>
    <derivirana_varijabla naziv="DomainObject.Predmet.ProtustrankaNazivFormatedOIB_1">VALLEN jednostavno društvo s ograničenom odgovornošću za trgovinu, proizvodnju i usluge, OIB 91522401851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VALLEN jednostavno društvo s ograničenom odgovornošću za trgovinu, proizvodnju i usluge</item>
    </izvorni_sadrzaj>
    <derivirana_varijabla naziv="DomainObject.Predmet.ProtuStrankaListFormated_1">
      <item>VALLEN jednostavno društvo s ograničenom odgovornošću za trgovinu, proizvodnju i usluge</item>
    </derivirana_varijabla>
  </DomainObject.Predmet.ProtuStrankaListFormated>
  <DomainObject.Predmet.ProtuStrankaListFormatedOIB>
    <izvorni_sadrzaj>
      <item>VALLEN jednostavno društvo s ograničenom odgovornošću za trgovinu, proizvodnju i usluge, OIB 91522401851</item>
    </izvorni_sadrzaj>
    <derivirana_varijabla naziv="DomainObject.Predmet.ProtuStrankaListFormatedOIB_1">
      <item>VALLEN jednostavno društvo s ograničenom odgovornošću za trgovinu, proizvodnju i usluge, OIB 91522401851</item>
    </derivirana_varijabla>
  </DomainObject.Predmet.ProtuStrankaListFormatedOIB>
  <DomainObject.Predmet.ProtuStrankaListFormatedWithAdress>
    <izvorni_sadrzaj>
      <item>VALLEN jednostavno društvo s ograničenom odgovornošću za trgovinu, proizvodnju i usluge, Krstova 31 A , 31000 Osijek</item>
    </izvorni_sadrzaj>
    <derivirana_varijabla naziv="DomainObject.Predmet.ProtuStrankaListFormatedWithAdress_1">
      <item>VALLEN jednostavno društvo s ograničenom odgovornošću za trgovinu, proizvodnju i usluge, Krstova 31 A , 31000 Osijek</item>
    </derivirana_varijabla>
  </DomainObject.Predmet.ProtuStrankaListFormatedWithAdress>
  <DomainObject.Predmet.ProtuStrankaListFormatedWithAdressOIB>
    <izvorni_sadrzaj>
      <item>VALLEN jednostavno društvo s ograničenom odgovornošću za trgovinu, proizvodnju i usluge, OIB 91522401851, Krstova 31 A , 31000 Osijek</item>
    </izvorni_sadrzaj>
    <derivirana_varijabla naziv="DomainObject.Predmet.ProtuStrankaListFormatedWithAdressOIB_1">
      <item>VALLEN jednostavno društvo s ograničenom odgovornošću za trgovinu, proizvodnju i usluge, OIB 91522401851, Krstova 31 A , 31000 Osijek</item>
    </derivirana_varijabla>
  </DomainObject.Predmet.ProtuStrankaListFormatedWithAdressOIB>
  <DomainObject.Predmet.ProtuStrankaListNazivFormated>
    <izvorni_sadrzaj>
      <item>VALLEN jednostavno društvo s ograničenom odgovornošću za trgovinu, proizvodnju i usluge</item>
    </izvorni_sadrzaj>
    <derivirana_varijabla naziv="DomainObject.Predmet.ProtuStrankaListNazivFormated_1">
      <item>VALLEN jednostavno društvo s ograničenom odgovornošću za trgovinu, proizvodnju i usluge</item>
    </derivirana_varijabla>
  </DomainObject.Predmet.ProtuStrankaListNazivFormated>
  <DomainObject.Predmet.ProtuStrankaListNazivFormatedOIB>
    <izvorni_sadrzaj>
      <item>VALLEN jednostavno društvo s ograničenom odgovornošću za trgovinu, proizvodnju i usluge, OIB 91522401851</item>
    </izvorni_sadrzaj>
    <derivirana_varijabla naziv="DomainObject.Predmet.ProtuStrankaListNazivFormatedOIB_1">
      <item>VALLEN jednostavno društvo s ograničenom odgovornošću za trgovinu, proizvodnju i usluge, OIB 91522401851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VALLEN jednostavno društvo s ograničenom odgovornošću za trgovinu, proizvodnju i usluge</izvorni_sadrzaj>
    <derivirana_varijabla naziv="DomainObject.Predmet.ProtustrankaIDrugi_1">VALLEN jednostavno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VALLEN jednostavno društvo s ograničenom odgovornošću za trgovinu, proizvodnju i usluge, OIB 91522401851, Krstova 31 A , 31000 Osijek</izvorni_sadrzaj>
    <derivirana_varijabla naziv="DomainObject.Predmet.ProtustrankaIDrugiAdressOIB_1">VALLEN jednostavno društvo s ograničenom odgovornošću za trgovinu, proizvodnju i usluge, OIB 91522401851, Krstova 31 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VALLEN jednostavno društvo s ograničenom odgovornošću za trgovinu, proizvodnju i usluge</item>
    </izvorni_sadrzaj>
    <derivirana_varijabla naziv="DomainObject.Predmet.SudioniciListNaziv_1">
      <item>FINA RC OSIJEK</item>
      <item>VALLEN jednostavno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VALLEN jednostavno društvo s ograničenom odgovornošću za trgovinu, proizvodnju i usluge, OIB 91522401851, Krstova 31 A ,31000 Osijek</item>
    </izvorni_sadrzaj>
    <derivirana_varijabla naziv="DomainObject.Predmet.SudioniciListAdressOIB_1">
      <item>FINA RC OSIJEK, OIB 85821130368</item>
      <item>VALLEN jednostavno društvo s ograničenom odgovornošću za trgovinu, proizvodnju i usluge, OIB 91522401851, Krstova 31 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91522401851</item>
    </izvorni_sadrzaj>
    <derivirana_varijabla naziv="DomainObject.Predmet.SudioniciListNazivOIB_1">
      <item>, OIB 85821130368</item>
      <item>, OIB 91522401851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382</properties:Words>
  <properties:Characters>2041</properties:Characters>
  <properties:Lines>74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2017-05-11T06:34:00Z</dcterms:created>
  <dc:creator>Korisnik</dc:creator>
  <cp:lastModifiedBy>Marija Galić</cp:lastModifiedBy>
  <cp:lastPrinted>2017-05-22T07:26:00Z</cp:lastPrinted>
  <dcterms:modified xmlns:xsi="http://www.w3.org/2001/XMLSchema-instance" xsi:type="dcterms:W3CDTF">2017-05-22T07:27:00Z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