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1a76" w14:paraId="67a1a76" w:rsidRDefault="00AC4217" w:rsidP="00AC4217" w:rsidR="00AC4217">
      <w:pPr>
        <w15:collapsed w:val="false"/>
      </w:pPr>
      <w:bookmarkStart w:name="_GoBack" w:id="0"/>
      <w:bookmarkEnd w:id="0"/>
      <w:r>
        <w:rPr>
          <w:b/>
        </w:rPr>
        <w:t xml:space="preserve"> </w:t>
      </w:r>
      <w:r w:rsidRPr="00815C78">
        <w:rPr>
          <w:b/>
        </w:rPr>
        <w:t xml:space="preserve"> </w:t>
      </w:r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217" w:rsidP="00AC4217" w:rsidR="00AC4217">
      <w:pPr>
        <w:jc w:val="both"/>
      </w:pPr>
      <w:r>
        <w:t xml:space="preserve">  REPUBLIKA HRVATSKA</w:t>
      </w:r>
    </w:p>
    <w:p w:rsidRDefault="00AC4217" w:rsidP="00AC4217" w:rsidR="00AC4217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AC4217" w:rsidP="00AC4217" w:rsidR="00AC4217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AC4217" w:rsidP="00AC4217" w:rsidR="00AC4217" w:rsidRPr="00815C78">
      <w:pPr>
        <w:rPr>
          <w:b/>
        </w:rPr>
      </w:pPr>
    </w:p>
    <w:p w:rsidRDefault="00AC4217" w:rsidP="00AC4217" w:rsidR="00AC4217" w:rsidRPr="00815C78">
      <w:pPr>
        <w:rPr>
          <w:b/>
        </w:rPr>
      </w:pPr>
    </w:p>
    <w:p w:rsidRDefault="00AC4217" w:rsidP="00AC4217" w:rsidR="00AC4217" w:rsidRPr="00815C78">
      <w:pPr>
        <w:ind w:firstLine="708"/>
        <w:jc w:val="both"/>
      </w:pPr>
      <w:r w:rsidRPr="00815C78">
        <w:t xml:space="preserve">Trgovački sud u Pazinu, po stečajnom sucu Damiru Rabaru, u stečajnom postupku nad dužnikom </w:t>
      </w:r>
      <w:proofErr w:type="spellStart"/>
      <w:r w:rsidRPr="00FE55FA">
        <w:t>GORAN</w:t>
      </w:r>
      <w:proofErr w:type="spellEnd"/>
      <w:r w:rsidRPr="00FE55FA">
        <w:t xml:space="preserve"> INŽENJERING d.o.o. u stečaju Poreč, Mate Vlašića </w:t>
      </w:r>
      <w:proofErr w:type="spellStart"/>
      <w:r w:rsidRPr="00FE55FA">
        <w:t>47a</w:t>
      </w:r>
      <w:proofErr w:type="spellEnd"/>
      <w:r w:rsidRPr="00FE55FA">
        <w:t xml:space="preserve">, </w:t>
      </w:r>
      <w:proofErr w:type="spellStart"/>
      <w:r w:rsidRPr="00FE55FA">
        <w:t>OIB</w:t>
      </w:r>
      <w:proofErr w:type="spellEnd"/>
      <w:r w:rsidRPr="00FE55FA">
        <w:t xml:space="preserve">: </w:t>
      </w:r>
      <w:proofErr w:type="spellStart"/>
      <w:r w:rsidRPr="00084B33">
        <w:t>66649656334</w:t>
      </w:r>
      <w:proofErr w:type="spellEnd"/>
      <w:r w:rsidRPr="00815C78">
        <w:t xml:space="preserve">, dana </w:t>
      </w:r>
      <w:proofErr w:type="spellStart"/>
      <w:r>
        <w:t>16</w:t>
      </w:r>
      <w:proofErr w:type="spellEnd"/>
      <w:r>
        <w:t xml:space="preserve">. svibnja </w:t>
      </w:r>
      <w:proofErr w:type="spellStart"/>
      <w:r>
        <w:t>2018</w:t>
      </w:r>
      <w:proofErr w:type="spellEnd"/>
      <w:r w:rsidRPr="00815C78">
        <w:t>.</w:t>
      </w:r>
      <w:r w:rsidRPr="00815C78">
        <w:rPr>
          <w:b/>
          <w:bCs/>
        </w:rPr>
        <w:t xml:space="preserve"> </w:t>
      </w:r>
      <w:r w:rsidRPr="00815C78">
        <w:t>godine, donio je slijedeći</w:t>
      </w:r>
    </w:p>
    <w:p w:rsidRDefault="00AC4217" w:rsidP="00AC4217" w:rsidR="00AC4217" w:rsidRPr="00815C78">
      <w:pPr>
        <w:jc w:val="both"/>
      </w:pPr>
    </w:p>
    <w:p w:rsidRDefault="00AC4217" w:rsidP="00AC4217" w:rsidR="00AC4217" w:rsidRPr="0020464E">
      <w:pPr>
        <w:jc w:val="center"/>
      </w:pPr>
      <w:r w:rsidRPr="0020464E">
        <w:t>z a k l j u č a k</w:t>
      </w:r>
    </w:p>
    <w:p w:rsidRDefault="003E3001" w:rsidP="00E30CDC" w:rsidR="003E3001" w:rsidRPr="009B546D">
      <w:pPr>
        <w:jc w:val="both"/>
      </w:pPr>
    </w:p>
    <w:p w:rsidRDefault="00CD675F" w:rsidP="00CD675F" w:rsidR="00053BDF" w:rsidRPr="009B546D">
      <w:pPr>
        <w:numPr>
          <w:ilvl w:val="0"/>
          <w:numId w:val="5"/>
        </w:numPr>
        <w:jc w:val="both"/>
      </w:pPr>
      <w:r w:rsidRPr="009B546D">
        <w:t xml:space="preserve">Ispravlja se </w:t>
      </w:r>
      <w:r w:rsidR="00AC4217">
        <w:t>zaključak</w:t>
      </w:r>
      <w:r w:rsidRPr="009B546D">
        <w:t xml:space="preserve"> </w:t>
      </w:r>
      <w:proofErr w:type="spellStart"/>
      <w:r w:rsidRPr="009B546D">
        <w:t>posl</w:t>
      </w:r>
      <w:proofErr w:type="spellEnd"/>
      <w:r w:rsidRPr="009B546D">
        <w:t>. br.: St-</w:t>
      </w:r>
      <w:proofErr w:type="spellStart"/>
      <w:r w:rsidR="00AC4217">
        <w:t>14</w:t>
      </w:r>
      <w:proofErr w:type="spellEnd"/>
      <w:r w:rsidR="00AC4217">
        <w:t>/</w:t>
      </w:r>
      <w:proofErr w:type="spellStart"/>
      <w:r w:rsidR="00AC4217">
        <w:t>2015</w:t>
      </w:r>
      <w:proofErr w:type="spellEnd"/>
      <w:r w:rsidR="00AC4217">
        <w:t>-</w:t>
      </w:r>
      <w:proofErr w:type="spellStart"/>
      <w:r w:rsidR="00AC4217">
        <w:t>292</w:t>
      </w:r>
      <w:proofErr w:type="spellEnd"/>
      <w:r w:rsidRPr="009B546D">
        <w:t xml:space="preserve"> od dana </w:t>
      </w:r>
      <w:r w:rsidR="00AC4217">
        <w:t>4</w:t>
      </w:r>
      <w:r w:rsidR="009B546D" w:rsidRPr="009B546D">
        <w:t xml:space="preserve">. travnja </w:t>
      </w:r>
      <w:proofErr w:type="spellStart"/>
      <w:r w:rsidR="009B546D" w:rsidRPr="009B546D">
        <w:t>2018</w:t>
      </w:r>
      <w:proofErr w:type="spellEnd"/>
      <w:r w:rsidRPr="009B546D">
        <w:t>. godine na nači</w:t>
      </w:r>
      <w:r w:rsidR="00D44DD7" w:rsidRPr="009B546D">
        <w:t xml:space="preserve">n </w:t>
      </w:r>
      <w:r w:rsidR="009B546D" w:rsidRPr="009B546D">
        <w:t xml:space="preserve">da se u točci </w:t>
      </w:r>
      <w:r w:rsidR="001A2AA6">
        <w:t>I</w:t>
      </w:r>
      <w:r w:rsidR="009B546D" w:rsidRPr="009B546D">
        <w:t>V. izreke umjesto pogrešno navedenog „</w:t>
      </w:r>
      <w:r w:rsidR="00AC4217" w:rsidRPr="00FE55FA">
        <w:t xml:space="preserve">dražbeni korak iznosi </w:t>
      </w:r>
      <w:proofErr w:type="spellStart"/>
      <w:r w:rsidR="00AC4217" w:rsidRPr="00FE55FA">
        <w:t>5.000</w:t>
      </w:r>
      <w:proofErr w:type="spellEnd"/>
      <w:r w:rsidR="00AC4217" w:rsidRPr="00FE55FA">
        <w:t>,</w:t>
      </w:r>
      <w:proofErr w:type="spellStart"/>
      <w:r w:rsidR="00AC4217" w:rsidRPr="00FE55FA">
        <w:t>00</w:t>
      </w:r>
      <w:proofErr w:type="spellEnd"/>
      <w:r w:rsidR="00AC4217" w:rsidRPr="00FE55FA">
        <w:t xml:space="preserve"> kn</w:t>
      </w:r>
      <w:r w:rsidR="009B546D" w:rsidRPr="009B546D">
        <w:t>,“ ima pravilno glasiti „</w:t>
      </w:r>
      <w:r w:rsidR="00AC4217" w:rsidRPr="00FE55FA">
        <w:t xml:space="preserve">dražbeni korak iznosi </w:t>
      </w:r>
      <w:proofErr w:type="spellStart"/>
      <w:r w:rsidR="00AC4217">
        <w:t>1</w:t>
      </w:r>
      <w:r w:rsidR="00AC4217" w:rsidRPr="00FE55FA">
        <w:t>.000</w:t>
      </w:r>
      <w:proofErr w:type="spellEnd"/>
      <w:r w:rsidR="00AC4217" w:rsidRPr="00FE55FA">
        <w:t>,</w:t>
      </w:r>
      <w:proofErr w:type="spellStart"/>
      <w:r w:rsidR="00AC4217" w:rsidRPr="00FE55FA">
        <w:t>00</w:t>
      </w:r>
      <w:proofErr w:type="spellEnd"/>
      <w:r w:rsidR="00AC4217" w:rsidRPr="00FE55FA">
        <w:t xml:space="preserve"> kn</w:t>
      </w:r>
      <w:r w:rsidR="009B546D" w:rsidRPr="009B546D">
        <w:t>“</w:t>
      </w:r>
    </w:p>
    <w:p w:rsidRDefault="00053BDF" w:rsidP="00CD675F" w:rsidR="00053BDF" w:rsidRPr="009B546D">
      <w:pPr>
        <w:jc w:val="both"/>
      </w:pPr>
    </w:p>
    <w:p w:rsidRDefault="00CD675F" w:rsidP="00AC4217" w:rsidR="003E141F" w:rsidRPr="009B546D">
      <w:pPr>
        <w:ind w:firstLine="360"/>
        <w:jc w:val="both"/>
      </w:pPr>
      <w:r w:rsidRPr="009B546D">
        <w:t xml:space="preserve">II. </w:t>
      </w:r>
      <w:r w:rsidRPr="009B546D">
        <w:tab/>
        <w:t xml:space="preserve">      </w:t>
      </w:r>
      <w:r w:rsidR="00AC4217">
        <w:t>U preostalom dijelu naveden</w:t>
      </w:r>
      <w:r w:rsidRPr="009B546D">
        <w:t xml:space="preserve"> </w:t>
      </w:r>
      <w:r w:rsidR="00AC4217">
        <w:t>zaključak</w:t>
      </w:r>
      <w:r w:rsidRPr="009B546D">
        <w:t xml:space="preserve"> ostaje neizmijenjen.</w:t>
      </w:r>
    </w:p>
    <w:p w:rsidRDefault="005D0BB8" w:rsidP="00E30CDC" w:rsidR="005D0BB8" w:rsidRPr="009B546D">
      <w:pPr>
        <w:jc w:val="both"/>
      </w:pPr>
    </w:p>
    <w:p w:rsidRDefault="004569C1" w:rsidP="003E141F" w:rsidR="003E3001" w:rsidRPr="009B546D">
      <w:pPr>
        <w:jc w:val="center"/>
      </w:pPr>
      <w:r w:rsidRPr="009B546D">
        <w:t>Obrazloženje</w:t>
      </w:r>
    </w:p>
    <w:p w:rsidRDefault="00567547" w:rsidP="003E141F" w:rsidR="00567547" w:rsidRPr="009B546D">
      <w:pPr>
        <w:jc w:val="center"/>
      </w:pPr>
    </w:p>
    <w:p w:rsidRDefault="004569C1" w:rsidP="00AB5E66" w:rsidR="004569C1" w:rsidRPr="009B546D">
      <w:pPr>
        <w:ind w:firstLine="720"/>
        <w:jc w:val="both"/>
      </w:pPr>
      <w:r w:rsidRPr="009B546D">
        <w:t xml:space="preserve">U </w:t>
      </w:r>
      <w:r w:rsidR="00AC4217">
        <w:t>Zaključku</w:t>
      </w:r>
      <w:r w:rsidR="003A3C57" w:rsidRPr="009B546D">
        <w:t xml:space="preserve"> naslovnog suda </w:t>
      </w:r>
      <w:r w:rsidRPr="009B546D">
        <w:t>Poslovni broj</w:t>
      </w:r>
      <w:r w:rsidR="003A3C57" w:rsidRPr="009B546D">
        <w:t xml:space="preserve"> </w:t>
      </w:r>
      <w:r w:rsidR="00487DDB" w:rsidRPr="009B546D">
        <w:t xml:space="preserve">1 </w:t>
      </w:r>
      <w:r w:rsidR="00AC4217" w:rsidRPr="009B546D">
        <w:t>St-</w:t>
      </w:r>
      <w:proofErr w:type="spellStart"/>
      <w:r w:rsidR="00AC4217">
        <w:t>14</w:t>
      </w:r>
      <w:proofErr w:type="spellEnd"/>
      <w:r w:rsidR="00AC4217">
        <w:t>/</w:t>
      </w:r>
      <w:proofErr w:type="spellStart"/>
      <w:r w:rsidR="00AC4217">
        <w:t>2015</w:t>
      </w:r>
      <w:proofErr w:type="spellEnd"/>
      <w:r w:rsidR="00AC4217">
        <w:t>-</w:t>
      </w:r>
      <w:proofErr w:type="spellStart"/>
      <w:r w:rsidR="00AC4217">
        <w:t>292</w:t>
      </w:r>
      <w:proofErr w:type="spellEnd"/>
      <w:r w:rsidR="00AC4217" w:rsidRPr="009B546D">
        <w:t xml:space="preserve"> od dana </w:t>
      </w:r>
      <w:r w:rsidR="00AC4217">
        <w:t>4</w:t>
      </w:r>
      <w:r w:rsidR="00AC4217" w:rsidRPr="009B546D">
        <w:t xml:space="preserve">. travnja </w:t>
      </w:r>
      <w:proofErr w:type="spellStart"/>
      <w:r w:rsidR="00AC4217" w:rsidRPr="009B546D">
        <w:t>2018</w:t>
      </w:r>
      <w:proofErr w:type="spellEnd"/>
      <w:r w:rsidR="00487DDB" w:rsidRPr="009B546D">
        <w:t>. godine</w:t>
      </w:r>
      <w:r w:rsidR="002C4EAC" w:rsidRPr="009B546D">
        <w:t xml:space="preserve"> </w:t>
      </w:r>
      <w:r w:rsidR="00314F0F" w:rsidRPr="009B546D">
        <w:t xml:space="preserve">u </w:t>
      </w:r>
      <w:r w:rsidR="009B546D" w:rsidRPr="009B546D">
        <w:t xml:space="preserve">točci </w:t>
      </w:r>
      <w:r w:rsidR="001A2AA6">
        <w:t>I</w:t>
      </w:r>
      <w:r w:rsidR="009B546D" w:rsidRPr="009B546D">
        <w:t>V. izreke</w:t>
      </w:r>
      <w:r w:rsidR="00314F0F" w:rsidRPr="009B546D">
        <w:t xml:space="preserve">, </w:t>
      </w:r>
      <w:r w:rsidRPr="009B546D">
        <w:t>nastala je očita greška u pisanju</w:t>
      </w:r>
      <w:r w:rsidR="000A4B77" w:rsidRPr="009B546D">
        <w:t xml:space="preserve">, pa je stoga </w:t>
      </w:r>
      <w:r w:rsidRPr="009B546D">
        <w:t xml:space="preserve">valjalo odlučiti kao </w:t>
      </w:r>
      <w:r w:rsidR="00304ECA" w:rsidRPr="009B546D">
        <w:t xml:space="preserve">u </w:t>
      </w:r>
      <w:r w:rsidRPr="009B546D">
        <w:t xml:space="preserve">izreci ovog rješenja temeljem čl. </w:t>
      </w:r>
      <w:proofErr w:type="spellStart"/>
      <w:r w:rsidRPr="009B546D">
        <w:t>342</w:t>
      </w:r>
      <w:proofErr w:type="spellEnd"/>
      <w:r w:rsidRPr="009B546D">
        <w:t xml:space="preserve">. i </w:t>
      </w:r>
      <w:proofErr w:type="spellStart"/>
      <w:r w:rsidRPr="009B546D">
        <w:t>347</w:t>
      </w:r>
      <w:proofErr w:type="spellEnd"/>
      <w:r w:rsidRPr="009B546D">
        <w:t xml:space="preserve">. </w:t>
      </w:r>
      <w:proofErr w:type="spellStart"/>
      <w:r w:rsidRPr="009B546D">
        <w:t>ZPP</w:t>
      </w:r>
      <w:proofErr w:type="spellEnd"/>
      <w:r w:rsidRPr="009B546D">
        <w:t>-a.</w:t>
      </w:r>
    </w:p>
    <w:p w:rsidRDefault="004569C1" w:rsidP="00E30CDC" w:rsidR="004569C1" w:rsidRPr="009B546D">
      <w:pPr>
        <w:jc w:val="both"/>
      </w:pPr>
    </w:p>
    <w:p w:rsidRDefault="004569C1" w:rsidP="00E30CDC" w:rsidR="004569C1" w:rsidRPr="009B546D">
      <w:pPr>
        <w:jc w:val="center"/>
      </w:pPr>
      <w:r w:rsidRPr="009B546D">
        <w:t xml:space="preserve">U Pazinu, </w:t>
      </w:r>
      <w:proofErr w:type="spellStart"/>
      <w:r w:rsidR="00AC4217">
        <w:t>16</w:t>
      </w:r>
      <w:proofErr w:type="spellEnd"/>
      <w:r w:rsidR="00AC4217">
        <w:t>. svibnja</w:t>
      </w:r>
      <w:r w:rsidR="00053BDF" w:rsidRPr="009B546D">
        <w:t xml:space="preserve"> </w:t>
      </w:r>
      <w:proofErr w:type="spellStart"/>
      <w:r w:rsidR="00053BDF" w:rsidRPr="009B546D">
        <w:t>2018</w:t>
      </w:r>
      <w:proofErr w:type="spellEnd"/>
    </w:p>
    <w:p w:rsidRDefault="003E2EBD" w:rsidP="00E30CDC" w:rsidR="003E2EBD" w:rsidRPr="009B546D">
      <w:pPr>
        <w:jc w:val="center"/>
      </w:pPr>
    </w:p>
    <w:p w:rsidRDefault="009E5286" w:rsidP="00E30CDC" w:rsidR="004569C1" w:rsidRPr="009B546D">
      <w:pPr>
        <w:pStyle w:val="Tijeloteksta"/>
        <w:ind w:left="5640"/>
        <w:rPr>
          <w:szCs w:val="24"/>
        </w:rPr>
      </w:pPr>
      <w:r w:rsidRPr="009B546D">
        <w:rPr>
          <w:szCs w:val="24"/>
        </w:rPr>
        <w:t xml:space="preserve">      </w:t>
      </w:r>
      <w:r w:rsidR="004569C1" w:rsidRPr="009B546D">
        <w:rPr>
          <w:szCs w:val="24"/>
        </w:rPr>
        <w:t>Sudac</w:t>
      </w:r>
    </w:p>
    <w:p w:rsidRDefault="00115C33" w:rsidP="00115C33" w:rsidR="00AF5A01" w:rsidRPr="009B546D">
      <w:pPr>
        <w:pStyle w:val="Tijeloteksta"/>
        <w:ind w:firstLine="12" w:left="6360"/>
        <w:rPr>
          <w:szCs w:val="24"/>
        </w:rPr>
      </w:pPr>
      <w:r w:rsidRPr="009B546D">
        <w:rPr>
          <w:szCs w:val="24"/>
        </w:rPr>
        <w:t>Damir Rabar</w:t>
      </w:r>
      <w:r w:rsidR="00413DB7">
        <w:rPr>
          <w:szCs w:val="24"/>
        </w:rPr>
        <w:t>, v.r.</w:t>
      </w:r>
    </w:p>
    <w:p w:rsidRDefault="003E141F" w:rsidP="00AC4217" w:rsidR="003E141F" w:rsidRPr="009B546D">
      <w:pPr>
        <w:pStyle w:val="Tijeloteksta"/>
        <w:ind w:firstLine="0"/>
        <w:rPr>
          <w:szCs w:val="24"/>
        </w:rPr>
      </w:pPr>
    </w:p>
    <w:p w:rsidRDefault="00AF5A01" w:rsidP="00E30CDC" w:rsidR="00AF5A01">
      <w:pPr>
        <w:jc w:val="both"/>
      </w:pPr>
    </w:p>
    <w:p w:rsidRDefault="00413DB7" w:rsidP="00E30CDC" w:rsidR="00413DB7" w:rsidRPr="009B546D">
      <w:pPr>
        <w:jc w:val="both"/>
      </w:pPr>
    </w:p>
    <w:p w:rsidRDefault="00413DB7" w:rsidP="00413DB7" w:rsidR="00413DB7" w:rsidRPr="00D0665E">
      <w:pPr>
        <w:rPr>
          <w:b/>
        </w:rPr>
      </w:pPr>
      <w:r w:rsidRPr="00D0665E">
        <w:t>UPUTA O PRAVNOM LIJEKU:</w:t>
      </w:r>
    </w:p>
    <w:p w:rsidRDefault="00413DB7" w:rsidP="00413DB7" w:rsidR="00413DB7" w:rsidRPr="00D0665E">
      <w:pPr>
        <w:jc w:val="both"/>
        <w:rPr>
          <w:b/>
        </w:rPr>
      </w:pPr>
      <w:r w:rsidRPr="00D0665E">
        <w:t>Protiv zaključka nije dopuštena žalba (</w:t>
      </w:r>
      <w:proofErr w:type="spellStart"/>
      <w:r w:rsidRPr="00D0665E">
        <w:t>čl.</w:t>
      </w:r>
      <w:smartTag w:element="metricconverter" w:uri="urn:schemas-microsoft-com:office:smarttags">
        <w:smartTagPr>
          <w:attr w:val="11. st" w:name="ProductID"/>
        </w:smartTagPr>
        <w:r w:rsidRPr="00D0665E">
          <w:t>11</w:t>
        </w:r>
        <w:proofErr w:type="spellEnd"/>
        <w:r w:rsidRPr="00D0665E">
          <w:t xml:space="preserve">. </w:t>
        </w:r>
        <w:proofErr w:type="spellStart"/>
        <w:r w:rsidRPr="00D0665E">
          <w:t>st</w:t>
        </w:r>
      </w:smartTag>
      <w:r w:rsidRPr="00D0665E">
        <w:t>.9</w:t>
      </w:r>
      <w:proofErr w:type="spellEnd"/>
      <w:r w:rsidRPr="00D0665E">
        <w:t xml:space="preserve">. Stečajnog zakona). </w:t>
      </w:r>
    </w:p>
    <w:p w:rsidRDefault="00413DB7" w:rsidP="00413DB7" w:rsidR="00413DB7" w:rsidRPr="00D0665E">
      <w:pPr>
        <w:jc w:val="both"/>
        <w:rPr>
          <w:b/>
        </w:rPr>
      </w:pPr>
    </w:p>
    <w:p w:rsidRDefault="00A85ABF" w:rsidP="00E30CDC" w:rsidR="00A85ABF" w:rsidRPr="009B546D">
      <w:pPr>
        <w:jc w:val="both"/>
      </w:pPr>
    </w:p>
    <w:p w:rsidRDefault="00053BDF" w:rsidP="00053BDF" w:rsidR="00053BDF" w:rsidRPr="009B546D">
      <w:pPr>
        <w:jc w:val="both"/>
      </w:pPr>
      <w:r w:rsidRPr="009B546D">
        <w:t>DNA:</w:t>
      </w:r>
    </w:p>
    <w:p w:rsidRDefault="00AC4217" w:rsidP="00AC4217" w:rsidR="00AC4217" w:rsidRPr="00FE55FA">
      <w:pPr>
        <w:jc w:val="both"/>
        <w:rPr>
          <w:b/>
        </w:rPr>
      </w:pPr>
      <w:r w:rsidRPr="00FE55FA">
        <w:t xml:space="preserve">- stečajni  upravitelj Gordan Blagojević, Rijeka, Markovići </w:t>
      </w:r>
      <w:proofErr w:type="spellStart"/>
      <w:r w:rsidRPr="00FE55FA">
        <w:t>21</w:t>
      </w:r>
      <w:proofErr w:type="spellEnd"/>
    </w:p>
    <w:p w:rsidRDefault="00AC4217" w:rsidP="00AC4217" w:rsidR="00AC4217" w:rsidRPr="00FE55FA">
      <w:pPr>
        <w:jc w:val="both"/>
        <w:rPr>
          <w:b/>
        </w:rPr>
      </w:pPr>
      <w:r w:rsidRPr="00FE55FA">
        <w:t xml:space="preserve">- </w:t>
      </w:r>
      <w:proofErr w:type="spellStart"/>
      <w:r w:rsidRPr="00FE55FA">
        <w:t>razlučnim</w:t>
      </w:r>
      <w:proofErr w:type="spellEnd"/>
      <w:r w:rsidRPr="00FE55FA">
        <w:t xml:space="preserve"> vjerovnicima:</w:t>
      </w:r>
    </w:p>
    <w:p w:rsidRDefault="00AC4217" w:rsidP="00AC4217" w:rsidR="00AC4217" w:rsidRPr="00FE55FA">
      <w:pPr>
        <w:jc w:val="both"/>
        <w:rPr>
          <w:b/>
          <w:bCs/>
          <w:lang w:eastAsia="hr-HR"/>
        </w:rPr>
      </w:pPr>
      <w:r w:rsidRPr="00FE55FA">
        <w:t xml:space="preserve">- </w:t>
      </w:r>
      <w:proofErr w:type="spellStart"/>
      <w:r w:rsidRPr="00FE55FA">
        <w:t>R</w:t>
      </w:r>
      <w:r w:rsidRPr="00FE55FA">
        <w:rPr>
          <w:bCs/>
          <w:lang w:eastAsia="hr-HR"/>
        </w:rPr>
        <w:t>aiffeisenbank</w:t>
      </w:r>
      <w:proofErr w:type="spellEnd"/>
      <w:r w:rsidRPr="00FE55FA">
        <w:rPr>
          <w:bCs/>
          <w:lang w:eastAsia="hr-HR"/>
        </w:rPr>
        <w:t xml:space="preserve"> </w:t>
      </w:r>
      <w:proofErr w:type="spellStart"/>
      <w:r w:rsidRPr="00FE55FA">
        <w:rPr>
          <w:bCs/>
          <w:lang w:eastAsia="hr-HR"/>
        </w:rPr>
        <w:t>Austria</w:t>
      </w:r>
      <w:proofErr w:type="spellEnd"/>
      <w:r w:rsidRPr="00FE55FA">
        <w:rPr>
          <w:bCs/>
          <w:lang w:eastAsia="hr-HR"/>
        </w:rPr>
        <w:t xml:space="preserve"> d.d., podružnica Pula, </w:t>
      </w:r>
      <w:r>
        <w:rPr>
          <w:bCs/>
          <w:lang w:eastAsia="hr-HR"/>
        </w:rPr>
        <w:t xml:space="preserve">po pun. </w:t>
      </w:r>
      <w:proofErr w:type="spellStart"/>
      <w:r>
        <w:rPr>
          <w:bCs/>
          <w:lang w:eastAsia="hr-HR"/>
        </w:rPr>
        <w:t>Maćešić</w:t>
      </w:r>
      <w:proofErr w:type="spellEnd"/>
      <w:r>
        <w:rPr>
          <w:bCs/>
          <w:lang w:eastAsia="hr-HR"/>
        </w:rPr>
        <w:t xml:space="preserve"> i partneri d.o.o., Rijeka, Pod Kaštelom 4</w:t>
      </w:r>
    </w:p>
    <w:p w:rsidRDefault="00AC4217" w:rsidP="00AC4217" w:rsidR="00AC4217">
      <w:pPr>
        <w:jc w:val="both"/>
        <w:rPr>
          <w:bCs/>
          <w:lang w:eastAsia="hr-HR"/>
        </w:rPr>
      </w:pPr>
      <w:r>
        <w:rPr>
          <w:bCs/>
          <w:lang w:eastAsia="hr-HR"/>
        </w:rPr>
        <w:t xml:space="preserve">- Bošnjak Josip, Poreč, po pun. </w:t>
      </w:r>
      <w:proofErr w:type="spellStart"/>
      <w:r>
        <w:rPr>
          <w:bCs/>
          <w:lang w:eastAsia="hr-HR"/>
        </w:rPr>
        <w:t>ZOU</w:t>
      </w:r>
      <w:proofErr w:type="spellEnd"/>
      <w:r>
        <w:rPr>
          <w:bCs/>
          <w:lang w:eastAsia="hr-HR"/>
        </w:rPr>
        <w:t xml:space="preserve"> Irene </w:t>
      </w:r>
      <w:proofErr w:type="spellStart"/>
      <w:r>
        <w:rPr>
          <w:bCs/>
          <w:lang w:eastAsia="hr-HR"/>
        </w:rPr>
        <w:t>Zustović</w:t>
      </w:r>
      <w:proofErr w:type="spellEnd"/>
      <w:r>
        <w:rPr>
          <w:bCs/>
          <w:lang w:eastAsia="hr-HR"/>
        </w:rPr>
        <w:t xml:space="preserve"> i Ingrid </w:t>
      </w:r>
      <w:proofErr w:type="spellStart"/>
      <w:r>
        <w:rPr>
          <w:bCs/>
          <w:lang w:eastAsia="hr-HR"/>
        </w:rPr>
        <w:t>Zustović</w:t>
      </w:r>
      <w:proofErr w:type="spellEnd"/>
      <w:r>
        <w:rPr>
          <w:bCs/>
          <w:lang w:eastAsia="hr-HR"/>
        </w:rPr>
        <w:t xml:space="preserve"> </w:t>
      </w:r>
      <w:proofErr w:type="spellStart"/>
      <w:r>
        <w:rPr>
          <w:bCs/>
          <w:lang w:eastAsia="hr-HR"/>
        </w:rPr>
        <w:t>Batelić</w:t>
      </w:r>
      <w:proofErr w:type="spellEnd"/>
      <w:r>
        <w:rPr>
          <w:bCs/>
          <w:lang w:eastAsia="hr-HR"/>
        </w:rPr>
        <w:t>, Labin, Titov trg 6</w:t>
      </w:r>
    </w:p>
    <w:p w:rsidRDefault="00AC4217" w:rsidP="00AC4217" w:rsidR="00AC4217" w:rsidRPr="00FE55FA">
      <w:pPr>
        <w:jc w:val="both"/>
        <w:rPr>
          <w:b/>
          <w:bCs/>
          <w:lang w:eastAsia="hr-HR"/>
        </w:rPr>
      </w:pPr>
      <w:r>
        <w:rPr>
          <w:bCs/>
          <w:lang w:eastAsia="hr-HR"/>
        </w:rPr>
        <w:t xml:space="preserve">- Financijska agencija, Rijeka, F. Kurelca 8 </w:t>
      </w:r>
    </w:p>
    <w:p w:rsidRDefault="00AC4217" w:rsidP="00AC4217" w:rsidR="00AC4217" w:rsidRPr="00FE55FA">
      <w:pPr>
        <w:jc w:val="both"/>
        <w:rPr>
          <w:b/>
        </w:rPr>
      </w:pPr>
      <w:r w:rsidRPr="00FE55FA">
        <w:t>- e-Oglasna ploča 8 dana</w:t>
      </w:r>
    </w:p>
    <w:p w:rsidRDefault="00E95491" w:rsidP="009B546D" w:rsidR="00E95491" w:rsidRPr="009B546D">
      <w:pPr>
        <w:jc w:val="both"/>
      </w:pPr>
    </w:p>
    <w:sectPr w:rsidSect="00A36EC7" w:rsidR="00E95491" w:rsidRPr="009B546D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2A9" w:rsidR="006542A9">
      <w:r>
        <w:separator/>
      </w:r>
    </w:p>
  </w:endnote>
  <w:endnote w:id="0" w:type="continuationSeparator">
    <w:p w:rsidRDefault="006542A9" w:rsidR="00654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2A9" w:rsidR="006542A9">
      <w:r>
        <w:separator/>
      </w:r>
    </w:p>
  </w:footnote>
  <w:footnote w:id="0" w:type="continuationSeparator">
    <w:p w:rsidRDefault="006542A9" w:rsidR="00654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42A9" w:rsidR="006542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42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4217" w:rsidP="00AC4217" w:rsidR="006542A9">
    <w:pPr>
      <w:pStyle w:val="Zaglavlje"/>
      <w:jc w:val="right"/>
    </w:pPr>
    <w:r>
      <w:t>1 St-</w:t>
    </w:r>
    <w:proofErr w:type="spellStart"/>
    <w:r>
      <w:t>14</w:t>
    </w:r>
    <w:proofErr w:type="spellEnd"/>
    <w:r>
      <w:t>/</w:t>
    </w:r>
    <w:proofErr w:type="spellStart"/>
    <w:r>
      <w:t>2015</w:t>
    </w:r>
    <w:proofErr w:type="spellEnd"/>
    <w:r>
      <w:t>-</w:t>
    </w:r>
    <w:proofErr w:type="spellStart"/>
    <w:r>
      <w:t>306</w:t>
    </w:r>
    <w:proofErr w:type="spellEnd"/>
  </w:p>
  <w:p w:rsidRDefault="006542A9" w:rsidR="006542A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BDF" w:rsidP="00815E55" w:rsidR="006542A9" w:rsidRPr="00615DFB">
    <w:pPr>
      <w:pStyle w:val="Zaglavlje"/>
      <w:jc w:val="right"/>
    </w:pPr>
    <w:r>
      <w:t>1 St-</w:t>
    </w:r>
    <w:proofErr w:type="spellStart"/>
    <w:r w:rsidR="00AC4217">
      <w:t>14</w:t>
    </w:r>
    <w:proofErr w:type="spellEnd"/>
    <w:r w:rsidR="00AC4217">
      <w:t>/</w:t>
    </w:r>
    <w:proofErr w:type="spellStart"/>
    <w:r w:rsidR="00AC4217">
      <w:t>2015</w:t>
    </w:r>
    <w:proofErr w:type="spellEnd"/>
    <w:r w:rsidR="00AC4217">
      <w:t>-</w:t>
    </w:r>
    <w:proofErr w:type="spellStart"/>
    <w:r w:rsidR="00AC4217">
      <w:t>306</w:t>
    </w:r>
    <w:proofErr w:type="spellEnd"/>
  </w:p>
  <w:p w:rsidRDefault="006542A9" w:rsidR="0065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88503F8"/>
    <w:multiLevelType w:val="hybridMultilevel"/>
    <w:tmpl w:val="F33E4D5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53BDF"/>
    <w:rsid w:val="000915CE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3050E"/>
    <w:rsid w:val="00140948"/>
    <w:rsid w:val="00151695"/>
    <w:rsid w:val="001602D2"/>
    <w:rsid w:val="00194692"/>
    <w:rsid w:val="001A09DA"/>
    <w:rsid w:val="001A2AA6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3DB7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542A9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A7E31"/>
    <w:rsid w:val="007B1F57"/>
    <w:rsid w:val="007B4BF7"/>
    <w:rsid w:val="007D60CC"/>
    <w:rsid w:val="007E07CE"/>
    <w:rsid w:val="008031DB"/>
    <w:rsid w:val="00815E55"/>
    <w:rsid w:val="00822527"/>
    <w:rsid w:val="0083273A"/>
    <w:rsid w:val="00836A37"/>
    <w:rsid w:val="008418A1"/>
    <w:rsid w:val="00856890"/>
    <w:rsid w:val="0087276C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2EF5"/>
    <w:rsid w:val="00963453"/>
    <w:rsid w:val="00966C7F"/>
    <w:rsid w:val="009B2C41"/>
    <w:rsid w:val="009B546D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5ABF"/>
    <w:rsid w:val="00A8717B"/>
    <w:rsid w:val="00AA7FA5"/>
    <w:rsid w:val="00AB5E66"/>
    <w:rsid w:val="00AB7E16"/>
    <w:rsid w:val="00AB7E9C"/>
    <w:rsid w:val="00AC3B1C"/>
    <w:rsid w:val="00AC4217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0CD4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2E78"/>
    <w:rsid w:val="00C85B80"/>
    <w:rsid w:val="00C8683D"/>
    <w:rsid w:val="00C9148B"/>
    <w:rsid w:val="00C96645"/>
    <w:rsid w:val="00CA15FB"/>
    <w:rsid w:val="00CB0DB7"/>
    <w:rsid w:val="00CC6987"/>
    <w:rsid w:val="00CD3D6E"/>
    <w:rsid w:val="00CD675F"/>
    <w:rsid w:val="00CF186E"/>
    <w:rsid w:val="00CF7E0F"/>
    <w:rsid w:val="00D118DC"/>
    <w:rsid w:val="00D21DBC"/>
    <w:rsid w:val="00D22AB2"/>
    <w:rsid w:val="00D44DD7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35EA6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2E53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2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E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E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E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E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2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E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E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E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E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1141</properties:Characters>
  <properties:Lines>43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2018-05-16T10:37:00Z</dcterms:created>
  <dc:creator>smarinac</dc:creator>
  <cp:lastModifiedBy>Lorena Paris Aničić</cp:lastModifiedBy>
  <cp:lastPrinted>2018-05-16T10:46:00Z</cp:lastPrinted>
  <dcterms:modified xmlns:xsi="http://www.w3.org/2001/XMLSchema-instance" xsi:type="dcterms:W3CDTF">2018-05-16T10:47:00Z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(Ispravak zaključka St-14-15.docx)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