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aa13" w14:paraId="4a8aa13" w:rsidRDefault="000B1E90" w:rsidP="00BC6ADD" w:rsidR="00C01E12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C7DD2" w:rsidRPr="009C7DD2">
        <w:rPr>
          <w:b/>
        </w:rPr>
        <w:t xml:space="preserve"> </w:t>
      </w:r>
      <w:r w:rsidR="009C7DD2">
        <w:rPr>
          <w:b/>
        </w:rPr>
        <w:tab/>
      </w:r>
      <w:r w:rsidR="009C7DD2">
        <w:rPr>
          <w:b/>
        </w:rPr>
        <w:tab/>
      </w:r>
      <w:r w:rsidR="009C7DD2">
        <w:rPr>
          <w:b/>
        </w:rPr>
        <w:tab/>
      </w:r>
      <w:r w:rsidR="009C7DD2">
        <w:rPr>
          <w:b/>
        </w:rPr>
        <w:tab/>
      </w:r>
      <w:r w:rsidR="009C7DD2">
        <w:rPr>
          <w:b/>
        </w:rPr>
        <w:tab/>
      </w:r>
      <w:r w:rsidR="009C7DD2">
        <w:rPr>
          <w:b/>
        </w:rPr>
        <w:tab/>
      </w:r>
      <w:r w:rsidR="009C7DD2">
        <w:rPr>
          <w:b/>
        </w:rPr>
        <w:tab/>
      </w:r>
      <w:r w:rsidR="009C7DD2">
        <w:rPr>
          <w:b/>
        </w:rPr>
        <w:tab/>
      </w:r>
      <w:r w:rsidR="009C7DD2" w:rsidRPr="009C7DD2">
        <w:rPr>
          <w:b/>
        </w:rPr>
        <w:t>Broj: 7/St-1537/2016-8</w:t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</w:p>
    <w:p w:rsidRDefault="00C4522B" w:rsidP="00605405" w:rsidR="00C4522B" w:rsidRPr="00C01E12">
      <w:pPr>
        <w:jc w:val="both"/>
        <w:rPr>
          <w:b/>
        </w:rPr>
      </w:pPr>
      <w:r>
        <w:rPr>
          <w:b/>
        </w:rPr>
        <w:t>Slavonski Brod</w:t>
      </w:r>
    </w:p>
    <w:p w:rsidRDefault="0005691B" w:rsidP="00BC6ADD" w:rsidR="0005691B" w:rsidRPr="00C01E12">
      <w:pPr>
        <w:jc w:val="both"/>
        <w:rPr>
          <w:b/>
        </w:rPr>
      </w:pP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05691B" w:rsidP="00BC6ADD" w:rsidR="0005691B">
      <w:pPr>
        <w:jc w:val="both"/>
      </w:pPr>
    </w:p>
    <w:p w:rsidRDefault="00BC6ADD" w:rsidP="00BC6ADD" w:rsidR="00BC6ADD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9F661A" w:rsidRPr="009F661A">
        <w:t>postupajući po prijedlo</w:t>
      </w:r>
      <w:r w:rsidR="009F661A">
        <w:t>zima</w:t>
      </w:r>
      <w:r w:rsidR="009F661A" w:rsidRPr="009F661A">
        <w:t xml:space="preserve"> predlagatelja </w:t>
      </w:r>
      <w:r w:rsidR="00EC5F5E" w:rsidRPr="00EC5F5E">
        <w:t>Republike Hrvatske, Ministarstva financija, Porezne uprave, Područni ured Slavonija i Baranja, Slavonski Brod, OIB 18683136487, zastupane po Županijskom državnom odvjetništvu, Građansko upravnom odjelu u Slavonskom Brodu, i Fonda za zaštitu okoliša i energetsku učinkovitost, Zagreb, Radnička cesta 80, OIB 85828625994, za otvaranje stečajnog postupka nad stečajnim dužnikom EURO UNIVERZAL društvo s ograničenom odgovornošću za trgovinu i usluge, skraćena tvrtka: EURO UNIVERZAL d.o.o., Gornja Vrba, Savska 3, OIB: 42198185552</w:t>
      </w:r>
      <w:r w:rsidR="009F661A">
        <w:t xml:space="preserve">, </w:t>
      </w:r>
      <w:r w:rsidRPr="005925B8">
        <w:t>nakon održanog ročišta</w:t>
      </w:r>
      <w:r w:rsidR="00527AF6" w:rsidRPr="00527AF6">
        <w:t xml:space="preserve"> dana </w:t>
      </w:r>
      <w:r w:rsidR="00EC5F5E">
        <w:t>08. rujna</w:t>
      </w:r>
      <w:r w:rsidR="00527AF6" w:rsidRPr="00527AF6">
        <w:t xml:space="preserve">  2016. godine</w:t>
      </w:r>
      <w:r w:rsidR="00527AF6">
        <w:t xml:space="preserve"> radi</w:t>
      </w:r>
      <w:r w:rsidRPr="005925B8">
        <w:t xml:space="preserve"> </w:t>
      </w:r>
      <w:r w:rsidR="009F661A" w:rsidRPr="009F661A">
        <w:t xml:space="preserve">očitovanja o prijedlogu za otvaranje stečajnog postupka </w:t>
      </w:r>
      <w:r w:rsidR="00527AF6">
        <w:t>i</w:t>
      </w:r>
      <w:r w:rsidR="009F661A" w:rsidRPr="009F661A">
        <w:t xml:space="preserve"> </w:t>
      </w:r>
      <w:r w:rsidR="009F661A">
        <w:t xml:space="preserve">rasprave </w:t>
      </w:r>
      <w:r w:rsidR="009F661A" w:rsidRPr="009F661A">
        <w:t>o pretpostavkama za otvaranje stečajnog postupka</w:t>
      </w:r>
      <w:r w:rsidR="009F661A">
        <w:t xml:space="preserve">, </w:t>
      </w:r>
      <w:r w:rsidR="00C4522B" w:rsidRPr="00527AF6">
        <w:t xml:space="preserve">dana </w:t>
      </w:r>
      <w:r w:rsidR="00EC5F5E">
        <w:t>08. rujna</w:t>
      </w:r>
      <w:r w:rsidR="009F661A" w:rsidRPr="00527AF6">
        <w:t xml:space="preserve"> 2016</w:t>
      </w:r>
      <w:r w:rsidRPr="005925B8">
        <w:t>. godine</w:t>
      </w:r>
    </w:p>
    <w:p w:rsidRDefault="0005691B" w:rsidP="00BC6ADD" w:rsidR="0005691B">
      <w:pPr>
        <w:jc w:val="both"/>
      </w:pPr>
    </w:p>
    <w:p w:rsidRDefault="009C7DD2" w:rsidP="00BC6ADD" w:rsidR="009C7DD2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BC6ADD" w:rsidP="0005691B" w:rsidR="00C4522B">
      <w:pPr>
        <w:ind w:firstLine="1440"/>
        <w:jc w:val="both"/>
      </w:pPr>
      <w:r>
        <w:t>I</w:t>
      </w:r>
      <w:r w:rsidR="009F661A">
        <w:t>.</w:t>
      </w:r>
      <w:r>
        <w:t xml:space="preserve">  Otvara se stečajni postupak nad stečajnim dužnikom </w:t>
      </w:r>
      <w:r w:rsidR="00EC5F5E" w:rsidRPr="00EC5F5E">
        <w:t>EURO UNIVERZAL društvo s ograničenom odgovornošću za trgovinu i usluge, skraćena tvrtka: EURO UNIVERZAL d.o.o., Gornja Vrba, Savska 3, OIB: 42198185552</w:t>
      </w:r>
      <w:r w:rsidR="00C4522B">
        <w:t>.</w:t>
      </w:r>
    </w:p>
    <w:p w:rsidRDefault="005925B8" w:rsidP="00BC6ADD" w:rsidR="005925B8">
      <w:pPr>
        <w:jc w:val="both"/>
      </w:pPr>
    </w:p>
    <w:p w:rsidRDefault="00BC6ADD" w:rsidP="0005691B" w:rsidR="00BC6ADD" w:rsidRPr="009F661A">
      <w:pPr>
        <w:ind w:firstLine="1440"/>
        <w:jc w:val="both"/>
        <w:rPr>
          <w:b/>
        </w:rPr>
      </w:pPr>
      <w:r>
        <w:t>II</w:t>
      </w:r>
      <w:r w:rsidR="009F661A">
        <w:t>.</w:t>
      </w:r>
      <w:r>
        <w:t xml:space="preserve"> Stečajnim upraviteljem imenuje se</w:t>
      </w:r>
      <w:r w:rsidR="00C4522B">
        <w:t xml:space="preserve"> </w:t>
      </w:r>
      <w:r w:rsidR="003D7D17">
        <w:t>PAULA ČANDRLIĆ MESARIĆ iz Osijeka, Zagrebačka 6, OIB: 89394772015</w:t>
      </w:r>
      <w:r w:rsidR="00907EE2">
        <w:t>.</w:t>
      </w:r>
    </w:p>
    <w:p w:rsidRDefault="00BC6ADD" w:rsidP="00BC6ADD" w:rsidR="00BC6ADD">
      <w:pPr>
        <w:jc w:val="both"/>
      </w:pPr>
    </w:p>
    <w:p w:rsidRDefault="00BC6ADD" w:rsidP="0005691B" w:rsidR="00BC6ADD">
      <w:pPr>
        <w:ind w:firstLine="1440"/>
        <w:jc w:val="both"/>
      </w:pPr>
      <w:r>
        <w:t>III</w:t>
      </w:r>
      <w:r w:rsidR="009F661A">
        <w:t>.</w:t>
      </w:r>
      <w:r>
        <w:t xml:space="preserve">  Stečajni postupak nad stečaj</w:t>
      </w:r>
      <w:r w:rsidR="008E4C6B">
        <w:t>nim dužnik</w:t>
      </w:r>
      <w:r w:rsidR="00903EC2">
        <w:t>om otvar</w:t>
      </w:r>
      <w:r w:rsidR="00742F35">
        <w:t xml:space="preserve">a se s danom </w:t>
      </w:r>
      <w:r w:rsidR="00EC5F5E">
        <w:t>08. rujna</w:t>
      </w:r>
      <w:r w:rsidR="009F661A">
        <w:t xml:space="preserve"> 2016</w:t>
      </w:r>
      <w:r w:rsidR="008E4C6B">
        <w:t xml:space="preserve">. godine u </w:t>
      </w:r>
      <w:r w:rsidR="00EC5F5E">
        <w:t>1</w:t>
      </w:r>
      <w:r w:rsidR="006F5178">
        <w:t>0</w:t>
      </w:r>
      <w:r w:rsidR="008E4C6B" w:rsidRPr="000913E8">
        <w:t>:</w:t>
      </w:r>
      <w:r w:rsidR="006F5178">
        <w:t>3</w:t>
      </w:r>
      <w:r w:rsidR="008E4C6B" w:rsidRPr="000913E8">
        <w:t>0</w:t>
      </w:r>
      <w:r>
        <w:t xml:space="preserve"> sati</w:t>
      </w:r>
      <w:r w:rsidR="009F661A">
        <w:t xml:space="preserve">. </w:t>
      </w:r>
      <w:r>
        <w:t xml:space="preserve"> </w:t>
      </w:r>
    </w:p>
    <w:p w:rsidRDefault="00BC6ADD" w:rsidP="00BC6ADD" w:rsidR="00BC6ADD">
      <w:pPr>
        <w:jc w:val="both"/>
      </w:pPr>
    </w:p>
    <w:p w:rsidRDefault="00BC6ADD" w:rsidP="0005691B" w:rsidR="00BC6ADD" w:rsidRPr="009F661A">
      <w:pPr>
        <w:ind w:firstLine="1440"/>
        <w:jc w:val="both"/>
      </w:pPr>
      <w:r w:rsidRPr="009F661A">
        <w:t>IV</w:t>
      </w:r>
      <w:r w:rsidR="009F661A" w:rsidRPr="009F661A">
        <w:t>.</w:t>
      </w:r>
      <w:r w:rsidRPr="009F661A">
        <w:t xml:space="preserve"> Pozivaju se vjerovnici u roku od </w:t>
      </w:r>
      <w:r w:rsidR="009F661A" w:rsidRPr="009F661A">
        <w:t>60</w:t>
      </w:r>
      <w:r w:rsidRPr="009F661A">
        <w:t xml:space="preserve"> dana od </w:t>
      </w:r>
      <w:r w:rsidR="009F661A" w:rsidRPr="009F661A">
        <w:t xml:space="preserve">dana objave rješenja o otvaranju stečajnog postupka na mrežnoj stranici e-Oglasna ploča sudova u skladu s pravilima Stečajnog zakona ( NN 71/15 ) o prijavi tražbina prijaviti svoje tražbine stečajnom upravitelju </w:t>
      </w:r>
    </w:p>
    <w:p w:rsidRDefault="00527AF6" w:rsidP="00BC6ADD" w:rsidR="009D6D4B" w:rsidRPr="00E844A3">
      <w:pPr>
        <w:jc w:val="both"/>
      </w:pPr>
      <w:r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
      <w:r w:rsidR="00BC6ADD" w:rsidRPr="00E844A3">
        <w:t xml:space="preserve"> ovoga rješenja</w:t>
      </w:r>
      <w:r w:rsidRPr="00E844A3">
        <w:t>.</w:t>
      </w:r>
      <w:r w:rsidR="009D6D4B" w:rsidRPr="00E844A3">
        <w:t xml:space="preserve"> Prijavi </w:t>
      </w:r>
      <w:r w:rsidR="001E6341" w:rsidRPr="00E844A3">
        <w:t>tražbine</w:t>
      </w:r>
      <w:r w:rsidR="009D6D4B" w:rsidRPr="00E844A3">
        <w:t xml:space="preserve"> u prijepisu se prilažu isprave iz kojih tražbina proizlazi odnosno kojima se tražbina dokazuje. Pri</w:t>
      </w:r>
      <w:r w:rsidR="001E6341" w:rsidRPr="00E844A3">
        <w:t xml:space="preserve">jave tražbine podnesene nakon </w:t>
      </w:r>
      <w:r w:rsidR="009D6D4B" w:rsidRPr="00E844A3">
        <w:t xml:space="preserve">isteka roka za prijavljivanje sud će odbaciti rješenjem. </w:t>
      </w:r>
    </w:p>
    <w:p w:rsidRDefault="009D6D4B" w:rsidP="00BC6ADD" w:rsidR="003C3ED4" w:rsidRPr="00E844A3">
      <w:pPr>
        <w:jc w:val="both"/>
      </w:pPr>
      <w:r w:rsidRPr="00E844A3">
        <w:t xml:space="preserve"> </w:t>
      </w:r>
      <w:r w:rsidRPr="00E844A3">
        <w:tab/>
        <w:t xml:space="preserve"> </w:t>
      </w:r>
      <w:r w:rsidRPr="00E844A3">
        <w:tab/>
      </w:r>
      <w:r w:rsidR="00527AF6" w:rsidRPr="00E844A3">
        <w:t xml:space="preserve"> </w:t>
      </w:r>
      <w:r w:rsidR="001E6341" w:rsidRPr="00E844A3">
        <w:t xml:space="preserve">Pozivaju se vjerovnici uz prijavu priložiti i </w:t>
      </w:r>
      <w:r w:rsidR="00BC6ADD" w:rsidRPr="00E844A3">
        <w:t>dokaz o uplati sudske pristojbe u iznosu od 2% od vrijednosti tražbine, ali ne više od 500,00 Kn koja se uplaćuje na račun državnog proračuna broj HR12 1001 0051 8630 0016 0 mode</w:t>
      </w:r>
      <w:r w:rsidR="00742F35" w:rsidRPr="00E844A3">
        <w:t>l 64 poziv na broj 5045-3531-</w:t>
      </w:r>
      <w:r w:rsidR="00EC5F5E">
        <w:t>1537</w:t>
      </w:r>
      <w:r w:rsidR="00F2321F" w:rsidRPr="00E844A3">
        <w:t>-201</w:t>
      </w:r>
      <w:r w:rsidR="00E844A3" w:rsidRPr="00E844A3">
        <w:t>6</w:t>
      </w:r>
      <w:r w:rsidR="00BC6ADD" w:rsidRPr="00E844A3">
        <w:t xml:space="preserve">. </w:t>
      </w:r>
      <w:r w:rsidR="0005691B" w:rsidRPr="00E844A3">
        <w:t xml:space="preserve"> </w:t>
      </w:r>
    </w:p>
    <w:p w:rsidRDefault="00BC6ADD" w:rsidP="00BC6ADD" w:rsidR="00BC6ADD">
      <w:pPr>
        <w:jc w:val="both"/>
      </w:pPr>
      <w:r>
        <w:t xml:space="preserve">            </w:t>
      </w:r>
    </w:p>
    <w:p w:rsidRDefault="009C7DD2" w:rsidP="009C7DD2" w:rsidR="009C7DD2">
      <w:pPr>
        <w:jc w:val="right"/>
      </w:pPr>
      <w:r w:rsidRPr="009C7DD2">
        <w:rPr>
          <w:b/>
        </w:rPr>
        <w:lastRenderedPageBreak/>
        <w:t>Broj: 7/St-1537/2016-8</w:t>
      </w:r>
    </w:p>
    <w:p w:rsidRDefault="009C7DD2" w:rsidP="00BC6ADD" w:rsidR="009C7DD2">
      <w:pPr>
        <w:jc w:val="both"/>
      </w:pPr>
    </w:p>
    <w:p w:rsidRDefault="00BC6ADD" w:rsidP="00EC5F5E" w:rsidR="007C1DF6">
      <w:pPr>
        <w:ind w:firstLine="1440"/>
        <w:jc w:val="both"/>
      </w:pPr>
      <w:r>
        <w:t>V</w:t>
      </w:r>
      <w:r w:rsidR="009F661A">
        <w:t>.</w:t>
      </w:r>
      <w:r>
        <w:t xml:space="preserve"> Pozivaju se razlučni</w:t>
      </w:r>
      <w:r w:rsidR="00A74C56">
        <w:t xml:space="preserve"> i izlučni</w:t>
      </w:r>
      <w:r>
        <w:t xml:space="preserve"> vjerovnic</w:t>
      </w:r>
      <w:r w:rsidR="003C3ED4">
        <w:t>i</w:t>
      </w:r>
      <w:r w:rsidR="00B42CD2">
        <w:t xml:space="preserve"> u </w:t>
      </w:r>
      <w:r w:rsidR="003C3ED4">
        <w:t>roku</w:t>
      </w:r>
      <w:r w:rsidR="00A74C56">
        <w:t xml:space="preserve"> </w:t>
      </w:r>
      <w:r w:rsidR="003C3ED4">
        <w:t xml:space="preserve">od </w:t>
      </w:r>
      <w:r w:rsidR="00A74C56">
        <w:t xml:space="preserve">60 dana </w:t>
      </w:r>
      <w:r w:rsidR="007C1DF6">
        <w:t xml:space="preserve">od dana </w:t>
      </w:r>
      <w:r w:rsidR="007C1DF6" w:rsidRPr="007C1DF6">
        <w:t>objave rješenja o otvaranju stečajnog postupka na mrežnoj stranici e-Oglasna ploča sudova</w:t>
      </w:r>
      <w:r w:rsidR="007C1DF6">
        <w:t xml:space="preserve"> podneskom obavijestiti stečajnog upravitelja o svojim pravima, pravnoj osnovi izlučnog i razlučnog prava, te naznačiti predmet na koji se izlučno pravo odnosi</w:t>
      </w:r>
      <w:r w:rsidR="003C3ED4">
        <w:t xml:space="preserve"> odnosno</w:t>
      </w:r>
      <w:r w:rsidR="007C1DF6">
        <w:t xml:space="preserve"> dio imovine stečajnog dužnika na koji se odnosi razlučno pravo.</w:t>
      </w:r>
    </w:p>
    <w:p w:rsidRDefault="007C1DF6" w:rsidP="007C1DF6" w:rsidR="00BC6ADD">
      <w:pPr>
        <w:jc w:val="both"/>
      </w:pPr>
      <w:r>
        <w:t xml:space="preserve"> </w:t>
      </w:r>
      <w:r>
        <w:tab/>
      </w:r>
      <w:r w:rsidR="003C3ED4">
        <w:t xml:space="preserve"> </w:t>
      </w:r>
      <w:r w:rsidR="003C3ED4">
        <w:tab/>
      </w:r>
      <w:r w:rsidR="00BC6ADD">
        <w:t>Ako razlučni vjerovnici prijavljuju</w:t>
      </w:r>
      <w:r>
        <w:t xml:space="preserve"> i</w:t>
      </w:r>
      <w:r w:rsidR="00BC6ADD">
        <w:t xml:space="preserve"> tražbin</w:t>
      </w:r>
      <w:r>
        <w:t xml:space="preserve">u </w:t>
      </w:r>
      <w:r w:rsidR="00BC6ADD">
        <w:t xml:space="preserve"> kao stečajni vjerovnici</w:t>
      </w:r>
      <w:r w:rsidR="003C3ED4">
        <w:t>,</w:t>
      </w:r>
      <w:r w:rsidR="00BC6ADD">
        <w:t xml:space="preserve"> u prijavi su dužni označiti dio imovine stečajnog dužnika na koju se odnosi njihovo razlučno pravo i iznos do kojeg njihova tražbina predvidivo neće biti</w:t>
      </w:r>
      <w:r>
        <w:t xml:space="preserve"> namirena</w:t>
      </w:r>
      <w:r w:rsidR="00BC6ADD">
        <w:t xml:space="preserve"> tim</w:t>
      </w:r>
      <w:r w:rsidR="0069760D">
        <w:t xml:space="preserve"> </w:t>
      </w:r>
      <w:r>
        <w:t>razlučnim pravom.</w:t>
      </w:r>
    </w:p>
    <w:p w:rsidRDefault="00BC6ADD" w:rsidP="00BC6ADD" w:rsidR="00BC6ADD">
      <w:pPr>
        <w:jc w:val="both"/>
      </w:pPr>
    </w:p>
    <w:p w:rsidRDefault="00BC6ADD" w:rsidP="003C3ED4" w:rsidR="00BC6ADD" w:rsidRPr="007C1DF6">
      <w:pPr>
        <w:ind w:firstLine="1440"/>
        <w:jc w:val="both"/>
      </w:pPr>
      <w:r w:rsidRPr="007C1DF6">
        <w:t>VI</w:t>
      </w:r>
      <w:r w:rsidR="007C1DF6" w:rsidRPr="007C1DF6">
        <w:t>.</w:t>
      </w:r>
      <w:r w:rsidRPr="007C1DF6">
        <w:t xml:space="preserve">  P</w:t>
      </w:r>
      <w:r w:rsidR="00AB0545" w:rsidRPr="007C1DF6">
        <w:t xml:space="preserve">ozivaju se dužnikovi dužnici </w:t>
      </w:r>
      <w:r w:rsidRPr="007C1DF6">
        <w:t xml:space="preserve">svoje obveze bez odgode </w:t>
      </w:r>
      <w:r w:rsidR="00902779" w:rsidRPr="007C1DF6">
        <w:t>ispunjavati</w:t>
      </w:r>
      <w:r w:rsidR="003C3ED4">
        <w:t xml:space="preserve"> </w:t>
      </w:r>
      <w:r w:rsidRPr="007C1DF6">
        <w:t>stečajnom upravitelju za stečajnog dužnika.</w:t>
      </w:r>
    </w:p>
    <w:p w:rsidRDefault="00BC6ADD" w:rsidP="00BC6ADD" w:rsidR="00BC6ADD">
      <w:pPr>
        <w:jc w:val="both"/>
      </w:pPr>
    </w:p>
    <w:p w:rsidRDefault="00386150" w:rsidP="00386150" w:rsidR="00386150">
      <w:r>
        <w:t xml:space="preserve">                         VII</w:t>
      </w:r>
      <w:r w:rsidR="007C1DF6">
        <w:t>.</w:t>
      </w:r>
      <w:r>
        <w:t xml:space="preserve"> Otvaranje stečajnog postupka upisat će se u </w:t>
      </w:r>
      <w:r w:rsidR="002118E5">
        <w:t>Z</w:t>
      </w:r>
      <w:r w:rsidR="007C1DF6">
        <w:t xml:space="preserve">emljišne knjige Općinskog suda u Slavonskom Brodu </w:t>
      </w:r>
      <w:r w:rsidR="00DA7C3A">
        <w:t xml:space="preserve"> i to:</w:t>
      </w:r>
    </w:p>
    <w:p w:rsidRDefault="00386150" w:rsidP="00386150" w:rsidR="00386150"/>
    <w:p w:rsidRDefault="00386150" w:rsidP="00386150" w:rsidR="00386150">
      <w:r>
        <w:t xml:space="preserve">                          na nekr</w:t>
      </w:r>
      <w:r w:rsidR="00333808">
        <w:t>etninama upisanim u zk.ul.</w:t>
      </w:r>
      <w:r w:rsidR="00EC5F5E">
        <w:t xml:space="preserve"> 1270.</w:t>
      </w:r>
      <w:r w:rsidR="00333808">
        <w:t xml:space="preserve"> </w:t>
      </w:r>
      <w:r w:rsidR="007C1DF6">
        <w:t xml:space="preserve">k.o. </w:t>
      </w:r>
      <w:r w:rsidR="00221773">
        <w:t>Brodski Varoš</w:t>
      </w:r>
      <w:r w:rsidR="007C1DF6">
        <w:t xml:space="preserve"> </w:t>
      </w:r>
      <w:r>
        <w:t>i to :</w:t>
      </w:r>
    </w:p>
    <w:p w:rsidRDefault="00386150" w:rsidP="00386150" w:rsidR="00386150">
      <w:r>
        <w:t xml:space="preserve">                           </w:t>
      </w:r>
    </w:p>
    <w:p w:rsidRDefault="00386150" w:rsidP="00386150" w:rsidR="00386150">
      <w:pPr>
        <w:numPr>
          <w:ilvl w:val="0"/>
          <w:numId w:val="1"/>
        </w:numPr>
      </w:pPr>
      <w:r>
        <w:t>kč.br.</w:t>
      </w:r>
      <w:r w:rsidR="00EC5F5E">
        <w:t xml:space="preserve"> 1898/2</w:t>
      </w:r>
      <w:r>
        <w:t xml:space="preserve"> </w:t>
      </w:r>
      <w:r w:rsidR="00EC5F5E">
        <w:t>– kuća, zgrade i dvorište Zagrebačk</w:t>
      </w:r>
      <w:r w:rsidR="00812574">
        <w:t>a</w:t>
      </w:r>
      <w:r w:rsidR="00EC5F5E">
        <w:t xml:space="preserve"> ulic</w:t>
      </w:r>
      <w:r w:rsidR="00812574">
        <w:t>a</w:t>
      </w:r>
      <w:r w:rsidR="00EC5F5E">
        <w:t xml:space="preserve"> sa 1341</w:t>
      </w:r>
      <w:r w:rsidR="007C1DF6">
        <w:t xml:space="preserve"> m2,</w:t>
      </w:r>
    </w:p>
    <w:p w:rsidRDefault="007C1DF6" w:rsidP="00B023E1" w:rsidR="007C1DF6">
      <w:pPr>
        <w:ind w:left="1860"/>
        <w:jc w:val="both"/>
      </w:pPr>
    </w:p>
    <w:p w:rsidRDefault="007C1DF6" w:rsidP="00B023E1" w:rsidR="00F91617">
      <w:pPr>
        <w:jc w:val="both"/>
      </w:pPr>
      <w:r>
        <w:t xml:space="preserve"> </w:t>
      </w:r>
      <w:r>
        <w:tab/>
        <w:t xml:space="preserve"> </w:t>
      </w:r>
      <w:r>
        <w:tab/>
      </w:r>
      <w:r w:rsidR="00EF3B59">
        <w:t>t</w:t>
      </w:r>
      <w:r w:rsidR="005C2C63">
        <w:t>e u sudski registar ovoga suda i</w:t>
      </w:r>
      <w:r>
        <w:t xml:space="preserve"> </w:t>
      </w:r>
      <w:r w:rsidR="001C6A23">
        <w:t>Evidenciji o registriranim</w:t>
      </w:r>
      <w:r w:rsidR="002349B9" w:rsidRPr="002349B9">
        <w:t xml:space="preserve"> i označenim vozil</w:t>
      </w:r>
      <w:r w:rsidR="00EF3B59" w:rsidRPr="002349B9">
        <w:t xml:space="preserve">ima pri </w:t>
      </w:r>
      <w:r w:rsidR="002349B9" w:rsidRPr="002349B9">
        <w:t>Policijskoj upravi Brodsko-posavskoj</w:t>
      </w:r>
      <w:r w:rsidRPr="002349B9">
        <w:t>.</w:t>
      </w:r>
      <w:r w:rsidR="00D441AE">
        <w:t xml:space="preserve">  </w:t>
      </w:r>
      <w:r w:rsidR="003C3ED4" w:rsidRPr="00B023E1">
        <w:t xml:space="preserve"> N</w:t>
      </w:r>
      <w:r w:rsidR="003C3ED4">
        <w:t>avedena tijela dužna su po službenoj dužnosti na temelju ovoga rješenja zabilježiti otvaranje stečajnog postupka.</w:t>
      </w:r>
    </w:p>
    <w:p w:rsidRDefault="00386150" w:rsidP="00BC6ADD" w:rsidR="00386150">
      <w:pPr>
        <w:jc w:val="both"/>
      </w:pPr>
    </w:p>
    <w:p w:rsidRDefault="00BC6ADD" w:rsidP="007C1DF6" w:rsidR="00BC6ADD">
      <w:pPr>
        <w:ind w:firstLine="1440"/>
        <w:jc w:val="both"/>
      </w:pPr>
      <w:r>
        <w:t>VIII</w:t>
      </w:r>
      <w:r w:rsidR="007C1DF6">
        <w:t>.</w:t>
      </w:r>
      <w:r>
        <w:t xml:space="preserve"> Ročište na kojemu se ispituju prijavljene tražbine (ispitno ročište)</w:t>
      </w:r>
      <w:r w:rsidR="007C1DF6">
        <w:t xml:space="preserve"> </w:t>
      </w:r>
      <w:r>
        <w:t xml:space="preserve">zakazuje se za </w:t>
      </w:r>
      <w:r w:rsidRPr="006525C9">
        <w:rPr>
          <w:b/>
        </w:rPr>
        <w:t xml:space="preserve">dan </w:t>
      </w:r>
      <w:r w:rsidR="00D10730">
        <w:rPr>
          <w:b/>
        </w:rPr>
        <w:t>2</w:t>
      </w:r>
      <w:r w:rsidR="00815426">
        <w:rPr>
          <w:b/>
        </w:rPr>
        <w:t>8.</w:t>
      </w:r>
      <w:r w:rsidR="00D10730">
        <w:rPr>
          <w:b/>
        </w:rPr>
        <w:t xml:space="preserve"> studenog</w:t>
      </w:r>
      <w:r w:rsidR="0005691B" w:rsidRPr="006525C9">
        <w:rPr>
          <w:b/>
        </w:rPr>
        <w:t xml:space="preserve"> 201</w:t>
      </w:r>
      <w:r w:rsidR="007C1DF6">
        <w:rPr>
          <w:b/>
        </w:rPr>
        <w:t>6</w:t>
      </w:r>
      <w:r w:rsidR="0005691B" w:rsidRPr="006525C9">
        <w:rPr>
          <w:b/>
        </w:rPr>
        <w:t>. godine u 0</w:t>
      </w:r>
      <w:r w:rsidR="00815426">
        <w:rPr>
          <w:b/>
        </w:rPr>
        <w:t>8</w:t>
      </w:r>
      <w:r w:rsidR="00137320">
        <w:rPr>
          <w:b/>
        </w:rPr>
        <w:t>:30</w:t>
      </w:r>
      <w:r w:rsidRPr="006525C9">
        <w:rPr>
          <w:b/>
        </w:rPr>
        <w:t xml:space="preserve"> sati</w:t>
      </w:r>
      <w:r>
        <w:t xml:space="preserve"> u prostorijama Trgovačkog suda u Osijeku, Stalne službe u Slavonskom Brodu, Trg pobjede 13, III kat sudnica 78.</w:t>
      </w:r>
    </w:p>
    <w:p w:rsidRDefault="00BC6ADD" w:rsidP="00BC6ADD" w:rsidR="00BC6ADD">
      <w:pPr>
        <w:jc w:val="both"/>
      </w:pPr>
    </w:p>
    <w:p w:rsidRDefault="00BC6ADD" w:rsidP="007C1DF6" w:rsidR="00BC6ADD">
      <w:pPr>
        <w:ind w:firstLine="1440"/>
        <w:jc w:val="both"/>
      </w:pPr>
      <w:r>
        <w:t>IX</w:t>
      </w:r>
      <w:r w:rsidR="007C1DF6">
        <w:t>.</w:t>
      </w:r>
      <w:r>
        <w:t xml:space="preserve">  Ročište vjerovnika na kojem će se na temelju izvješća stečajnog</w:t>
      </w:r>
      <w:r w:rsidR="007C1DF6">
        <w:t xml:space="preserve"> </w:t>
      </w:r>
      <w:r>
        <w:t>upravitelja odlučivati o daljnjem tijeku stečajnog postupka (izvještajno ročište) održat će se istog dana  tj.</w:t>
      </w:r>
      <w:r w:rsidR="00505732">
        <w:t xml:space="preserve"> </w:t>
      </w:r>
      <w:r w:rsidR="00815426">
        <w:rPr>
          <w:b/>
        </w:rPr>
        <w:t>28. studenog</w:t>
      </w:r>
      <w:r w:rsidR="00EF5D84">
        <w:rPr>
          <w:b/>
        </w:rPr>
        <w:t xml:space="preserve"> </w:t>
      </w:r>
      <w:r w:rsidR="00505732" w:rsidRPr="00505732">
        <w:rPr>
          <w:b/>
        </w:rPr>
        <w:t>201</w:t>
      </w:r>
      <w:r w:rsidR="007C1DF6">
        <w:rPr>
          <w:b/>
        </w:rPr>
        <w:t>6</w:t>
      </w:r>
      <w:r w:rsidRPr="00505732">
        <w:rPr>
          <w:b/>
        </w:rPr>
        <w:t>. godin</w:t>
      </w:r>
      <w:r w:rsidR="00815426">
        <w:rPr>
          <w:b/>
        </w:rPr>
        <w:t>e u 09</w:t>
      </w:r>
      <w:r w:rsidRPr="00505732">
        <w:rPr>
          <w:b/>
        </w:rPr>
        <w:t>:</w:t>
      </w:r>
      <w:r w:rsidR="00137320">
        <w:rPr>
          <w:b/>
        </w:rPr>
        <w:t>00</w:t>
      </w:r>
      <w:r>
        <w:t xml:space="preserve"> sati u prostorijama navedenim u točki VIII</w:t>
      </w:r>
      <w:r w:rsidR="007C1DF6">
        <w:t>.</w:t>
      </w:r>
      <w:r>
        <w:t xml:space="preserve"> ovog rješenja.</w:t>
      </w:r>
    </w:p>
    <w:p w:rsidRDefault="00BC6ADD" w:rsidP="00BC6ADD" w:rsidR="00BC6ADD">
      <w:pPr>
        <w:jc w:val="both"/>
      </w:pPr>
    </w:p>
    <w:p w:rsidRDefault="009C7DD2" w:rsidP="00BC6ADD" w:rsidR="009C7DD2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6A771C" w:rsidP="00BC6ADD" w:rsidR="006A771C">
      <w:pPr>
        <w:jc w:val="both"/>
      </w:pPr>
    </w:p>
    <w:p w:rsidRDefault="00742F35" w:rsidP="009E54F0" w:rsidR="00BC6ADD">
      <w:pPr>
        <w:ind w:firstLine="1440"/>
        <w:jc w:val="both"/>
      </w:pPr>
      <w:r>
        <w:t>Rješenjem poslovni broj 7/St-</w:t>
      </w:r>
      <w:r w:rsidR="00D10730">
        <w:t>1537</w:t>
      </w:r>
      <w:r w:rsidR="007C1DF6">
        <w:t>/2016-2</w:t>
      </w:r>
      <w:r w:rsidR="002D5944">
        <w:t xml:space="preserve"> </w:t>
      </w:r>
      <w:r w:rsidR="00BC6ADD">
        <w:t xml:space="preserve">od </w:t>
      </w:r>
      <w:r w:rsidR="00D10730">
        <w:t>30. svibnja</w:t>
      </w:r>
      <w:r w:rsidR="002D5944">
        <w:t xml:space="preserve">  201</w:t>
      </w:r>
      <w:r w:rsidR="007C1DF6">
        <w:t>6</w:t>
      </w:r>
      <w:r w:rsidR="00BC6ADD">
        <w:t>. godine</w:t>
      </w:r>
      <w:r w:rsidR="009E54F0">
        <w:t xml:space="preserve"> </w:t>
      </w:r>
      <w:r w:rsidR="00BC6ADD">
        <w:t xml:space="preserve">pokrenut je prethodni postupak radi </w:t>
      </w:r>
      <w:r w:rsidR="007C1DF6">
        <w:t xml:space="preserve">utvrđivanja pretpostavki za otvaranje stečajnog postupka  </w:t>
      </w:r>
      <w:r w:rsidR="00BC6ADD">
        <w:t>nad stečajnim dužnikom</w:t>
      </w:r>
      <w:r w:rsidR="005925B8">
        <w:t xml:space="preserve"> </w:t>
      </w:r>
      <w:r w:rsidR="00D10730" w:rsidRPr="00D10730">
        <w:t>EURO UNIVERZAL društvo s ograničenom odgovornošću za trgovinu i usluge, skraćena tvrtka: EURO UNIVERZAL d.o.o., Gornja Vrba, Savska 3, OIB: 42198185552</w:t>
      </w:r>
      <w:r w:rsidR="00D10730">
        <w:t xml:space="preserve"> </w:t>
      </w:r>
      <w:r w:rsidR="009E54F0">
        <w:t xml:space="preserve">te je </w:t>
      </w:r>
      <w:r w:rsidR="009E7225">
        <w:t>održano</w:t>
      </w:r>
      <w:r w:rsidR="009E54F0">
        <w:t xml:space="preserve"> i ročište radi</w:t>
      </w:r>
      <w:r w:rsidR="009E54F0" w:rsidRPr="009E54F0">
        <w:t xml:space="preserve"> očitovanja o prijedlogu </w:t>
      </w:r>
      <w:r w:rsidR="006324B6">
        <w:t>za otvaranje stečajnog postupka i</w:t>
      </w:r>
      <w:r w:rsidR="009E54F0" w:rsidRPr="009E54F0">
        <w:t xml:space="preserve"> rasprave o pretpostavkama za otvaranje stečajnog postupka</w:t>
      </w:r>
      <w:r w:rsidR="009E54F0">
        <w:t xml:space="preserve"> dana </w:t>
      </w:r>
      <w:r w:rsidR="00D10730">
        <w:t>08. rujna</w:t>
      </w:r>
      <w:r w:rsidR="009E54F0">
        <w:t xml:space="preserve"> 2016. godine</w:t>
      </w:r>
      <w:r w:rsidR="009E54F0" w:rsidRPr="009E54F0">
        <w:t xml:space="preserve"> </w:t>
      </w:r>
      <w:r w:rsidR="00BC6ADD" w:rsidRPr="001A2045">
        <w:t>na kojem je sa</w:t>
      </w:r>
      <w:r w:rsidR="00980C51" w:rsidRPr="001A2045">
        <w:t>s</w:t>
      </w:r>
      <w:r w:rsidR="00BC6ADD" w:rsidRPr="001A2045">
        <w:t>lušan</w:t>
      </w:r>
      <w:r w:rsidR="00D10730">
        <w:t>a članica</w:t>
      </w:r>
      <w:r w:rsidR="00BC6ADD" w:rsidRPr="001A2045">
        <w:t xml:space="preserve"> uprave dužnika</w:t>
      </w:r>
      <w:r w:rsidR="001A2045" w:rsidRPr="001A2045">
        <w:t xml:space="preserve"> </w:t>
      </w:r>
      <w:r w:rsidR="00D10730">
        <w:t>Manda Matijević</w:t>
      </w:r>
      <w:r w:rsidR="003E6694">
        <w:t xml:space="preserve">, a </w:t>
      </w:r>
      <w:r w:rsidR="009E54F0">
        <w:t xml:space="preserve"> sve </w:t>
      </w:r>
      <w:r w:rsidR="00BC6ADD" w:rsidRPr="001A2045">
        <w:t>na temelju prijedl</w:t>
      </w:r>
      <w:r w:rsidR="00BC6ADD">
        <w:t>oga</w:t>
      </w:r>
      <w:r w:rsidR="006324B6">
        <w:t xml:space="preserve"> za otvaranje </w:t>
      </w:r>
      <w:r w:rsidR="00E844A3">
        <w:t>stečajnog</w:t>
      </w:r>
      <w:r w:rsidR="006324B6">
        <w:t xml:space="preserve"> postupka</w:t>
      </w:r>
      <w:r w:rsidR="009E54F0">
        <w:t xml:space="preserve"> predlagatelja – vjerovnika </w:t>
      </w:r>
      <w:r w:rsidR="00D10730" w:rsidRPr="00D10730">
        <w:t>Republike Hrvatske, Ministarstva financija, Porezne uprave, Područni ured Slavonija i Baranja, Slavonski Brod, OIB 18683136487, zastupane po Županijskom državnom odvjetništvu, Građansko upravnom odjelu u Slavonskom Brodu, i Fonda za zaštitu okoliša i energetsku učinkovitost, Zagreb, Radnička cesta 80, OIB 85828625994</w:t>
      </w:r>
      <w:r w:rsidR="00807580">
        <w:t xml:space="preserve"> podnesenih tijekom skraćenog stečajnog postupka.</w:t>
      </w:r>
    </w:p>
    <w:p w:rsidRDefault="009C7DD2" w:rsidP="009E54F0" w:rsidR="009C7DD2">
      <w:pPr>
        <w:ind w:firstLine="1440"/>
        <w:jc w:val="both"/>
      </w:pPr>
    </w:p>
    <w:p w:rsidRDefault="009C7DD2" w:rsidP="009C7DD2" w:rsidR="009C7DD2">
      <w:pPr>
        <w:ind w:firstLine="1440"/>
        <w:jc w:val="right"/>
      </w:pPr>
      <w:r w:rsidRPr="009C7DD2">
        <w:rPr>
          <w:b/>
        </w:rPr>
        <w:lastRenderedPageBreak/>
        <w:t>Broj: 7/St-1537/2016-8</w:t>
      </w:r>
    </w:p>
    <w:p w:rsidRDefault="009C7DD2" w:rsidP="009E54F0" w:rsidR="009C7DD2">
      <w:pPr>
        <w:ind w:firstLine="1440"/>
        <w:jc w:val="both"/>
      </w:pPr>
    </w:p>
    <w:p w:rsidRDefault="008202FA" w:rsidP="00634E95" w:rsidR="00907EE2">
      <w:pPr>
        <w:ind w:firstLine="1260"/>
        <w:jc w:val="both"/>
      </w:pPr>
      <w:r>
        <w:t xml:space="preserve">Tijekom prethodnog postupka </w:t>
      </w:r>
      <w:r w:rsidR="009E54F0">
        <w:t>izveden je dokaz slušanjem zakonsk</w:t>
      </w:r>
      <w:r w:rsidR="009552F3">
        <w:t>e zastupnice</w:t>
      </w:r>
      <w:r w:rsidR="009E54F0">
        <w:t xml:space="preserve"> dužnika </w:t>
      </w:r>
      <w:r w:rsidR="009552F3">
        <w:t>Mande Matijević</w:t>
      </w:r>
      <w:r w:rsidR="009E54F0">
        <w:t xml:space="preserve"> </w:t>
      </w:r>
      <w:r w:rsidR="001C2B9F">
        <w:t>te je izvršen uvid u sve isprave koje su priložene spisu.</w:t>
      </w:r>
    </w:p>
    <w:p w:rsidRDefault="00C41532" w:rsidP="006A771C" w:rsidR="00C41532">
      <w:pPr>
        <w:ind w:firstLine="1260"/>
        <w:jc w:val="both"/>
      </w:pPr>
      <w:r>
        <w:t>Saslušan</w:t>
      </w:r>
      <w:r w:rsidR="009552F3">
        <w:t>a</w:t>
      </w:r>
      <w:r>
        <w:t xml:space="preserve"> član</w:t>
      </w:r>
      <w:r w:rsidR="009552F3">
        <w:t>ica</w:t>
      </w:r>
      <w:r>
        <w:t xml:space="preserve"> uprave </w:t>
      </w:r>
      <w:r w:rsidR="009552F3">
        <w:t>Manda Matijević</w:t>
      </w:r>
      <w:r>
        <w:t xml:space="preserve"> prizna</w:t>
      </w:r>
      <w:r w:rsidR="009552F3">
        <w:t>la</w:t>
      </w:r>
      <w:r>
        <w:t xml:space="preserve"> je postojanje stečajnih razlog</w:t>
      </w:r>
      <w:r w:rsidR="006324B6">
        <w:t>a nesposobnosti za plaćanje</w:t>
      </w:r>
      <w:r>
        <w:t xml:space="preserve"> i prezad</w:t>
      </w:r>
      <w:r w:rsidR="006324B6">
        <w:t>uženosti koje</w:t>
      </w:r>
      <w:r>
        <w:t xml:space="preserve"> propisuje odredba čl. 5. Stečajnog zakona ( dalje: SZ, NN 71/15). </w:t>
      </w:r>
    </w:p>
    <w:p w:rsidRDefault="006D384A" w:rsidP="009552F3" w:rsidR="00892F10">
      <w:pPr>
        <w:ind w:firstLine="1260"/>
        <w:jc w:val="both"/>
      </w:pPr>
      <w:r>
        <w:t>Na temelju iskaza</w:t>
      </w:r>
      <w:r w:rsidR="009552F3">
        <w:t xml:space="preserve"> zakonske</w:t>
      </w:r>
      <w:r w:rsidR="001C1957">
        <w:t xml:space="preserve"> zastupni</w:t>
      </w:r>
      <w:r w:rsidR="009552F3">
        <w:t>ce</w:t>
      </w:r>
      <w:r w:rsidR="001C1957">
        <w:t xml:space="preserve"> dužnika,</w:t>
      </w:r>
      <w:r>
        <w:t xml:space="preserve"> utvrđeno je da stečajni dužnik više ne ob</w:t>
      </w:r>
      <w:r w:rsidR="002118E5">
        <w:t>avlja poslovnu djelatnost i</w:t>
      </w:r>
      <w:r>
        <w:t xml:space="preserve"> da nema zaposlenih, da je vlasnik nekretnina opterećenih razlučnim pravom upisanih u zk.ul. </w:t>
      </w:r>
      <w:r w:rsidR="009552F3" w:rsidRPr="009552F3">
        <w:t xml:space="preserve">1270. k.o. </w:t>
      </w:r>
      <w:r w:rsidR="009552F3">
        <w:t>Brodski Varoš</w:t>
      </w:r>
      <w:r w:rsidR="009552F3" w:rsidRPr="009552F3">
        <w:t xml:space="preserve"> </w:t>
      </w:r>
      <w:r w:rsidR="009552F3">
        <w:t>i to</w:t>
      </w:r>
      <w:r w:rsidR="009552F3" w:rsidRPr="009552F3">
        <w:t xml:space="preserve"> kč.br. 1898/2 – kuća,</w:t>
      </w:r>
      <w:r w:rsidR="00812574">
        <w:t xml:space="preserve"> zgrade i dvorište</w:t>
      </w:r>
      <w:r w:rsidR="009552F3" w:rsidRPr="009552F3">
        <w:t xml:space="preserve"> Zagrebačk</w:t>
      </w:r>
      <w:r w:rsidR="00812574">
        <w:t xml:space="preserve">a </w:t>
      </w:r>
      <w:r w:rsidR="009552F3" w:rsidRPr="009552F3">
        <w:t>ulic</w:t>
      </w:r>
      <w:r w:rsidR="00812574">
        <w:t>a</w:t>
      </w:r>
      <w:r w:rsidR="009552F3" w:rsidRPr="009552F3">
        <w:t xml:space="preserve"> sa 1341</w:t>
      </w:r>
      <w:r w:rsidR="00892F10">
        <w:t xml:space="preserve"> m2. O</w:t>
      </w:r>
      <w:r w:rsidR="009552F3">
        <w:t xml:space="preserve"> strukturi kratkotrajne imovine koja se </w:t>
      </w:r>
      <w:r w:rsidR="005C2C63">
        <w:t xml:space="preserve">iskazuje </w:t>
      </w:r>
      <w:r w:rsidR="009552F3">
        <w:t xml:space="preserve">u bilanci za 2012. godinu prema posljednjem predanom financijskom izvješću nadležnim tijelima zakonska zastupnica dužnika nije </w:t>
      </w:r>
      <w:r w:rsidR="005C2C63">
        <w:t xml:space="preserve">se </w:t>
      </w:r>
      <w:r w:rsidR="009552F3">
        <w:t>mogla točno očitovati,</w:t>
      </w:r>
      <w:r w:rsidR="00892F10" w:rsidRPr="00892F10">
        <w:t xml:space="preserve"> osim o novcu u blagajni </w:t>
      </w:r>
      <w:r w:rsidR="00892F10">
        <w:t xml:space="preserve"> za koji se očitovala da je </w:t>
      </w:r>
      <w:r w:rsidR="00892F10" w:rsidRPr="00892F10">
        <w:t>potrošen</w:t>
      </w:r>
      <w:r w:rsidR="00892F10">
        <w:t xml:space="preserve">. </w:t>
      </w:r>
    </w:p>
    <w:p w:rsidRDefault="00892F10" w:rsidP="009552F3" w:rsidR="00C41532">
      <w:pPr>
        <w:ind w:firstLine="1260"/>
        <w:jc w:val="both"/>
      </w:pPr>
      <w:r>
        <w:t xml:space="preserve"> </w:t>
      </w:r>
      <w:r>
        <w:tab/>
        <w:t>Uvidom u posljednji javno objavljeni financijski izvještaj - bilancu za 2012. godinu utvrđeno je da</w:t>
      </w:r>
      <w:r w:rsidR="009552F3">
        <w:t xml:space="preserve"> je dužnik vlasnik </w:t>
      </w:r>
      <w:r>
        <w:t xml:space="preserve">dugotrajne imovine u iznosu od 598.519,00 Kn , te </w:t>
      </w:r>
      <w:r w:rsidR="009552F3">
        <w:t xml:space="preserve">kratkotrajne imovine u iznosu od 758.343,00 Kn </w:t>
      </w:r>
      <w:r>
        <w:t>koju čine zalihe,</w:t>
      </w:r>
      <w:r w:rsidR="009552F3">
        <w:t xml:space="preserve"> tražbine</w:t>
      </w:r>
      <w:r>
        <w:t xml:space="preserve"> i novac u blagajni</w:t>
      </w:r>
      <w:r w:rsidR="009552F3">
        <w:t>.</w:t>
      </w:r>
    </w:p>
    <w:p w:rsidRDefault="009552F3" w:rsidP="006A771C" w:rsidR="00337718" w:rsidRPr="00C95179">
      <w:pPr>
        <w:ind w:firstLine="1260"/>
        <w:jc w:val="both"/>
      </w:pPr>
      <w:r>
        <w:t xml:space="preserve"> </w:t>
      </w:r>
      <w:r>
        <w:tab/>
      </w:r>
      <w:r w:rsidR="00337718">
        <w:t xml:space="preserve">Nadalje, uvidom u </w:t>
      </w:r>
      <w:r w:rsidR="006324B6">
        <w:t>dokaze</w:t>
      </w:r>
      <w:r w:rsidR="00892F10">
        <w:t xml:space="preserve"> - zemljišnoknjižni izvadak</w:t>
      </w:r>
      <w:r w:rsidR="00337718">
        <w:t xml:space="preserve"> koje je dostavil</w:t>
      </w:r>
      <w:r w:rsidR="00A80BEB">
        <w:t>a predlagateljica Republika Hrvatska,</w:t>
      </w:r>
      <w:r w:rsidR="00337718">
        <w:t xml:space="preserve"> Ministarstvo financija, Porezna uprava</w:t>
      </w:r>
      <w:r w:rsidR="00A80BEB">
        <w:t>, P</w:t>
      </w:r>
      <w:r w:rsidR="00337718">
        <w:t>odručni ured Slavonija i Baranja</w:t>
      </w:r>
      <w:r w:rsidR="006324B6">
        <w:t>, Ispostava Slavonski Brod</w:t>
      </w:r>
      <w:r w:rsidR="00337718">
        <w:t xml:space="preserve"> utvrđeno </w:t>
      </w:r>
      <w:r w:rsidR="001C1957">
        <w:t>je da je stečajni dužnik</w:t>
      </w:r>
      <w:r>
        <w:t xml:space="preserve"> vlasnik nekretnina upisanih u zk.ul. 1270. k.o. Brodski Varoš </w:t>
      </w:r>
      <w:r w:rsidR="00221773">
        <w:t>koje su višestruko opterećene razlučnim pravima</w:t>
      </w:r>
      <w:r w:rsidR="00A80BEB">
        <w:t>.</w:t>
      </w:r>
      <w:r w:rsidR="00221773">
        <w:t xml:space="preserve"> </w:t>
      </w:r>
    </w:p>
    <w:p w:rsidRDefault="00C833FC" w:rsidP="00924966" w:rsidR="003B32B4" w:rsidRPr="00C64BC9">
      <w:pPr>
        <w:ind w:firstLine="708"/>
        <w:jc w:val="both"/>
      </w:pPr>
      <w:r>
        <w:tab/>
      </w:r>
      <w:r w:rsidR="003B32B4" w:rsidRPr="00AC55E9">
        <w:t xml:space="preserve">Nastavno tome, je utvrđeno da </w:t>
      </w:r>
      <w:r w:rsidR="006324B6">
        <w:t>su</w:t>
      </w:r>
      <w:r w:rsidR="003B32B4" w:rsidRPr="00AC55E9">
        <w:t xml:space="preserve"> na strani stečajnog dužnika ostvaren</w:t>
      </w:r>
      <w:r w:rsidR="006324B6">
        <w:t>i</w:t>
      </w:r>
      <w:r w:rsidR="003B32B4" w:rsidRPr="00AC55E9">
        <w:t xml:space="preserve"> s</w:t>
      </w:r>
      <w:r w:rsidR="003B32B4">
        <w:t>tečajni razlo</w:t>
      </w:r>
      <w:r w:rsidR="009A6390">
        <w:t>zi</w:t>
      </w:r>
      <w:r w:rsidR="003B32B4" w:rsidRPr="00AC55E9">
        <w:t xml:space="preserve"> nesposobnosti za plaćanje</w:t>
      </w:r>
      <w:r w:rsidR="0070435B">
        <w:t xml:space="preserve"> i prezaduženosti</w:t>
      </w:r>
      <w:r w:rsidR="00924966">
        <w:t xml:space="preserve"> propisan</w:t>
      </w:r>
      <w:r w:rsidR="006324B6">
        <w:t>i</w:t>
      </w:r>
      <w:r w:rsidR="00924966">
        <w:t xml:space="preserve"> odredbom čl. 5. SZ-a </w:t>
      </w:r>
      <w:r w:rsidR="006324B6">
        <w:t>te</w:t>
      </w:r>
      <w:r w:rsidR="00924966">
        <w:t xml:space="preserve"> </w:t>
      </w:r>
      <w:r w:rsidR="0070435B">
        <w:t>da je dužnik vlasnik imovine veće vrijednosti</w:t>
      </w:r>
      <w:r w:rsidR="00221773">
        <w:t xml:space="preserve"> (nekretnina</w:t>
      </w:r>
      <w:r w:rsidR="006324B6">
        <w:t xml:space="preserve">, </w:t>
      </w:r>
      <w:r w:rsidR="00221773">
        <w:t xml:space="preserve">zaliha i </w:t>
      </w:r>
      <w:r w:rsidR="006324B6">
        <w:t>tražbina</w:t>
      </w:r>
      <w:r w:rsidR="001C1957">
        <w:t xml:space="preserve">) te </w:t>
      </w:r>
      <w:r w:rsidR="00924966">
        <w:t>da je</w:t>
      </w:r>
      <w:r w:rsidR="001C1957">
        <w:t xml:space="preserve"> tako</w:t>
      </w:r>
      <w:r w:rsidR="00924966">
        <w:t xml:space="preserve"> stečajna masa dovoljna</w:t>
      </w:r>
      <w:r w:rsidR="00DC7BFB">
        <w:t xml:space="preserve"> </w:t>
      </w:r>
      <w:r w:rsidR="003B32B4" w:rsidRPr="00C64BC9">
        <w:t xml:space="preserve">za </w:t>
      </w:r>
      <w:r w:rsidR="00924966">
        <w:t>namirenje</w:t>
      </w:r>
      <w:r w:rsidR="00E10E50">
        <w:t xml:space="preserve"> troškova stečajnog  postupka, pa</w:t>
      </w:r>
      <w:r w:rsidR="00DC7BFB">
        <w:t xml:space="preserve"> je</w:t>
      </w:r>
      <w:r w:rsidR="003B32B4" w:rsidRPr="00C64BC9">
        <w:t xml:space="preserve"> valjalo</w:t>
      </w:r>
      <w:r w:rsidR="00DC7BFB">
        <w:t xml:space="preserve"> </w:t>
      </w:r>
      <w:r w:rsidR="003B32B4" w:rsidRPr="00C64BC9">
        <w:t>donijeti odluku o otvaranju st</w:t>
      </w:r>
      <w:r w:rsidR="003B32B4">
        <w:t>ečajnog</w:t>
      </w:r>
      <w:r w:rsidR="003B32B4" w:rsidRPr="00C64BC9">
        <w:t xml:space="preserve"> postupka nad stečajnim dužnikom.</w:t>
      </w:r>
    </w:p>
    <w:p w:rsidRDefault="003B32B4" w:rsidP="00F65DE7" w:rsidR="004E3903">
      <w:pPr>
        <w:jc w:val="both"/>
      </w:pPr>
      <w:r>
        <w:t xml:space="preserve"> </w:t>
      </w:r>
      <w:r>
        <w:tab/>
      </w:r>
      <w:r>
        <w:tab/>
      </w:r>
      <w:r w:rsidRPr="00C64BC9">
        <w:t>Stoga je na temelju</w:t>
      </w:r>
      <w:r>
        <w:t xml:space="preserve"> odredbe čl.</w:t>
      </w:r>
      <w:r w:rsidR="00924966">
        <w:t>129</w:t>
      </w:r>
      <w:r>
        <w:t>.</w:t>
      </w:r>
      <w:r w:rsidR="00924966">
        <w:t>, čl. 130., i čl. 131.</w:t>
      </w:r>
      <w:r>
        <w:t xml:space="preserve"> SZ-a odlučno kao u izreci rješenja</w:t>
      </w:r>
      <w:r w:rsidR="00977FB3">
        <w:t>. Izbor</w:t>
      </w:r>
      <w:r w:rsidR="00FE34D1">
        <w:t>,</w:t>
      </w:r>
      <w:r w:rsidR="00977FB3">
        <w:t xml:space="preserve"> i nastavno tome imenovanje</w:t>
      </w:r>
      <w:r w:rsidR="00FE34D1">
        <w:t>,</w:t>
      </w:r>
      <w:r w:rsidR="00977FB3">
        <w:t xml:space="preserve"> stečajnog upravitelja obavljen je metodom slučajnog odabira  sukladno odredbama čl. 84. i čl. 85. SZ-a.</w:t>
      </w:r>
    </w:p>
    <w:p w:rsidRDefault="00BC6ADD" w:rsidP="00BC6ADD" w:rsidR="00BC6ADD">
      <w:pPr>
        <w:jc w:val="both"/>
      </w:pPr>
    </w:p>
    <w:p w:rsidRDefault="00907EE2" w:rsidP="00BC6ADD" w:rsidR="00907EE2">
      <w:pPr>
        <w:jc w:val="both"/>
      </w:pPr>
    </w:p>
    <w:p w:rsidRDefault="00742F35" w:rsidP="006A771C" w:rsidR="00BC6ADD">
      <w:pPr>
        <w:ind w:firstLine="708" w:left="708"/>
        <w:jc w:val="both"/>
      </w:pPr>
      <w:r>
        <w:t xml:space="preserve">U Slavonskom Brodu, </w:t>
      </w:r>
      <w:r w:rsidR="00221773">
        <w:t>08. rujna</w:t>
      </w:r>
      <w:r w:rsidR="00CB5EE3">
        <w:t xml:space="preserve"> 201</w:t>
      </w:r>
      <w:r w:rsidR="00924966">
        <w:t>6</w:t>
      </w:r>
      <w:r w:rsidR="00BC6ADD">
        <w:t xml:space="preserve">. godine </w:t>
      </w:r>
    </w:p>
    <w:p w:rsidRDefault="00924966" w:rsidP="006A771C" w:rsidR="00924966">
      <w:pPr>
        <w:ind w:firstLine="708" w:left="708"/>
        <w:jc w:val="both"/>
      </w:pPr>
    </w:p>
    <w:p w:rsidRDefault="006A771C" w:rsidP="00BC6ADD" w:rsidR="00BC6ADD">
      <w:pPr>
        <w:jc w:val="both"/>
      </w:pPr>
      <w:r>
        <w:t xml:space="preserve">               </w:t>
      </w:r>
      <w:r w:rsidR="00CB5EE3">
        <w:t xml:space="preserve">                                                                                    </w:t>
      </w:r>
      <w:r w:rsidR="00610B0B">
        <w:t xml:space="preserve"> </w:t>
      </w:r>
      <w:r w:rsidR="00DA58C5">
        <w:t xml:space="preserve"> </w:t>
      </w:r>
      <w:r w:rsidR="0045706B">
        <w:t xml:space="preserve">  </w:t>
      </w:r>
      <w:r w:rsidR="00BC6ADD">
        <w:t>Stečajna sutkinja:</w:t>
      </w:r>
    </w:p>
    <w:p w:rsidRDefault="00CB5EE3" w:rsidP="008A43DC" w:rsidR="0045706B">
      <w:pPr>
        <w:jc w:val="both"/>
      </w:pPr>
      <w:r>
        <w:t xml:space="preserve">                                                                         </w:t>
      </w:r>
      <w:r w:rsidR="0045706B">
        <w:t xml:space="preserve">                            </w:t>
      </w:r>
      <w:r w:rsidR="008A43DC">
        <w:t xml:space="preserve">   </w:t>
      </w:r>
      <w:r w:rsidR="0045706B">
        <w:t xml:space="preserve">  </w:t>
      </w:r>
      <w:r w:rsidR="00BC6ADD">
        <w:t>Mirna Vujčić</w:t>
      </w:r>
    </w:p>
    <w:p w:rsidRDefault="00610B0B" w:rsidP="00924966" w:rsidR="00610B0B">
      <w:pPr>
        <w:jc w:val="both"/>
      </w:pPr>
      <w:r>
        <w:t xml:space="preserve">                                                                                     </w:t>
      </w:r>
    </w:p>
    <w:p w:rsidRDefault="00BC6ADD" w:rsidP="00BC6ADD" w:rsidR="00BC6ADD">
      <w:pPr>
        <w:jc w:val="both"/>
      </w:pPr>
    </w:p>
    <w:p w:rsidRDefault="00B0083D" w:rsidP="00BC6ADD" w:rsidR="00B0083D">
      <w:pPr>
        <w:jc w:val="both"/>
      </w:pPr>
    </w:p>
    <w:p w:rsidRDefault="009C7DD2" w:rsidP="00BC6ADD" w:rsidR="009C7DD2">
      <w:pPr>
        <w:jc w:val="both"/>
      </w:pPr>
    </w:p>
    <w:p w:rsidRDefault="00924966" w:rsidP="00BC6ADD" w:rsidR="00924966">
      <w:pPr>
        <w:jc w:val="both"/>
      </w:pPr>
    </w:p>
    <w:p w:rsidRDefault="00BC6ADD" w:rsidP="00BC6ADD" w:rsidR="00BC6ADD" w:rsidRPr="004D12FC">
      <w:pPr>
        <w:jc w:val="both"/>
        <w:rPr>
          <w:sz w:val="20"/>
          <w:szCs w:val="20"/>
        </w:rPr>
      </w:pPr>
      <w:r w:rsidRPr="004D12FC">
        <w:rPr>
          <w:b/>
          <w:sz w:val="20"/>
          <w:szCs w:val="20"/>
        </w:rPr>
        <w:t>NAPUTAK O PRAVNOM LIJEKU</w:t>
      </w:r>
      <w:r w:rsidRPr="004D12FC">
        <w:rPr>
          <w:sz w:val="20"/>
          <w:szCs w:val="20"/>
        </w:rPr>
        <w:t>:</w:t>
      </w:r>
    </w:p>
    <w:p w:rsidRDefault="00BC6ADD" w:rsidP="00BC6ADD" w:rsidR="00BC6ADD" w:rsidRPr="004D12FC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 xml:space="preserve">Protiv rješenja o otvaranju stečajnog postupka žalbu može izjaviti </w:t>
      </w:r>
    </w:p>
    <w:p w:rsidRDefault="001C1957" w:rsidP="00BC6ADD" w:rsidR="00BC6ADD" w:rsidRPr="004D12F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osoba ovlaštena za zastupanje dužnika </w:t>
      </w:r>
      <w:r w:rsidR="00BC6ADD" w:rsidRPr="004D12FC">
        <w:rPr>
          <w:sz w:val="20"/>
          <w:szCs w:val="20"/>
        </w:rPr>
        <w:t xml:space="preserve"> po</w:t>
      </w:r>
      <w:r>
        <w:rPr>
          <w:sz w:val="20"/>
          <w:szCs w:val="20"/>
        </w:rPr>
        <w:t xml:space="preserve"> zakonu</w:t>
      </w:r>
      <w:r w:rsidR="00BC6ADD" w:rsidRPr="004D12FC">
        <w:rPr>
          <w:sz w:val="20"/>
          <w:szCs w:val="20"/>
        </w:rPr>
        <w:t xml:space="preserve"> do dan</w:t>
      </w:r>
      <w:r w:rsidR="0047158E">
        <w:rPr>
          <w:sz w:val="20"/>
          <w:szCs w:val="20"/>
        </w:rPr>
        <w:t>a</w:t>
      </w:r>
      <w:r w:rsidR="00BC6ADD" w:rsidRPr="004D12FC">
        <w:rPr>
          <w:sz w:val="20"/>
          <w:szCs w:val="20"/>
        </w:rPr>
        <w:t xml:space="preserve"> nastupanja</w:t>
      </w:r>
    </w:p>
    <w:p w:rsidRDefault="00BC6ADD" w:rsidP="00BC6ADD" w:rsidR="001C1957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 xml:space="preserve">pravnih posljedica otvaranja stečajnog postupka. Žalba se ponosi Visokom </w:t>
      </w:r>
    </w:p>
    <w:p w:rsidRDefault="00BC6ADD" w:rsidP="00BC6ADD" w:rsidR="0047158E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>trgovačkom</w:t>
      </w:r>
      <w:r w:rsidR="001C1957">
        <w:rPr>
          <w:sz w:val="20"/>
          <w:szCs w:val="20"/>
        </w:rPr>
        <w:t xml:space="preserve"> </w:t>
      </w:r>
      <w:r w:rsidRPr="004D12FC">
        <w:rPr>
          <w:sz w:val="20"/>
          <w:szCs w:val="20"/>
        </w:rPr>
        <w:t>sudu Republike</w:t>
      </w:r>
      <w:r w:rsidR="002F3754">
        <w:rPr>
          <w:sz w:val="20"/>
          <w:szCs w:val="20"/>
        </w:rPr>
        <w:t xml:space="preserve"> Hrvatske putem ovoga suda u tri</w:t>
      </w:r>
      <w:r w:rsidRPr="004D12FC">
        <w:rPr>
          <w:sz w:val="20"/>
          <w:szCs w:val="20"/>
        </w:rPr>
        <w:t xml:space="preserve"> primjerka </w:t>
      </w:r>
    </w:p>
    <w:p w:rsidRDefault="002F3754" w:rsidP="00BC6ADD" w:rsidR="00BC6ADD" w:rsidRPr="004D12FC">
      <w:pPr>
        <w:jc w:val="both"/>
        <w:rPr>
          <w:sz w:val="20"/>
          <w:szCs w:val="20"/>
        </w:rPr>
      </w:pPr>
      <w:r>
        <w:rPr>
          <w:sz w:val="20"/>
          <w:szCs w:val="20"/>
        </w:rPr>
        <w:t>u roku od os</w:t>
      </w:r>
      <w:r w:rsidR="0047158E">
        <w:rPr>
          <w:sz w:val="20"/>
          <w:szCs w:val="20"/>
        </w:rPr>
        <w:t>a</w:t>
      </w:r>
      <w:r>
        <w:rPr>
          <w:sz w:val="20"/>
          <w:szCs w:val="20"/>
        </w:rPr>
        <w:t>m dana od dostave rješenja</w:t>
      </w:r>
      <w:r w:rsidR="004E6CAB">
        <w:rPr>
          <w:sz w:val="20"/>
          <w:szCs w:val="20"/>
        </w:rPr>
        <w:t>.</w:t>
      </w:r>
      <w:r w:rsidR="00BC6ADD" w:rsidRPr="004D12FC">
        <w:rPr>
          <w:sz w:val="20"/>
          <w:szCs w:val="20"/>
        </w:rPr>
        <w:t xml:space="preserve"> </w:t>
      </w:r>
    </w:p>
    <w:p w:rsidRDefault="00142728" w:rsidP="00BC6ADD" w:rsidR="00142728">
      <w:pPr>
        <w:jc w:val="both"/>
      </w:pPr>
    </w:p>
    <w:p w:rsidRDefault="00142728" w:rsidP="00BC6ADD" w:rsidR="00142728">
      <w:pPr>
        <w:jc w:val="both"/>
      </w:pPr>
    </w:p>
    <w:p w:rsidRDefault="00B0083D" w:rsidP="00BC6ADD" w:rsidR="00B0083D">
      <w:pPr>
        <w:jc w:val="both"/>
      </w:pPr>
    </w:p>
    <w:p w:rsidRDefault="009C7DD2" w:rsidP="00BC6ADD" w:rsidR="009C7DD2">
      <w:pPr>
        <w:jc w:val="both"/>
      </w:pPr>
    </w:p>
    <w:p w:rsidRDefault="00B0083D" w:rsidP="00BC6ADD" w:rsidR="00B0083D">
      <w:pPr>
        <w:jc w:val="both"/>
      </w:pPr>
    </w:p>
    <w:p w:rsidRDefault="00B0083D" w:rsidP="00BC6ADD" w:rsidR="00B0083D">
      <w:pPr>
        <w:jc w:val="both"/>
      </w:pPr>
    </w:p>
    <w:p w:rsidRDefault="00B0083D" w:rsidP="00BC6ADD" w:rsidR="00B0083D">
      <w:pPr>
        <w:jc w:val="both"/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684919" w:rsidP="00684919" w:rsidR="00684919" w:rsidRPr="00684919">
      <w:pPr>
        <w:jc w:val="both"/>
      </w:pPr>
      <w:r w:rsidRPr="00684919">
        <w:t>- Sudskom registru odmah elektronskim putem</w:t>
      </w:r>
    </w:p>
    <w:p w:rsidRDefault="00337718" w:rsidP="00BC6ADD" w:rsidR="00337718">
      <w:pPr>
        <w:jc w:val="both"/>
      </w:pPr>
      <w:r>
        <w:t>te dostaviti neposredno:</w:t>
      </w:r>
    </w:p>
    <w:p w:rsidRDefault="00337718" w:rsidP="00337718" w:rsidR="00337718">
      <w:pPr>
        <w:jc w:val="both"/>
      </w:pPr>
      <w:r>
        <w:t>- podnositeljima prijedloga (RH po ŽDO Građansko upravni odjel</w:t>
      </w:r>
      <w:r w:rsidR="000B1E90">
        <w:t xml:space="preserve"> i Fondu za zaštitu okoliša</w:t>
      </w:r>
      <w:r>
        <w:t>)</w:t>
      </w:r>
    </w:p>
    <w:p w:rsidRDefault="00907EE2" w:rsidP="00337718" w:rsidR="00907EE2">
      <w:pPr>
        <w:jc w:val="both"/>
      </w:pPr>
      <w:r>
        <w:t>- stečajnom upravitelju</w:t>
      </w:r>
    </w:p>
    <w:p w:rsidRDefault="00337718" w:rsidP="00337718" w:rsidR="00337718">
      <w:pPr>
        <w:jc w:val="both"/>
      </w:pPr>
      <w:r>
        <w:t xml:space="preserve">- </w:t>
      </w:r>
      <w:r w:rsidR="00907EE2">
        <w:t>zakonskom zastupniku dužnika</w:t>
      </w:r>
    </w:p>
    <w:p w:rsidRDefault="00337718" w:rsidP="00337718" w:rsidR="00337718">
      <w:pPr>
        <w:jc w:val="both"/>
      </w:pPr>
      <w:r>
        <w:t>- Financijskoj agenciji</w:t>
      </w:r>
    </w:p>
    <w:p w:rsidRDefault="00353D4D" w:rsidP="00337718" w:rsidR="00337718">
      <w:pPr>
        <w:jc w:val="both"/>
      </w:pPr>
      <w:r>
        <w:t>- b</w:t>
      </w:r>
      <w:r w:rsidR="00337718">
        <w:t>ankama dužnika (Hypo</w:t>
      </w:r>
      <w:r w:rsidR="00907EE2">
        <w:t xml:space="preserve"> Alpe-Adria-Bank</w:t>
      </w:r>
      <w:r w:rsidR="00337718">
        <w:t xml:space="preserve">, </w:t>
      </w:r>
      <w:r w:rsidR="000B1E90">
        <w:t>Privredna</w:t>
      </w:r>
      <w:r w:rsidR="00907EE2">
        <w:t xml:space="preserve"> </w:t>
      </w:r>
      <w:r w:rsidR="00684919">
        <w:t xml:space="preserve">banka </w:t>
      </w:r>
      <w:r w:rsidR="00907EE2">
        <w:t>d.d.</w:t>
      </w:r>
      <w:r w:rsidR="00337718">
        <w:t>)</w:t>
      </w:r>
    </w:p>
    <w:p w:rsidRDefault="00337718" w:rsidP="00337718" w:rsidR="00337718">
      <w:pPr>
        <w:jc w:val="both"/>
      </w:pPr>
      <w:r>
        <w:t>- Ispostavi Porezne uprave Slavonski Brod,</w:t>
      </w:r>
    </w:p>
    <w:p w:rsidRDefault="00337718" w:rsidP="00337718" w:rsidR="00337718">
      <w:pPr>
        <w:jc w:val="both"/>
      </w:pPr>
      <w:r>
        <w:t>- ZK odjelu Općinskog suda u Sl. Brodu uz dopis</w:t>
      </w:r>
    </w:p>
    <w:p w:rsidRDefault="00337718" w:rsidP="00337718" w:rsidR="00337718">
      <w:pPr>
        <w:jc w:val="both"/>
      </w:pPr>
      <w:r>
        <w:t>- Polic</w:t>
      </w:r>
      <w:r w:rsidR="00907EE2">
        <w:t>ijskoj upravi Brodsko-posavskoj</w:t>
      </w:r>
      <w:r>
        <w:t xml:space="preserve"> </w:t>
      </w:r>
    </w:p>
    <w:p w:rsidRDefault="00337718" w:rsidP="00337718" w:rsidR="00337718">
      <w:pPr>
        <w:jc w:val="both"/>
      </w:pPr>
    </w:p>
    <w:p w:rsidRDefault="00BC6ADD" w:rsidP="00BC6ADD" w:rsidR="00BC6ADD">
      <w:pPr>
        <w:jc w:val="both"/>
      </w:pPr>
    </w:p>
    <w:p w:rsidRDefault="00ED3B79" w:rsidR="00ED3B79"/>
    <w:sectPr w:rsidSect="003B32B4" w:rsidR="00ED3B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C75" w:rsidR="007D6C75">
      <w:r>
        <w:separator/>
      </w:r>
    </w:p>
  </w:endnote>
  <w:endnote w:id="0" w:type="continuationSeparator">
    <w:p w:rsidRDefault="007D6C75" w:rsidR="007D6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C75" w:rsidR="007D6C75">
      <w:r>
        <w:separator/>
      </w:r>
    </w:p>
  </w:footnote>
  <w:footnote w:id="0" w:type="continuationSeparator">
    <w:p w:rsidRDefault="007D6C75" w:rsidR="007D6C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36A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216F8"/>
    <w:rsid w:val="00022264"/>
    <w:rsid w:val="0002265F"/>
    <w:rsid w:val="0003798D"/>
    <w:rsid w:val="00037D74"/>
    <w:rsid w:val="0004407F"/>
    <w:rsid w:val="000540D4"/>
    <w:rsid w:val="0005691B"/>
    <w:rsid w:val="00066171"/>
    <w:rsid w:val="00077303"/>
    <w:rsid w:val="0008244B"/>
    <w:rsid w:val="00090CDF"/>
    <w:rsid w:val="000913E8"/>
    <w:rsid w:val="000947BE"/>
    <w:rsid w:val="00094D57"/>
    <w:rsid w:val="000A7B5D"/>
    <w:rsid w:val="000B1E90"/>
    <w:rsid w:val="000B77A7"/>
    <w:rsid w:val="000C1077"/>
    <w:rsid w:val="000C7DE6"/>
    <w:rsid w:val="000D73B2"/>
    <w:rsid w:val="000F1F00"/>
    <w:rsid w:val="000F5A2C"/>
    <w:rsid w:val="0010477F"/>
    <w:rsid w:val="00122DFF"/>
    <w:rsid w:val="0013242F"/>
    <w:rsid w:val="001327F2"/>
    <w:rsid w:val="00133959"/>
    <w:rsid w:val="00137320"/>
    <w:rsid w:val="00142728"/>
    <w:rsid w:val="00144F05"/>
    <w:rsid w:val="00152680"/>
    <w:rsid w:val="001557F8"/>
    <w:rsid w:val="00163EBB"/>
    <w:rsid w:val="0016770E"/>
    <w:rsid w:val="0017564C"/>
    <w:rsid w:val="00180DF9"/>
    <w:rsid w:val="001A2045"/>
    <w:rsid w:val="001B3971"/>
    <w:rsid w:val="001B3C25"/>
    <w:rsid w:val="001C1957"/>
    <w:rsid w:val="001C2B9F"/>
    <w:rsid w:val="001C6A23"/>
    <w:rsid w:val="001D4EFB"/>
    <w:rsid w:val="001E1C4E"/>
    <w:rsid w:val="001E4FF6"/>
    <w:rsid w:val="001E6341"/>
    <w:rsid w:val="001F4C28"/>
    <w:rsid w:val="001F5D47"/>
    <w:rsid w:val="002118E5"/>
    <w:rsid w:val="00212129"/>
    <w:rsid w:val="00214A5F"/>
    <w:rsid w:val="00221773"/>
    <w:rsid w:val="00223443"/>
    <w:rsid w:val="00223FEB"/>
    <w:rsid w:val="002349B9"/>
    <w:rsid w:val="00243B0B"/>
    <w:rsid w:val="00256152"/>
    <w:rsid w:val="0027322F"/>
    <w:rsid w:val="002850D1"/>
    <w:rsid w:val="002A462C"/>
    <w:rsid w:val="002B0716"/>
    <w:rsid w:val="002B4777"/>
    <w:rsid w:val="002B52A4"/>
    <w:rsid w:val="002B7419"/>
    <w:rsid w:val="002C67F8"/>
    <w:rsid w:val="002D31AE"/>
    <w:rsid w:val="002D3385"/>
    <w:rsid w:val="002D5944"/>
    <w:rsid w:val="002E0BAA"/>
    <w:rsid w:val="002F3754"/>
    <w:rsid w:val="002F6F85"/>
    <w:rsid w:val="00302990"/>
    <w:rsid w:val="00303AE1"/>
    <w:rsid w:val="003061F5"/>
    <w:rsid w:val="0032582C"/>
    <w:rsid w:val="00332B53"/>
    <w:rsid w:val="00333808"/>
    <w:rsid w:val="00337718"/>
    <w:rsid w:val="00346224"/>
    <w:rsid w:val="00353D4D"/>
    <w:rsid w:val="0036221F"/>
    <w:rsid w:val="00382C45"/>
    <w:rsid w:val="00385594"/>
    <w:rsid w:val="00385873"/>
    <w:rsid w:val="00386150"/>
    <w:rsid w:val="003B32B4"/>
    <w:rsid w:val="003C3ED4"/>
    <w:rsid w:val="003C4BC5"/>
    <w:rsid w:val="003D7D17"/>
    <w:rsid w:val="003E6694"/>
    <w:rsid w:val="003E7C8D"/>
    <w:rsid w:val="0044678E"/>
    <w:rsid w:val="00451076"/>
    <w:rsid w:val="00455153"/>
    <w:rsid w:val="004569A3"/>
    <w:rsid w:val="0045706B"/>
    <w:rsid w:val="004612A6"/>
    <w:rsid w:val="004703F4"/>
    <w:rsid w:val="0047158E"/>
    <w:rsid w:val="004921B9"/>
    <w:rsid w:val="004A481D"/>
    <w:rsid w:val="004B6E00"/>
    <w:rsid w:val="004B7696"/>
    <w:rsid w:val="004C7284"/>
    <w:rsid w:val="004D12FC"/>
    <w:rsid w:val="004D13AC"/>
    <w:rsid w:val="004D7492"/>
    <w:rsid w:val="004E3903"/>
    <w:rsid w:val="004E6CAB"/>
    <w:rsid w:val="00505732"/>
    <w:rsid w:val="00506E65"/>
    <w:rsid w:val="00507C98"/>
    <w:rsid w:val="00513525"/>
    <w:rsid w:val="005222AB"/>
    <w:rsid w:val="00527AF6"/>
    <w:rsid w:val="00542BA7"/>
    <w:rsid w:val="005516B2"/>
    <w:rsid w:val="005550F0"/>
    <w:rsid w:val="00561653"/>
    <w:rsid w:val="00571749"/>
    <w:rsid w:val="00580647"/>
    <w:rsid w:val="00583B2D"/>
    <w:rsid w:val="005910BE"/>
    <w:rsid w:val="005925B8"/>
    <w:rsid w:val="005A6FDE"/>
    <w:rsid w:val="005B22FA"/>
    <w:rsid w:val="005C2C63"/>
    <w:rsid w:val="005C63D8"/>
    <w:rsid w:val="005D56ED"/>
    <w:rsid w:val="005D7A1D"/>
    <w:rsid w:val="005F0B25"/>
    <w:rsid w:val="00605405"/>
    <w:rsid w:val="00610B0B"/>
    <w:rsid w:val="00615643"/>
    <w:rsid w:val="00622611"/>
    <w:rsid w:val="00622FC8"/>
    <w:rsid w:val="00624895"/>
    <w:rsid w:val="006324B6"/>
    <w:rsid w:val="00634E95"/>
    <w:rsid w:val="00650C41"/>
    <w:rsid w:val="006525C9"/>
    <w:rsid w:val="00671B75"/>
    <w:rsid w:val="00684919"/>
    <w:rsid w:val="00686C52"/>
    <w:rsid w:val="0069760D"/>
    <w:rsid w:val="006A771C"/>
    <w:rsid w:val="006B3A09"/>
    <w:rsid w:val="006C10AC"/>
    <w:rsid w:val="006D384A"/>
    <w:rsid w:val="006D5CD0"/>
    <w:rsid w:val="006D6C4E"/>
    <w:rsid w:val="006E4131"/>
    <w:rsid w:val="006F5178"/>
    <w:rsid w:val="0070064E"/>
    <w:rsid w:val="00701428"/>
    <w:rsid w:val="0070435B"/>
    <w:rsid w:val="0071075A"/>
    <w:rsid w:val="0073270D"/>
    <w:rsid w:val="00742F35"/>
    <w:rsid w:val="00752A31"/>
    <w:rsid w:val="007541F7"/>
    <w:rsid w:val="00754F6E"/>
    <w:rsid w:val="0075725E"/>
    <w:rsid w:val="00770B68"/>
    <w:rsid w:val="007711BF"/>
    <w:rsid w:val="00773DE5"/>
    <w:rsid w:val="00795DB0"/>
    <w:rsid w:val="007B26D8"/>
    <w:rsid w:val="007C1DF6"/>
    <w:rsid w:val="007D6C75"/>
    <w:rsid w:val="007E05E5"/>
    <w:rsid w:val="008046C4"/>
    <w:rsid w:val="00807580"/>
    <w:rsid w:val="0081208C"/>
    <w:rsid w:val="00812574"/>
    <w:rsid w:val="00815426"/>
    <w:rsid w:val="00815B9F"/>
    <w:rsid w:val="008202FA"/>
    <w:rsid w:val="00835378"/>
    <w:rsid w:val="00851247"/>
    <w:rsid w:val="00852DAB"/>
    <w:rsid w:val="00861E1D"/>
    <w:rsid w:val="00865C90"/>
    <w:rsid w:val="0088270F"/>
    <w:rsid w:val="00892F10"/>
    <w:rsid w:val="00896B58"/>
    <w:rsid w:val="008A00E7"/>
    <w:rsid w:val="008A117C"/>
    <w:rsid w:val="008A43DC"/>
    <w:rsid w:val="008A4413"/>
    <w:rsid w:val="008A6F76"/>
    <w:rsid w:val="008B1024"/>
    <w:rsid w:val="008C081C"/>
    <w:rsid w:val="008D5AAC"/>
    <w:rsid w:val="008D613C"/>
    <w:rsid w:val="008E4C6B"/>
    <w:rsid w:val="00902779"/>
    <w:rsid w:val="00903EC2"/>
    <w:rsid w:val="009046C7"/>
    <w:rsid w:val="00907EE2"/>
    <w:rsid w:val="009128D3"/>
    <w:rsid w:val="00924966"/>
    <w:rsid w:val="009519F1"/>
    <w:rsid w:val="009552F3"/>
    <w:rsid w:val="009679FA"/>
    <w:rsid w:val="009710B5"/>
    <w:rsid w:val="00974786"/>
    <w:rsid w:val="00977FB3"/>
    <w:rsid w:val="00980C51"/>
    <w:rsid w:val="00983244"/>
    <w:rsid w:val="00993667"/>
    <w:rsid w:val="009A451C"/>
    <w:rsid w:val="009A4A9F"/>
    <w:rsid w:val="009A6390"/>
    <w:rsid w:val="009B571B"/>
    <w:rsid w:val="009C7DD2"/>
    <w:rsid w:val="009D15BD"/>
    <w:rsid w:val="009D471C"/>
    <w:rsid w:val="009D6D4B"/>
    <w:rsid w:val="009E2D9C"/>
    <w:rsid w:val="009E54F0"/>
    <w:rsid w:val="009E7225"/>
    <w:rsid w:val="009F1C03"/>
    <w:rsid w:val="009F3006"/>
    <w:rsid w:val="009F661A"/>
    <w:rsid w:val="00A10BE2"/>
    <w:rsid w:val="00A23A2E"/>
    <w:rsid w:val="00A27B58"/>
    <w:rsid w:val="00A638F8"/>
    <w:rsid w:val="00A678A1"/>
    <w:rsid w:val="00A74C56"/>
    <w:rsid w:val="00A77E56"/>
    <w:rsid w:val="00A80BEB"/>
    <w:rsid w:val="00A86D52"/>
    <w:rsid w:val="00A91F26"/>
    <w:rsid w:val="00A936AA"/>
    <w:rsid w:val="00AA2E6C"/>
    <w:rsid w:val="00AA4A0C"/>
    <w:rsid w:val="00AB0545"/>
    <w:rsid w:val="00AC25E2"/>
    <w:rsid w:val="00AD0278"/>
    <w:rsid w:val="00AD1C3B"/>
    <w:rsid w:val="00B0083D"/>
    <w:rsid w:val="00B023E1"/>
    <w:rsid w:val="00B073C3"/>
    <w:rsid w:val="00B31C71"/>
    <w:rsid w:val="00B34F4E"/>
    <w:rsid w:val="00B42CD2"/>
    <w:rsid w:val="00B43659"/>
    <w:rsid w:val="00B60117"/>
    <w:rsid w:val="00B85DE0"/>
    <w:rsid w:val="00B87CF9"/>
    <w:rsid w:val="00BA356E"/>
    <w:rsid w:val="00BA7969"/>
    <w:rsid w:val="00BB122E"/>
    <w:rsid w:val="00BB288D"/>
    <w:rsid w:val="00BC1B40"/>
    <w:rsid w:val="00BC21C0"/>
    <w:rsid w:val="00BC6ADD"/>
    <w:rsid w:val="00BD1745"/>
    <w:rsid w:val="00BD1AFC"/>
    <w:rsid w:val="00BE09ED"/>
    <w:rsid w:val="00BE207F"/>
    <w:rsid w:val="00BE515C"/>
    <w:rsid w:val="00C01E12"/>
    <w:rsid w:val="00C1038E"/>
    <w:rsid w:val="00C126FB"/>
    <w:rsid w:val="00C26755"/>
    <w:rsid w:val="00C41532"/>
    <w:rsid w:val="00C41E5F"/>
    <w:rsid w:val="00C4522B"/>
    <w:rsid w:val="00C50DD2"/>
    <w:rsid w:val="00C74430"/>
    <w:rsid w:val="00C827F1"/>
    <w:rsid w:val="00C833FC"/>
    <w:rsid w:val="00C95179"/>
    <w:rsid w:val="00CA0BC8"/>
    <w:rsid w:val="00CA7AD7"/>
    <w:rsid w:val="00CB1A68"/>
    <w:rsid w:val="00CB3F1D"/>
    <w:rsid w:val="00CB5EE3"/>
    <w:rsid w:val="00CE5363"/>
    <w:rsid w:val="00CF3C68"/>
    <w:rsid w:val="00D10730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74672"/>
    <w:rsid w:val="00D76EA0"/>
    <w:rsid w:val="00D85F40"/>
    <w:rsid w:val="00D963A6"/>
    <w:rsid w:val="00DA58C5"/>
    <w:rsid w:val="00DA7C3A"/>
    <w:rsid w:val="00DB1CDA"/>
    <w:rsid w:val="00DC7BFB"/>
    <w:rsid w:val="00DD08AC"/>
    <w:rsid w:val="00DD2421"/>
    <w:rsid w:val="00DF2BEA"/>
    <w:rsid w:val="00E10E50"/>
    <w:rsid w:val="00E13307"/>
    <w:rsid w:val="00E32C2C"/>
    <w:rsid w:val="00E53819"/>
    <w:rsid w:val="00E61DBB"/>
    <w:rsid w:val="00E75CDD"/>
    <w:rsid w:val="00E844A3"/>
    <w:rsid w:val="00E93864"/>
    <w:rsid w:val="00E950D1"/>
    <w:rsid w:val="00EC5F5E"/>
    <w:rsid w:val="00ED3B79"/>
    <w:rsid w:val="00ED4713"/>
    <w:rsid w:val="00ED5E74"/>
    <w:rsid w:val="00ED5F64"/>
    <w:rsid w:val="00EE1F27"/>
    <w:rsid w:val="00EE3B74"/>
    <w:rsid w:val="00EE5170"/>
    <w:rsid w:val="00EF3B59"/>
    <w:rsid w:val="00EF5D84"/>
    <w:rsid w:val="00F0147E"/>
    <w:rsid w:val="00F2321F"/>
    <w:rsid w:val="00F23770"/>
    <w:rsid w:val="00F26A78"/>
    <w:rsid w:val="00F31E67"/>
    <w:rsid w:val="00F354E7"/>
    <w:rsid w:val="00F47538"/>
    <w:rsid w:val="00F6314C"/>
    <w:rsid w:val="00F65DE7"/>
    <w:rsid w:val="00F91617"/>
    <w:rsid w:val="00FD4F2E"/>
    <w:rsid w:val="00FE34D1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7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2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28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2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2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7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2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28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2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2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UNIVERZAL društvo s ograničenom odgovornošću za trgovinu i usluge; EURO UNIVERZAL društvo s ograničenom odgovornošću za trgovinu i usluge</izvorni_sadrzaj>
    <derivirana_varijabla naziv="DomainObject.Predmet.ProtustrankaFormated_1">  EURO UNIVERZAL društvo s ograničenom odgovornošću za trgovinu i usluge; EURO UNIVERZAL društvo s ograničenom odgovornošću za trgovinu i usluge</derivirana_varijabla>
  </DomainObject.Predmet.ProtustrankaFormated>
  <DomainObject.Predmet.ProtustrankaFormatedOIB>
    <izvorni_sadrzaj>  EURO UNIVERZAL društvo s ograničenom odgovornošću za trgovinu i usluge, OIB 42198185552; EURO UNIVERZAL društvo s ograničenom odgovornošću za trgovinu i usluge, OIB 42198185552</izvorni_sadrzaj>
    <derivirana_varijabla naziv="DomainObject.Predmet.ProtustrankaFormatedOIB_1">  EURO UNIVERZAL društvo s ograničenom odgovornošću za trgovinu i usluge, OIB 42198185552; EURO UNIVERZAL društvo s ograničenom odgovornošću za trgovinu i usluge, OIB 42198185552</derivirana_varijabla>
  </DomainObject.Predmet.ProtustrankaFormatedOIB>
  <DomainObject.Predmet.ProtustrankaFormatedWithAdress>
    <izvorni_sadrzaj> EURO UNIVERZAL društvo s ograničenom odgovornošću za trgovinu i usluge, Savska 3 , 35000 Gornja Vrba; EURO UNIVERZAL društvo s ograničenom odgovornošću za trgovinu i usluge, Savska 3 , 35000 Gornja Vrba</izvorni_sadrzaj>
    <derivirana_varijabla naziv="DomainObject.Predmet.ProtustrankaFormatedWithAdress_1"> EURO UNIVERZAL društvo s ograničenom odgovornošću za trgovinu i usluge, Savska 3 , 35000 Gornja Vrba; EURO UNIVERZAL društvo s ograničenom odgovornošću za trgovinu i usluge, Savska 3 , 35000 Gornja Vrba</derivirana_varijabla>
  </DomainObject.Predmet.ProtustrankaFormatedWithAdress>
  <DomainObject.Predmet.ProtustrankaFormatedWithAdressOIB>
    <izvorni_sadrzaj> EURO UNIVERZAL društvo s ograničenom odgovornošću za trgovinu i usluge, OIB 42198185552, Savska 3 , 35000 Gornja Vrba; EURO UNIVERZAL društvo s ograničenom odgovornošću za trgovinu i usluge, OIB 42198185552, Savska 3 , 35000 Gornja Vrba</izvorni_sadrzaj>
    <derivirana_varijabla naziv="DomainObject.Predmet.ProtustrankaFormatedWithAdressOIB_1"> EURO UNIVERZAL društvo s ograničenom odgovornošću za trgovinu i usluge, OIB 42198185552, Savska 3 , 35000 Gornja Vrba; EURO UNIVERZAL društvo s ograničenom odgovornošću za trgovinu i usluge, OIB 42198185552, Savska 3 , 35000 Gornja Vrba</derivirana_varijabla>
  </DomainObject.Predmet.ProtustrankaFormatedWithAdressOIB>
  <DomainObject.Predmet.ProtustrankaWithAdress>
    <izvorni_sadrzaj>EURO UNIVERZAL društvo s ograničenom odgovornošću za trgovinu i usluge Savska 3 , 35000 Gornja Vrba, EURO UNIVERZAL društvo s ograničenom odgovornošću za trgovinu i usluge Savska 3 , 35000 Gornja Vrba</izvorni_sadrzaj>
    <derivirana_varijabla naziv="DomainObject.Predmet.ProtustrankaWithAdress_1">EURO UNIVERZAL društvo s ograničenom odgovornošću za trgovinu i usluge Savska 3 , 35000 Gornja Vrba, EURO UNIVERZAL društvo s ograničenom odgovornošću za trgovinu i usluge Savska 3 , 35000 Gornja Vrba</derivirana_varijabla>
  </DomainObject.Predmet.ProtustrankaWithAdress>
  <DomainObject.Predmet.ProtustrankaWithAdressOIB>
    <izvorni_sadrzaj>EURO UNIVERZAL društvo s ograničenom odgovornošću za trgovinu i usluge, OIB 42198185552, Savska 3 , 35000 Gornja Vrba, EURO UNIVERZAL društvo s ograničenom odgovornošću za trgovinu i usluge, OIB 42198185552, Savska 3 , 35000 Gornja Vrba</izvorni_sadrzaj>
    <derivirana_varijabla naziv="DomainObject.Predmet.ProtustrankaWithAdressOIB_1">EURO UNIVERZAL društvo s ograničenom odgovornošću za trgovinu i usluge, OIB 42198185552, Savska 3 , 35000 Gornja Vrba, EURO UNIVERZAL društvo s ograničenom odgovornošću za trgovinu i usluge, OIB 42198185552, Savska 3 , 35000 Gornja Vrba</derivirana_varijabla>
  </DomainObject.Predmet.ProtustrankaWithAdressOIB>
  <DomainObject.Predmet.ProtustrankaNazivFormated>
    <izvorni_sadrzaj>EURO UNIVERZAL društvo s ograničenom odgovornošću za trgovinu i usluge,EURO UNIVERZAL društvo s ograničenom odgovornošću za trgovinu i usluge</izvorni_sadrzaj>
    <derivirana_varijabla naziv="DomainObject.Predmet.ProtustrankaNazivFormated_1">EURO UNIVERZAL društvo s ograničenom odgovornošću za trgovinu i usluge,EURO UNIVERZAL društvo s ograničenom odgovornošću za trgovinu i usluge</derivirana_varijabla>
  </DomainObject.Predmet.ProtustrankaNazivFormated>
  <DomainObject.Predmet.ProtustrankaNazivFormatedOIB>
    <izvorni_sadrzaj>EURO UNIVERZAL društvo s ograničenom odgovornošću za trgovinu i usluge, OIB 42198185552,EURO UNIVERZAL društvo s ograničenom odgovornošću za trgovinu i usluge, OIB 42198185552</izvorni_sadrzaj>
    <derivirana_varijabla naziv="DomainObject.Predmet.ProtustrankaNazivFormatedOIB_1">EURO UNIVERZAL društvo s ograničenom odgovornošću za trgovinu i usluge, OIB 42198185552,EURO UNIVERZAL društvo s ograničenom odgovornošću za trgovinu i usluge, OIB 42198185552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učinkovitost; REPUBLIKA HRVATSKA ,MINISTARSTVO FINANCIJA -POREZNA UPRAVA SLAV. BROD zastupanog po punomoćniku ŽUPANIJSKO DRŽAVNO ODVJETNIŠTVO SLAV. BROD; Vesna Lazarić; Gabrijel Zovak</izvorni_sadrzaj>
    <derivirana_varijabla naziv="DomainObject.Predmet.StrankaFormated_1">  Fond za zaštitu okoliša i energetsku učinkovitost; REPUBLIKA HRVATSKA ,MINISTARSTVO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Fond za zaštitu okoliša i energetsku učinkovitost, OIB 85828625994; REPUBLIKA HRVATSKA ,MINISTARSTVO FINANCIJA -POREZNA UPRAVA SLAV. BROD, OIB 18683136487 zastupanog po punomoćniku ŽUPANIJSKO DRŽAVNO ODVJETNIŠTVO SLAV. BROD; Vesna Lazarić; Gabrijel Zovak</izvorni_sadrzaj>
    <derivirana_varijabla naziv="DomainObject.Predmet.StrankaFormatedOIB_1">  Fond za zaštitu okoliša i energetsku učinkovitost, OIB 85828625994; REPUBLIKA HRVATSKA ,MINISTARSTVO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Fond za zaštitu okoliša i energetsku učinkovitost, Radnička cesta 80, 10000 Zagreb; REPUBLIKA HRVATSKA ,MINISTARSTVO FINANCIJA -POREZNA UPRAVA SLAV. BROD zastupanog po punomoćniku ŽUPANIJSKO DRŽAVNO ODVJETNIŠTVO SLAV. BROD; Vesna Lazarić; Gabrijel Zovak</izvorni_sadrzaj>
    <derivirana_varijabla naziv="DomainObject.Predmet.StrankaFormatedWithAdress_1"> Fond za zaštitu okoliša i energetsku učinkovitost, Radnička cesta 80, 10000 Zagreb; REPUBLIKA HRVATSKA ,MINISTARSTVO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Fond za zaštitu okoliša i energetsku učinkovitost, OIB 85828625994, Radnička cesta 80, 10000 Zagreb; REPUBLIKA HRVATSKA ,MINISTARSTVO FINANCIJA -POREZNA UPRAVA SLAV. BROD, OIB 18683136487 zastupanog po punomoćniku ŽUPANIJSKO DRŽAVNO ODVJETNIŠTVO SLAV. BROD; Vesna Lazarić; Gabrijel Zovak</izvorni_sadrzaj>
    <derivirana_varijabla naziv="DomainObject.Predmet.StrankaFormatedWithAdressOIB_1"> Fond za zaštitu okoliša i energetsku učinkovitost, OIB 85828625994, Radnička cesta 80, 10000 Zagreb; REPUBLIKA HRVATSKA ,MINISTARSTVO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Fond za zaštitu okoliša i energetsku učinkovitost Radnička cesta 80,10000 Zagreb,REPUBLIKA HRVATSKA ,MINISTARSTVO FINANCIJA -POREZNA UPRAVA SLAV. BROD </izvorni_sadrzaj>
    <derivirana_varijabla naziv="DomainObject.Predmet.StrankaWithAdress_1">Fond za zaštitu okoliša i energetsku učinkovitost Radnička cesta 80,10000 Zagreb,REPUBLIKA HRVATSKA ,MINISTARSTVO FINANCIJA -POREZNA UPRAVA SLAV. BROD </derivirana_varijabla>
  </DomainObject.Predmet.StrankaWithAdress>
  <DomainObject.Predmet.StrankaWithAdressOIB>
    <izvorni_sadrzaj>Fond za zaštitu okoliša i energetsku učinkovitost, OIB 85828625994, Radnička cesta 80,10000 Zagreb,REPUBLIKA HRVATSKA ,MINISTARSTVO FINANCIJA -POREZNA UPRAVA SLAV. BROD, OIB 18683136487</izvorni_sadrzaj>
    <derivirana_varijabla naziv="DomainObject.Predmet.StrankaWithAdressOIB_1">Fond za zaštitu okoliša i energetsku učinkovitost, OIB 85828625994, Radnička cesta 80,10000 Zagreb,REPUBLIKA HRVATSKA ,MINISTARSTVO FINANCIJA -POREZNA UPRAVA SLAV. BROD, OIB 18683136487</derivirana_varijabla>
  </DomainObject.Predmet.StrankaWithAdressOIB>
  <DomainObject.Predmet.StrankaNazivFormated>
    <izvorni_sadrzaj>Fond za zaštitu okoliša i energetsku učinkovitost,REPUBLIKA HRVATSKA ,MINISTARSTVO FINANCIJA -POREZNA UPRAVA SLAV. BROD</izvorni_sadrzaj>
    <derivirana_varijabla naziv="DomainObject.Predmet.StrankaNazivFormated_1">Fond za zaštitu okoliša i energetsku učinkovitost,REPUBLIKA HRVATSKA ,MINISTARSTVO FINANCIJA -POREZNA UPRAVA SLAV. BROD</derivirana_varijabla>
  </DomainObject.Predmet.StrankaNazivFormated>
  <DomainObject.Predmet.StrankaNazivFormatedOIB>
    <izvorni_sadrzaj>Fond za zaštitu okoliša i energetsku učinkovitost, OIB 85828625994,REPUBLIKA HRVATSKA ,MINISTARSTVO FINANCIJA -POREZNA UPRAVA SLAV. BROD, OIB 18683136487</izvorni_sadrzaj>
    <derivirana_varijabla naziv="DomainObject.Predmet.StrankaNazivFormatedOIB_1">Fond za zaštitu okoliša i energetsku učinkovitost, OIB 85828625994,REPUBLIKA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Fond za zaštitu okoliša i energetsku učinkovitost</item>
      <item>REPUBLIKA HRVATSKA ,MINISTARSTVO FINANCIJA -POREZNA UPRAVA SLAV. BROD zastupanog po punomoćniku ŽUPANIJSKO DRŽAVNO ODVJETNIŠTVO SLAV. BROD; Vesna Lazarić; Gabrijel Zovak</item>
    </izvorni_sadrzaj>
    <derivirana_varijabla naziv="DomainObject.Predmet.StrankaListFormated_1">
      <item>Fond za zaštitu okoliša i energetsku učinkovitost</item>
      <item>REPUBLIKA HRVATSKA ,MINISTARSTVO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Fond za zaštitu okoliša i energetsku učinkovitost, OIB 85828625994</item>
      <item>REPUBLIKA HRVATSKA ,MINISTARSTVO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Fond za zaštitu okoliša i energetsku učinkovitost, OIB 85828625994</item>
      <item>REPUBLIKA HRVATSKA ,MINISTARSTVO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Fond za zaštitu okoliša i energetsku učinkovitost, Radnička cesta 80, 10000 Zagreb</item>
      <item>REPUBLIKA HRVATSKA ,MINISTARSTVO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Fond za zaštitu okoliša i energetsku učinkovitost, Radnička cesta 80, 10000 Zagreb</item>
      <item>REPUBLIKA HRVATSKA ,MINISTARSTVO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  <item>REPUBLIKA HRVATSKA ,MINISTARSTVO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Fond za zaštitu okoliša i energetsku učinkovitost, OIB 85828625994, Radnička cesta 80, 10000 Zagreb</item>
      <item>REPUBLIKA HRVATSKA ,MINISTARSTVO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Fond za zaštitu okoliša i energetsku učinkovitost</item>
      <item>REPUBLIKA HRVATSKA ,MINISTARSTVO FINANCIJA -POREZNA UPRAVA SLAV. BROD</item>
    </izvorni_sadrzaj>
    <derivirana_varijabla naziv="DomainObject.Predmet.StrankaListNazivFormated_1">
      <item>Fond za zaštitu okoliša i energetsku učinkovitost</item>
      <item>REPUBLIKA HRVATSKA ,MINISTARSTVO FINANCIJA -POREZNA UPRAVA SLAV. BROD</item>
    </derivirana_varijabla>
  </DomainObject.Predmet.StrankaListNazivFormated>
  <DomainObject.Predmet.StrankaListNazivFormatedOIB>
    <izvorni_sadrzaj>
      <item>Fond za zaštitu okoliša i energetsku učinkovitost, OIB 85828625994</item>
      <item>REPUBLIKA HRVATSKA ,MINISTARSTVO FINANCIJA -POREZNA UPRAVA SLAV. BROD, OIB 18683136487</item>
    </izvorni_sadrzaj>
    <derivirana_varijabla naziv="DomainObject.Predmet.StrankaListNazivFormatedOIB_1">
      <item>Fond za zaštitu okoliša i energetsku učinkovitost, OIB 85828625994</item>
      <item>REPUBLIKA HRVATSKA ,MINISTARSTVO FINANCIJA -POREZNA UPRAVA SLAV. BROD, OIB 18683136487</item>
    </derivirana_varijabla>
  </DomainObject.Predmet.StrankaListNazivFormatedOIB>
  <DomainObject.Predmet.ProtuStrankaListFormated>
    <izvorni_sadrzaj>
      <item>EURO UNIVERZAL društvo s ograničenom odgovornošću za trgovinu i usluge</item>
      <item>EURO UNIVERZAL društvo s ograničenom odgovornošću za trgovinu i usluge</item>
    </izvorni_sadrzaj>
    <derivirana_varijabla naziv="DomainObject.Predmet.ProtuStrankaListFormated_1">
      <item>EURO UNIVERZAL društvo s ograničenom odgovornošću za trgovinu i usluge</item>
      <item>EURO UNIVERZAL društvo s ograničenom odgovornošću za trgovinu i usluge</item>
    </derivirana_varijabla>
  </DomainObject.Predmet.ProtuStrankaListFormated>
  <DomainObject.Predmet.ProtuStrankaListFormatedOIB>
    <izvorni_sadrzaj>
      <item>EURO UNIVERZAL društvo s ograničenom odgovornošću za trgovinu i usluge, OIB 42198185552</item>
      <item>EURO UNIVERZAL društvo s ograničenom odgovornošću za trgovinu i usluge, OIB 42198185552</item>
    </izvorni_sadrzaj>
    <derivirana_varijabla naziv="DomainObject.Predmet.ProtuStrankaListFormatedOIB_1">
      <item>EURO UNIVERZAL društvo s ograničenom odgovornošću za trgovinu i usluge, OIB 42198185552</item>
      <item>EURO UNIVERZAL društvo s ograničenom odgovornošću za trgovinu i usluge, OIB 42198185552</item>
    </derivirana_varijabla>
  </DomainObject.Predmet.ProtuStrankaListFormatedOIB>
  <DomainObject.Predmet.ProtuStrankaListFormatedWithAdress>
    <izvorni_sadrzaj>
      <item>EURO UNIVERZAL društvo s ograničenom odgovornošću za trgovinu i usluge, Savska 3 , 35000 Gornja Vrba</item>
      <item>EURO UNIVERZAL društvo s ograničenom odgovornošću za trgovinu i usluge, Savska 3 , 35000 Gornja Vrba</item>
    </izvorni_sadrzaj>
    <derivirana_varijabla naziv="DomainObject.Predmet.ProtuStrankaListFormatedWithAdress_1">
      <item>EURO UNIVERZAL društvo s ograničenom odgovornošću za trgovinu i usluge, Savska 3 , 35000 Gornja Vrba</item>
      <item>EURO UNIVERZAL društvo s ograničenom odgovornošću za trgovinu i usluge, Savska 3 , 35000 Gornja Vrba</item>
    </derivirana_varijabla>
  </DomainObject.Predmet.ProtuStrankaListFormatedWithAdress>
  <DomainObject.Predmet.ProtuStrankaListFormatedWithAdressOIB>
    <izvorni_sadrzaj>
      <item>EURO UNIVERZAL društvo s ograničenom odgovornošću za trgovinu i usluge, OIB 42198185552, Savska 3 , 35000 Gornja Vrba</item>
      <item>EURO UNIVERZAL društvo s ograničenom odgovornošću za trgovinu i usluge, OIB 42198185552, Savska 3 , 35000 Gornja Vrba</item>
    </izvorni_sadrzaj>
    <derivirana_varijabla naziv="DomainObject.Predmet.ProtuStrankaListFormatedWithAdressOIB_1">
      <item>EURO UNIVERZAL društvo s ograničenom odgovornošću za trgovinu i usluge, OIB 42198185552, Savska 3 , 35000 Gornja Vrba</item>
      <item>EURO UNIVERZAL društvo s ograničenom odgovornošću za trgovinu i usluge, OIB 42198185552, Savska 3 , 35000 Gornja Vrba</item>
    </derivirana_varijabla>
  </DomainObject.Predmet.ProtuStrankaListFormatedWithAdressOIB>
  <DomainObject.Predmet.ProtuStrankaListNazivFormated>
    <izvorni_sadrzaj>
      <item>EURO UNIVERZAL društvo s ograničenom odgovornošću za trgovinu i usluge</item>
      <item>EURO UNIVERZAL društvo s ograničenom odgovornošću za trgovinu i usluge</item>
    </izvorni_sadrzaj>
    <derivirana_varijabla naziv="DomainObject.Predmet.ProtuStrankaListNazivFormated_1">
      <item>EURO UNIVERZAL društvo s ograničenom odgovornošću za trgovinu i usluge</item>
      <item>EURO UNIVERZAL društvo s ograničenom odgovornošću za trgovinu i usluge</item>
    </derivirana_varijabla>
  </DomainObject.Predmet.ProtuStrankaListNazivFormated>
  <DomainObject.Predmet.ProtuStrankaListNazivFormatedOIB>
    <izvorni_sadrzaj>
      <item>EURO UNIVERZAL društvo s ograničenom odgovornošću za trgovinu i usluge, OIB 42198185552</item>
      <item>EURO UNIVERZAL društvo s ograničenom odgovornošću za trgovinu i usluge, OIB 42198185552</item>
    </izvorni_sadrzaj>
    <derivirana_varijabla naziv="DomainObject.Predmet.ProtuStrankaListNazivFormatedOIB_1">
      <item>EURO UNIVERZAL društvo s ograničenom odgovornošću za trgovinu i usluge, OIB 42198185552</item>
      <item>EURO UNIVERZAL društvo s ograničenom odgovornošću za trgovinu i usluge, OIB 42198185552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Manda Matijević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Manda Matijević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Manda Matijević, OIB 93579350545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Manda Matijević, OIB 93579350545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Manda Matijević, Savska 3, 35000 Gornja Vrba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Manda Matijević, Savska 3, 35000 Gornja Vrba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Manda Matijević, OIB 93579350545, Savska 3, 35000 Gornja Vrba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Manda Matijević, OIB 93579350545, Savska 3, 35000 Gornja Vrba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</derivirana_varijabla>
  </DomainObject.Predmet.OstaliListFormatedWithAdressOIB>
  <DomainObject.Predmet.OstaliListNazivFormated>
    <izvorni_sadrzaj>
      <item>ŽUPANIJSKO DRŽAVNO ODVJETNIŠTVO SLAV. BROD</item>
      <item>Manda Matijević</item>
      <item>Vesna Lazarić</item>
      <item>Gabrijel Zovak</item>
    </izvorni_sadrzaj>
    <derivirana_varijabla naziv="DomainObject.Predmet.OstaliListNazivFormated_1">
      <item>ŽUPANIJSKO DRŽAVNO ODVJETNIŠTVO SLAV. BROD</item>
      <item>Manda Matijević</item>
      <item>Vesna Lazarić</item>
      <item>Gabrijel Zovak</item>
    </derivirana_varijabla>
  </DomainObject.Predmet.OstaliListNazivFormated>
  <DomainObject.Predmet.OstaliListNazivFormatedOIB>
    <izvorni_sadrzaj>
      <item>ŽUPANIJSKO DRŽAVNO ODVJETNIŠTVO SLAV. BROD</item>
      <item>Manda Matijević, OIB 93579350545</item>
      <item>Vesna Lazarić</item>
      <item>Gabrijel Zovak</item>
    </izvorni_sadrzaj>
    <derivirana_varijabla naziv="DomainObject.Predmet.OstaliListNazivFormatedOIB_1">
      <item>ŽUPANIJSKO DRŽAVNO ODVJETNIŠTVO SLAV. BROD</item>
      <item>Manda Matijević, OIB 93579350545</item>
      <item>Vesna Lazarić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 i dr.</izvorni_sadrzaj>
    <derivirana_varijabla naziv="DomainObject.Predmet.StrankaIDrugi_1">REPUBLIKA HRVATSKA ,MINISTARSTVO FINANCIJA -POREZNA UPRAVA SLAV. BROD i dr.</derivirana_varijabla>
  </DomainObject.Predmet.StrankaIDrugi>
  <DomainObject.Predmet.ProtustrankaIDrugi>
    <izvorni_sadrzaj>EURO UNIVERZAL društvo s ograničenom odgovornošću za trgovinu i usluge i dr.</izvorni_sadrzaj>
    <derivirana_varijabla naziv="DomainObject.Predmet.ProtustrankaIDrugi_1">EURO UNIVERZAL društvo s ograničenom odgovornošću za trgovinu i usluge i dr.</derivirana_varijabla>
  </DomainObject.Predmet.ProtustrankaIDrugi>
  <DomainObject.Predmet.StrankaIDrugiAdressOIB>
    <izvorni_sadrzaj>REPUBLIKA HRVATSKA ,MINISTARSTVO FINANCIJA -POREZNA UPRAVA SLAV. BROD, OIB 18683136487 i dr.</izvorni_sadrzaj>
    <derivirana_varijabla naziv="DomainObject.Predmet.StrankaIDrugiAdressOIB_1">REPUBLIKA HRVATSKA ,MINISTARSTVO FINANCIJA -POREZNA UPRAVA SLAV. BROD, OIB 18683136487 i dr.</derivirana_varijabla>
  </DomainObject.Predmet.StrankaIDrugiAdressOIB>
  <DomainObject.Predmet.ProtustrankaIDrugiAdressOIB>
    <izvorni_sadrzaj>EURO UNIVERZAL društvo s ograničenom odgovornošću za trgovinu i usluge, OIB 42198185552, Savska 3 , 35000 Gornja Vrba i dr.</izvorni_sadrzaj>
    <derivirana_varijabla naziv="DomainObject.Predmet.ProtustrankaIDrugiAdressOIB_1">EURO UNIVERZAL društvo s ograničenom odgovornošću za trgovinu i usluge, OIB 42198185552, Savska 3 , 35000 Gornja Vrba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UNIVERZAL društvo s ograničenom odgovornošću za trgovinu i usluge</item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</izvorni_sadrzaj>
    <derivirana_varijabla naziv="DomainObject.Predmet.SudioniciListNaziv_1">
      <item>EURO UNIVERZAL društvo s ograničenom odgovornošću za trgovinu i usluge</item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</derivirana_varijabla>
  </DomainObject.Predmet.SudioniciListNaziv>
  <DomainObject.Predmet.SudioniciListAdressOIB>
    <izvorni_sadrzaj>
      <item>EURO UNIVERZAL društvo s ograničenom odgovornošću za trgovinu i usluge, OIB 42198185552, Savska 3 ,35000 Gornja Vrba</item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</izvorni_sadrzaj>
    <derivirana_varijabla naziv="DomainObject.Predmet.SudioniciListAdressOIB_1">
      <item>EURO UNIVERZAL društvo s ograničenom odgovornošću za trgovinu i usluge, OIB 42198185552, Savska 3 ,35000 Gornja Vrba</item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42198185552</item>
      <item>, OIB 85828625994</item>
      <item>, OIB 42198185552</item>
      <item>, OIB 18683136487</item>
      <item>, OIB null</item>
      <item>, OIB 93579350545</item>
      <item>, OIB null</item>
      <item>, OIB null</item>
    </izvorni_sadrzaj>
    <derivirana_varijabla naziv="DomainObject.Predmet.SudioniciListNazivOIB_1">
      <item>, OIB 42198185552</item>
      <item>, OIB 85828625994</item>
      <item>, OIB 42198185552</item>
      <item>, OIB 18683136487</item>
      <item>, OIB null</item>
      <item>, OIB 93579350545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A2CF9B-1D22-401E-9289-EE6167A350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1214</properties:Words>
  <properties:Characters>7035</properties:Characters>
  <properties:Lines>167</properties:Lines>
  <properties:Paragraphs>59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2016-09-08T08:03:00Z</dcterms:created>
  <dc:creator>alet</dc:creator>
  <cp:keywords/>
  <cp:lastModifiedBy>wsadmin</cp:lastModifiedBy>
  <cp:lastPrinted>2016-09-08T08:22:00Z</cp:lastPrinted>
  <dcterms:modified xmlns:xsi="http://www.w3.org/2001/XMLSchema-instance" xsi:type="dcterms:W3CDTF">2016-09-08T08:26:00Z</dcterms:modified>
  <cp:revision>13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