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b4f9" w14:paraId="8bcb4f9" w:rsidRDefault="009000B8" w:rsidP="009000B8" w:rsidR="009000B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sudac Ivan Dujić,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STAN GRADNJA </w:t>
      </w:r>
      <w:r w:rsidR="00200E7B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Pula, Mletačka 12, OIB </w:t>
      </w:r>
      <w:r w:rsidRPr="009000B8">
        <w:rPr>
          <w:rFonts w:cs="Times New Roman" w:eastAsia="Times New Roman"/>
          <w:szCs w:val="24"/>
          <w:lang w:eastAsia="hr-HR"/>
        </w:rPr>
        <w:t>29694994063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000B8">
        <w:rPr>
          <w:rFonts w:cs="Times New Roman" w:eastAsia="Times New Roman"/>
          <w:szCs w:val="24"/>
          <w:lang w:eastAsia="hr-HR"/>
        </w:rPr>
        <w:t>130052451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9000B8" w:rsidP="009000B8" w:rsidR="009000B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00B8" w:rsidP="009000B8" w:rsidR="009000B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000B8" w:rsidP="009000B8" w:rsidR="009000B8">
      <w:pPr>
        <w:ind w:firstLine="708"/>
        <w:rPr>
          <w:szCs w:val="24"/>
        </w:rPr>
      </w:pPr>
    </w:p>
    <w:p w:rsidRDefault="009000B8" w:rsidP="009000B8" w:rsidR="009000B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STAN GRADNJA </w:t>
      </w:r>
      <w:r w:rsidR="00200E7B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Pula, Mletačka 12, OIB </w:t>
      </w:r>
      <w:r w:rsidRPr="009000B8">
        <w:rPr>
          <w:rFonts w:cs="Times New Roman" w:eastAsia="Times New Roman"/>
          <w:szCs w:val="24"/>
          <w:lang w:eastAsia="hr-HR"/>
        </w:rPr>
        <w:t>29694994063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000B8">
        <w:rPr>
          <w:rFonts w:cs="Times New Roman" w:eastAsia="Times New Roman"/>
          <w:szCs w:val="24"/>
          <w:lang w:eastAsia="hr-HR"/>
        </w:rPr>
        <w:t>130052451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000B8" w:rsidP="009000B8" w:rsidR="009000B8">
      <w:pPr>
        <w:ind w:firstLine="708"/>
        <w:rPr>
          <w:szCs w:val="24"/>
        </w:rPr>
      </w:pPr>
    </w:p>
    <w:p w:rsidRDefault="009000B8" w:rsidP="009000B8" w:rsidR="009000B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lipnja 2017. iznosio 8.285,01 kn.</w:t>
      </w:r>
    </w:p>
    <w:p w:rsidRDefault="009000B8" w:rsidP="009000B8" w:rsidR="009000B8">
      <w:pPr>
        <w:rPr>
          <w:szCs w:val="24"/>
        </w:rPr>
      </w:pPr>
    </w:p>
    <w:p w:rsidRDefault="009000B8" w:rsidP="009000B8" w:rsidR="009000B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000B8" w:rsidP="009000B8" w:rsidR="009000B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00B8" w:rsidP="009000B8" w:rsidR="009000B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3333-380-2017, i da u istom roku uplate na depozit ovog suda broj HR 4323900011300029763, poziv na broj 020-380-17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000B8" w:rsidP="009000B8" w:rsidR="009000B8">
      <w:pPr>
        <w:ind w:firstLine="708"/>
        <w:rPr>
          <w:szCs w:val="24"/>
        </w:rPr>
      </w:pPr>
    </w:p>
    <w:p w:rsidRDefault="009000B8" w:rsidP="009000B8" w:rsidR="009000B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000B8" w:rsidP="009000B8" w:rsidR="009000B8">
      <w:pPr>
        <w:ind w:firstLine="708"/>
        <w:rPr>
          <w:szCs w:val="24"/>
        </w:rPr>
      </w:pPr>
    </w:p>
    <w:p w:rsidRDefault="009000B8" w:rsidP="009000B8" w:rsidR="009000B8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9000B8" w:rsidP="009000B8" w:rsidR="009000B8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9000B8" w:rsidP="009000B8" w:rsidR="009000B8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9000B8" w:rsidP="009000B8" w:rsidR="009000B8">
      <w:pPr>
        <w:rPr>
          <w:szCs w:val="24"/>
        </w:rPr>
      </w:pPr>
      <w:r>
        <w:rPr>
          <w:szCs w:val="24"/>
        </w:rPr>
        <w:t>DNA:</w:t>
      </w:r>
    </w:p>
    <w:p w:rsidRDefault="009000B8" w:rsidP="009000B8" w:rsidR="0051059D" w:rsidRPr="009000B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1059D" w:rsidRPr="009000B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0B8" w:rsidP="009000B8" w:rsidR="009000B8">
      <w:r>
        <w:separator/>
      </w:r>
    </w:p>
  </w:endnote>
  <w:endnote w:id="0" w:type="continuationSeparator">
    <w:p w:rsidRDefault="009000B8" w:rsidP="009000B8" w:rsidR="00900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0B8" w:rsidP="009000B8" w:rsidR="009000B8">
      <w:r>
        <w:separator/>
      </w:r>
    </w:p>
  </w:footnote>
  <w:footnote w:id="0" w:type="continuationSeparator">
    <w:p w:rsidRDefault="009000B8" w:rsidP="009000B8" w:rsidR="00900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0B8" w:rsidP="009000B8" w:rsidR="009000B8">
    <w:pPr>
      <w:pStyle w:val="Zaglavlje"/>
      <w:jc w:val="right"/>
    </w:pPr>
    <w:r>
      <w:t>10 St-380/2017-3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7731"/>
    <w:rsid w:val="00200E7B"/>
    <w:rsid w:val="003B6755"/>
    <w:rsid w:val="0051059D"/>
    <w:rsid w:val="009000B8"/>
    <w:rsid w:val="00E0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0B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00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00B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000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00B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6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7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7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7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7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0B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00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00B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000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00B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6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7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7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7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7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 GRADNJA j.d.o.o. PULA</izvorni_sadrzaj>
    <derivirana_varijabla naziv="DomainObject.Predmet.ProtustrankaFormated_1">  STAN GRADNJA j.d.o.o. PULA</derivirana_varijabla>
  </DomainObject.Predmet.ProtustrankaFormated>
  <DomainObject.Predmet.ProtustrankaFormatedOIB>
    <izvorni_sadrzaj>  STAN GRADNJA j.d.o.o. PULA, OIB 29694994063</izvorni_sadrzaj>
    <derivirana_varijabla naziv="DomainObject.Predmet.ProtustrankaFormatedOIB_1">  STAN GRADNJA j.d.o.o. PULA, OIB 29694994063</derivirana_varijabla>
  </DomainObject.Predmet.ProtustrankaFormatedOIB>
  <DomainObject.Predmet.ProtustrankaFormatedWithAdress>
    <izvorni_sadrzaj> STAN GRADNJA j.d.o.o. PULA, Mletačka 12, 52100 Pula</izvorni_sadrzaj>
    <derivirana_varijabla naziv="DomainObject.Predmet.ProtustrankaFormatedWithAdress_1"> STAN GRADNJA j.d.o.o. PULA, Mletačka 12, 52100 Pula</derivirana_varijabla>
  </DomainObject.Predmet.ProtustrankaFormatedWithAdress>
  <DomainObject.Predmet.ProtustrankaFormatedWithAdressOIB>
    <izvorni_sadrzaj> STAN GRADNJA j.d.o.o. PULA, OIB 29694994063, Mletačka 12, 52100 Pula</izvorni_sadrzaj>
    <derivirana_varijabla naziv="DomainObject.Predmet.ProtustrankaFormatedWithAdressOIB_1"> STAN GRADNJA j.d.o.o. PULA, OIB 29694994063, Mletačka 12, 52100 Pula</derivirana_varijabla>
  </DomainObject.Predmet.ProtustrankaFormatedWithAdressOIB>
  <DomainObject.Predmet.ProtustrankaWithAdress>
    <izvorni_sadrzaj>STAN GRADNJA j.d.o.o. PULA Mletačka 12, 52100 Pula</izvorni_sadrzaj>
    <derivirana_varijabla naziv="DomainObject.Predmet.ProtustrankaWithAdress_1">STAN GRADNJA j.d.o.o. PULA Mletačka 12, 52100 Pula</derivirana_varijabla>
  </DomainObject.Predmet.ProtustrankaWithAdress>
  <DomainObject.Predmet.ProtustrankaWithAdressOIB>
    <izvorni_sadrzaj>STAN GRADNJA j.d.o.o. PULA, OIB 29694994063, Mletačka 12, 52100 Pula</izvorni_sadrzaj>
    <derivirana_varijabla naziv="DomainObject.Predmet.ProtustrankaWithAdressOIB_1">STAN GRADNJA j.d.o.o. PULA, OIB 29694994063, Mletačka 12, 52100 Pula</derivirana_varijabla>
  </DomainObject.Predmet.ProtustrankaWithAdressOIB>
  <DomainObject.Predmet.ProtustrankaNazivFormated>
    <izvorni_sadrzaj>STAN GRADNJA j.d.o.o. PULA</izvorni_sadrzaj>
    <derivirana_varijabla naziv="DomainObject.Predmet.ProtustrankaNazivFormated_1">STAN GRADNJA j.d.o.o. PULA</derivirana_varijabla>
  </DomainObject.Predmet.ProtustrankaNazivFormated>
  <DomainObject.Predmet.ProtustrankaNazivFormatedOIB>
    <izvorni_sadrzaj>STAN GRADNJA j.d.o.o. PULA, OIB 29694994063</izvorni_sadrzaj>
    <derivirana_varijabla naziv="DomainObject.Predmet.ProtustrankaNazivFormatedOIB_1">STAN GRADNJA j.d.o.o. PULA, OIB 29694994063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8285.01</izvorni_sadrzaj>
    <derivirana_varijabla naziv="DomainObject.Predmet.TrenutnaVrijednost_1">8285.01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 GRADNJA j.d.o.o. PULA</item>
    </izvorni_sadrzaj>
    <derivirana_varijabla naziv="DomainObject.Predmet.ProtuStrankaListFormated_1">
      <item>STAN GRADNJA j.d.o.o. PULA</item>
    </derivirana_varijabla>
  </DomainObject.Predmet.ProtuStrankaListFormated>
  <DomainObject.Predmet.ProtuStrankaListFormatedOIB>
    <izvorni_sadrzaj>
      <item>STAN GRADNJA j.d.o.o. PULA, OIB 29694994063</item>
    </izvorni_sadrzaj>
    <derivirana_varijabla naziv="DomainObject.Predmet.ProtuStrankaListFormatedOIB_1">
      <item>STAN GRADNJA j.d.o.o. PULA, OIB 29694994063</item>
    </derivirana_varijabla>
  </DomainObject.Predmet.ProtuStrankaListFormatedOIB>
  <DomainObject.Predmet.ProtuStrankaListFormatedWithAdress>
    <izvorni_sadrzaj>
      <item>STAN GRADNJA j.d.o.o. PULA, Mletačka 12, 52100 Pula</item>
    </izvorni_sadrzaj>
    <derivirana_varijabla naziv="DomainObject.Predmet.ProtuStrankaListFormatedWithAdress_1">
      <item>STAN GRADNJA j.d.o.o. PULA, Mletačka 12, 52100 Pula</item>
    </derivirana_varijabla>
  </DomainObject.Predmet.ProtuStrankaListFormatedWithAdress>
  <DomainObject.Predmet.ProtuStrankaListFormatedWithAdressOIB>
    <izvorni_sadrzaj>
      <item>STAN GRADNJA j.d.o.o. PULA, OIB 29694994063, Mletačka 12, 52100 Pula</item>
    </izvorni_sadrzaj>
    <derivirana_varijabla naziv="DomainObject.Predmet.ProtuStrankaListFormatedWithAdressOIB_1">
      <item>STAN GRADNJA j.d.o.o. PULA, OIB 29694994063, Mletačka 12, 52100 Pula</item>
    </derivirana_varijabla>
  </DomainObject.Predmet.ProtuStrankaListFormatedWithAdressOIB>
  <DomainObject.Predmet.ProtuStrankaListNazivFormated>
    <izvorni_sadrzaj>
      <item>STAN GRADNJA j.d.o.o. PULA</item>
    </izvorni_sadrzaj>
    <derivirana_varijabla naziv="DomainObject.Predmet.ProtuStrankaListNazivFormated_1">
      <item>STAN GRADNJA j.d.o.o. PULA</item>
    </derivirana_varijabla>
  </DomainObject.Predmet.ProtuStrankaListNazivFormated>
  <DomainObject.Predmet.ProtuStrankaListNazivFormatedOIB>
    <izvorni_sadrzaj>
      <item>STAN GRADNJA j.d.o.o. PULA, OIB 29694994063</item>
    </izvorni_sadrzaj>
    <derivirana_varijabla naziv="DomainObject.Predmet.ProtuStrankaListNazivFormatedOIB_1">
      <item>STAN GRADNJA j.d.o.o. PULA, OIB 29694994063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 GRADNJA j.d.o.o. PULA</izvorni_sadrzaj>
    <derivirana_varijabla naziv="DomainObject.Predmet.ProtustrankaIDrugi_1">STAN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 GRADNJA j.d.o.o. PULA, OIB 29694994063, Mletačka 12, 52100 Pula</izvorni_sadrzaj>
    <derivirana_varijabla naziv="DomainObject.Predmet.ProtustrankaIDrugiAdressOIB_1">STAN GRADNJA j.d.o.o. PULA, OIB 29694994063,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 GRADNJA j.d.o.o. PULA</item>
    </izvorni_sadrzaj>
    <derivirana_varijabla naziv="DomainObject.Predmet.SudioniciListNaziv_1">
      <item>FINANCIJSKA AGENCIJA, RC RIJEKA, PODRUŽNICA PULA, PULA</item>
      <item>STAN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 GRADNJA j.d.o.o. PULA, OIB 29694994063, Mletačka 12,52100 Pula</item>
    </izvorni_sadrzaj>
    <derivirana_varijabla naziv="DomainObject.Predmet.SudioniciListAdressOIB_1">
      <item>FINANCIJSKA AGENCIJA, RC RIJEKA, PODRUŽNICA PULA, PULA, OIB 85821130368, Giardini 5,52100 Pula</item>
      <item>STAN GRADNJA j.d.o.o. PULA, OIB 29694994063,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29694994063</item>
    </izvorni_sadrzaj>
    <derivirana_varijabla naziv="DomainObject.Predmet.SudioniciListNazivOIB_1">
      <item>, OIB 85821130368</item>
      <item>, OIB 29694994063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2604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2017-06-29T11:27:00Z</dcterms:created>
  <dc:creator>Morena Brajuha</dc:creator>
  <dc:description/>
  <cp:keywords/>
  <cp:lastModifiedBy>Sanja Lakošeljac</cp:lastModifiedBy>
  <cp:lastPrinted>2017-06-30T07:18:00Z</cp:lastPrinted>
  <dcterms:modified xmlns:xsi="http://www.w3.org/2001/XMLSchema-instance" xsi:type="dcterms:W3CDTF">2017-06-30T10:55:00Z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