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13fc" w14:paraId="7d713fc" w:rsidRDefault="00360A4D" w:rsidR="00360A4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5470"/>
            <wp:effectExtent b="0" r="508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661A" w:rsidP="0062661A" w:rsidR="0062661A" w:rsidRPr="009D4775">
      <w:pPr>
        <w:rPr>
          <w:sz w:val="24"/>
          <w:szCs w:val="24"/>
        </w:rPr>
      </w:pPr>
      <w:r w:rsidRPr="009D4775">
        <w:rPr>
          <w:sz w:val="24"/>
          <w:szCs w:val="24"/>
        </w:rPr>
        <w:t>REPUBLIKA HRVATSKA</w:t>
      </w:r>
    </w:p>
    <w:p w:rsidRDefault="0062661A" w:rsidP="0062661A" w:rsidR="0062661A" w:rsidRPr="009D4775">
      <w:pPr>
        <w:rPr>
          <w:sz w:val="24"/>
          <w:szCs w:val="24"/>
        </w:rPr>
      </w:pPr>
      <w:r w:rsidRPr="009D4775">
        <w:rPr>
          <w:sz w:val="24"/>
          <w:szCs w:val="24"/>
        </w:rPr>
        <w:t xml:space="preserve"> Trgovački sud u Zagrebu </w:t>
      </w:r>
    </w:p>
    <w:p w:rsidRDefault="0062661A" w:rsidP="0062661A" w:rsidR="0062661A" w:rsidRPr="009D4775">
      <w:pPr>
        <w:rPr>
          <w:sz w:val="24"/>
          <w:szCs w:val="24"/>
        </w:rPr>
      </w:pPr>
      <w:r w:rsidRPr="009D4775">
        <w:rPr>
          <w:sz w:val="24"/>
          <w:szCs w:val="24"/>
        </w:rPr>
        <w:t xml:space="preserve">  Zagreb, Amruševa 2/II                                                       </w:t>
      </w:r>
    </w:p>
    <w:p w:rsidRDefault="00007A84" w:rsidP="00360A4D" w:rsidR="0062661A" w:rsidRPr="009D4775">
      <w:pPr>
        <w:ind w:left="6372"/>
        <w:rPr>
          <w:sz w:val="24"/>
          <w:szCs w:val="24"/>
        </w:rPr>
      </w:pPr>
      <w:r w:rsidRPr="009D4775">
        <w:rPr>
          <w:sz w:val="24"/>
          <w:szCs w:val="24"/>
        </w:rPr>
        <w:t>72.St -</w:t>
      </w:r>
      <w:r w:rsidR="00E76452">
        <w:rPr>
          <w:sz w:val="24"/>
          <w:szCs w:val="24"/>
        </w:rPr>
        <w:t>857/2014</w:t>
      </w:r>
      <w:r w:rsidR="00360A4D">
        <w:rPr>
          <w:sz w:val="24"/>
          <w:szCs w:val="24"/>
        </w:rPr>
        <w:t>-23</w:t>
      </w:r>
    </w:p>
    <w:p w:rsidRDefault="00360A4D" w:rsidP="00360A4D" w:rsidR="00360A4D" w:rsidRPr="00360A4D">
      <w:pPr>
        <w:ind w:left="2832"/>
        <w:rPr>
          <w:sz w:val="22"/>
          <w:szCs w:val="22"/>
        </w:rPr>
      </w:pPr>
      <w:r w:rsidRPr="00360A4D">
        <w:rPr>
          <w:sz w:val="22"/>
          <w:szCs w:val="22"/>
        </w:rPr>
        <w:t xml:space="preserve">       REPUBLIKA HRVATSKA</w:t>
      </w:r>
    </w:p>
    <w:p w:rsidRDefault="0062661A" w:rsidP="0062661A" w:rsidR="0062661A" w:rsidRPr="00360A4D">
      <w:pPr>
        <w:jc w:val="center"/>
        <w:rPr>
          <w:sz w:val="22"/>
          <w:szCs w:val="22"/>
        </w:rPr>
      </w:pPr>
      <w:r w:rsidRPr="00360A4D">
        <w:rPr>
          <w:sz w:val="22"/>
          <w:szCs w:val="22"/>
        </w:rPr>
        <w:t>R J E Š E NJ E</w:t>
      </w:r>
    </w:p>
    <w:p w:rsidRDefault="003F3486" w:rsidP="0062661A" w:rsidR="003F3486" w:rsidRPr="009D4775">
      <w:pPr>
        <w:jc w:val="center"/>
        <w:rPr>
          <w:b/>
          <w:sz w:val="24"/>
          <w:szCs w:val="24"/>
        </w:rPr>
      </w:pPr>
    </w:p>
    <w:p w:rsidRDefault="00E76452" w:rsidP="00E76452" w:rsidR="00E76452">
      <w:pPr>
        <w:jc w:val="both"/>
        <w:rPr>
          <w:sz w:val="24"/>
          <w:szCs w:val="24"/>
        </w:rPr>
      </w:pPr>
      <w:r w:rsidRPr="00B64963">
        <w:rPr>
          <w:sz w:val="24"/>
          <w:szCs w:val="24"/>
          <w:lang w:val="pt-BR"/>
        </w:rPr>
        <w:t>Trgovački sud u Zagrebu, po sucu Nikoli Ribariću, u stečajnom predmetu nad dužnikom GRADITELJ-DUGO SELO d.o.o.</w:t>
      </w:r>
      <w:r>
        <w:rPr>
          <w:sz w:val="24"/>
          <w:szCs w:val="24"/>
          <w:lang w:val="pt-BR"/>
        </w:rPr>
        <w:t xml:space="preserve"> u stečaju</w:t>
      </w:r>
      <w:r w:rsidRPr="00B64963">
        <w:rPr>
          <w:sz w:val="24"/>
          <w:szCs w:val="24"/>
          <w:lang w:val="pt-BR"/>
        </w:rPr>
        <w:t xml:space="preserve">, Dugo Selo (Grad Dugo Selo), Rugvička 176, OIB: 87183370173, </w:t>
      </w:r>
      <w:r>
        <w:rPr>
          <w:sz w:val="24"/>
          <w:szCs w:val="24"/>
        </w:rPr>
        <w:t xml:space="preserve">nakon  općeg ispitnog ročišta održanog 31. siječnja 2018. godine, </w:t>
      </w:r>
      <w:r w:rsidRPr="00F336E5">
        <w:rPr>
          <w:sz w:val="24"/>
          <w:szCs w:val="24"/>
        </w:rPr>
        <w:t xml:space="preserve">dana </w:t>
      </w:r>
      <w:r>
        <w:rPr>
          <w:sz w:val="24"/>
          <w:szCs w:val="24"/>
        </w:rPr>
        <w:t>31</w:t>
      </w:r>
      <w:r w:rsidRPr="00F336E5">
        <w:rPr>
          <w:sz w:val="24"/>
          <w:szCs w:val="24"/>
        </w:rPr>
        <w:t xml:space="preserve">. </w:t>
      </w:r>
      <w:r>
        <w:rPr>
          <w:sz w:val="24"/>
          <w:szCs w:val="24"/>
        </w:rPr>
        <w:t>siječnja 2018</w:t>
      </w:r>
      <w:r w:rsidRPr="00F336E5">
        <w:rPr>
          <w:sz w:val="24"/>
          <w:szCs w:val="24"/>
        </w:rPr>
        <w:t xml:space="preserve">. godine </w:t>
      </w:r>
    </w:p>
    <w:p w:rsidRDefault="003F3486" w:rsidP="00007A84" w:rsidR="003F3486" w:rsidRPr="009D4775">
      <w:pPr>
        <w:jc w:val="both"/>
        <w:rPr>
          <w:sz w:val="24"/>
          <w:szCs w:val="24"/>
        </w:rPr>
      </w:pPr>
    </w:p>
    <w:p w:rsidRDefault="00170E7C" w:rsidP="00170E7C" w:rsidR="00170E7C" w:rsidRPr="00360A4D">
      <w:pPr>
        <w:jc w:val="center"/>
        <w:rPr>
          <w:sz w:val="24"/>
          <w:szCs w:val="24"/>
        </w:rPr>
      </w:pPr>
      <w:r w:rsidRPr="00360A4D">
        <w:rPr>
          <w:sz w:val="24"/>
          <w:szCs w:val="24"/>
        </w:rPr>
        <w:t>r i j e š i o  j e</w:t>
      </w:r>
    </w:p>
    <w:p w:rsidRDefault="00CF1EC8" w:rsidP="00CF1EC8" w:rsidR="00CF1EC8" w:rsidRPr="00F40919">
      <w:pPr>
        <w:jc w:val="both"/>
        <w:rPr>
          <w:sz w:val="24"/>
          <w:szCs w:val="24"/>
        </w:rPr>
      </w:pPr>
    </w:p>
    <w:p w:rsidRDefault="00E76452" w:rsidP="00E76452" w:rsidR="00E76452">
      <w:pPr>
        <w:numPr>
          <w:ilvl w:val="0"/>
          <w:numId w:val="22"/>
        </w:numPr>
        <w:jc w:val="both"/>
        <w:rPr>
          <w:b/>
          <w:sz w:val="24"/>
          <w:szCs w:val="24"/>
        </w:rPr>
      </w:pPr>
      <w:r w:rsidRPr="00F40919">
        <w:rPr>
          <w:b/>
          <w:sz w:val="24"/>
          <w:szCs w:val="24"/>
        </w:rPr>
        <w:t>Utvrđene tražbine viših isplatnih redova:</w:t>
      </w:r>
    </w:p>
    <w:p w:rsidRDefault="00E76452" w:rsidP="00E76452" w:rsidR="00E76452">
      <w:pPr>
        <w:jc w:val="both"/>
        <w:rPr>
          <w:sz w:val="24"/>
          <w:szCs w:val="24"/>
        </w:rPr>
      </w:pPr>
    </w:p>
    <w:p w:rsidRDefault="00E76452" w:rsidP="00E76452" w:rsidR="00E7645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Prvi viši isplatni red:</w:t>
      </w:r>
    </w:p>
    <w:p w:rsidRDefault="00E76452" w:rsidP="00E76452" w:rsidR="00E76452">
      <w:pPr>
        <w:jc w:val="both"/>
        <w:rPr>
          <w:sz w:val="24"/>
          <w:szCs w:val="24"/>
        </w:rPr>
      </w:pPr>
    </w:p>
    <w:tbl>
      <w:tblPr>
        <w:tblW w:type="dxa" w:w="987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387"/>
        <w:gridCol w:w="1560"/>
        <w:gridCol w:w="2693"/>
        <w:gridCol w:w="1559"/>
        <w:gridCol w:w="1134"/>
      </w:tblGrid>
      <w:tr w:rsidTr="005D1232" w:rsidR="00E7645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Prijavljena tražbina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Priznato 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O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spor</w:t>
            </w:r>
            <w:r>
              <w:rPr>
                <w:rFonts w:cs="Times New Roman"/>
                <w:b/>
                <w:bCs/>
                <w:sz w:val="22"/>
                <w:szCs w:val="22"/>
              </w:rPr>
              <w:t>eno</w:t>
            </w:r>
          </w:p>
        </w:tc>
      </w:tr>
      <w:tr w:rsidTr="005D1232" w:rsidR="00E76452" w:rsidRPr="00A87074">
        <w:trPr>
          <w:trHeight w:val="971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65661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E76452" w:rsidP="005D1232" w:rsidR="00E76452" w:rsidRPr="0065661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65661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rPr>
                <w:sz w:val="22"/>
                <w:szCs w:val="22"/>
              </w:rPr>
            </w:pPr>
          </w:p>
          <w:p w:rsidRDefault="00E76452" w:rsidP="005D1232" w:rsidR="00E7645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Papak Ivan</w:t>
            </w:r>
          </w:p>
          <w:p w:rsidRDefault="00E76452" w:rsidP="005D1232" w:rsidR="00E7645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Dugo Selo,Rugvička 174</w:t>
            </w:r>
          </w:p>
          <w:p w:rsidRDefault="00E76452" w:rsidP="005D1232" w:rsidR="00E76452" w:rsidRPr="00244994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E76452" w:rsidP="005D1232" w:rsidR="00E7645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38560821034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rPr>
                <w:sz w:val="22"/>
                <w:szCs w:val="22"/>
              </w:rPr>
            </w:pPr>
          </w:p>
          <w:p w:rsidRDefault="00E76452" w:rsidP="005D1232" w:rsidR="00E76452">
            <w:pPr>
              <w:ind w:right="-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Bruto:             158.397,33 kn</w:t>
            </w:r>
          </w:p>
          <w:p w:rsidRDefault="00E76452" w:rsidP="005D1232" w:rsidR="00E764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Neto:              123.161,68 kn</w:t>
            </w:r>
          </w:p>
          <w:p w:rsidRDefault="00E76452" w:rsidP="005D1232" w:rsidR="00E764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Kta:                  22.972,21 kn</w:t>
            </w:r>
          </w:p>
          <w:p w:rsidRDefault="00E76452" w:rsidP="005D1232" w:rsidR="00E76452" w:rsidRPr="00A870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Otprem:           18.720,00 kn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jc w:val="right"/>
              <w:rPr>
                <w:sz w:val="22"/>
                <w:szCs w:val="22"/>
              </w:rPr>
            </w:pPr>
          </w:p>
          <w:p w:rsidRDefault="00E76452" w:rsidP="005D1232" w:rsidR="00E76452" w:rsidRPr="00656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Bruto:        200.089,54 kn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E76452" w:rsidP="005D1232" w:rsidR="00E7645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0,00 kn</w:t>
            </w:r>
          </w:p>
        </w:tc>
      </w:tr>
      <w:tr w:rsidTr="005D1232" w:rsidR="00E76452" w:rsidRPr="00A87074">
        <w:trPr>
          <w:trHeight w:val="1017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65661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E76452" w:rsidP="005D1232" w:rsidR="00E76452" w:rsidRPr="0065661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65661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E76452" w:rsidP="005D1232" w:rsidR="00E7645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Papak Josipa</w:t>
            </w:r>
          </w:p>
          <w:p w:rsidRDefault="00E76452" w:rsidP="005D1232" w:rsidR="00E7645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Dugo Selo,</w:t>
            </w:r>
            <w:r>
              <w:rPr>
                <w:rFonts w:cs="Times New Roman"/>
                <w:bCs/>
                <w:sz w:val="22"/>
                <w:szCs w:val="22"/>
              </w:rPr>
              <w:t xml:space="preserve"> Rugvička 174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E76452" w:rsidP="005D1232" w:rsidR="00E7645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98333650660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rPr>
                <w:sz w:val="22"/>
                <w:szCs w:val="22"/>
              </w:rPr>
            </w:pPr>
          </w:p>
          <w:p w:rsidRDefault="00E76452" w:rsidP="005D1232" w:rsidR="00E764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Bruto :              91.587,75 kn</w:t>
            </w:r>
          </w:p>
          <w:p w:rsidRDefault="00E76452" w:rsidP="005D1232" w:rsidR="00E764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Neto:                73.270,20 kn</w:t>
            </w:r>
          </w:p>
          <w:p w:rsidRDefault="00E76452" w:rsidP="005D1232" w:rsidR="00E764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Kta:                    8.459,65 kn</w:t>
            </w:r>
          </w:p>
          <w:p w:rsidRDefault="00E76452" w:rsidP="005D1232" w:rsidR="00E76452" w:rsidRPr="001073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Otprem:           12.480,00 kn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E76452" w:rsidP="005D1232" w:rsidR="00E764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Bruto:         112.527,40 kn</w:t>
            </w:r>
          </w:p>
          <w:p w:rsidRDefault="00E76452" w:rsidP="005D1232" w:rsidR="00E7645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E76452" w:rsidP="005D1232" w:rsidR="00E7645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0,00 kn</w:t>
            </w:r>
          </w:p>
        </w:tc>
      </w:tr>
      <w:tr w:rsidTr="005D1232" w:rsidR="00E76452" w:rsidRPr="00A87074">
        <w:trPr>
          <w:trHeight w:val="730"/>
        </w:trPr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38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Papak Ilija </w:t>
            </w:r>
          </w:p>
          <w:p w:rsidRDefault="00E76452" w:rsidP="005D1232" w:rsidR="00E7645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Dugo Selo,</w:t>
            </w:r>
            <w:r>
              <w:rPr>
                <w:rFonts w:cs="Times New Roman"/>
                <w:bCs/>
                <w:sz w:val="22"/>
                <w:szCs w:val="22"/>
              </w:rPr>
              <w:t xml:space="preserve"> Kozinska 44</w:t>
            </w:r>
          </w:p>
          <w:p w:rsidRDefault="00E76452" w:rsidP="005D1232" w:rsidR="00E7645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82201606916</w:t>
            </w:r>
          </w:p>
        </w:tc>
        <w:tc>
          <w:tcPr>
            <w:tcW w:type="dxa" w:w="269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Bruto:             158.397,33 kn</w:t>
            </w:r>
          </w:p>
          <w:p w:rsidRDefault="00E76452" w:rsidP="005D1232" w:rsidR="00E76452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Neto:              123.161,68 kn</w:t>
            </w:r>
          </w:p>
          <w:p w:rsidRDefault="00E76452" w:rsidP="005D1232" w:rsidR="00E764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Kta:                  22.972,21 kn</w:t>
            </w:r>
          </w:p>
          <w:p w:rsidRDefault="00E76452" w:rsidP="005D1232" w:rsidR="00E76452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Otprem:           18.720,00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Bruto:         200.089,54 kn</w:t>
            </w:r>
          </w:p>
        </w:tc>
        <w:tc>
          <w:tcPr>
            <w:tcW w:type="dxa" w:w="1134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tabs>
                <w:tab w:pos="937" w:val="center"/>
                <w:tab w:pos="1875" w:val="right"/>
              </w:tabs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0,00 kn</w:t>
            </w:r>
          </w:p>
        </w:tc>
      </w:tr>
      <w:tr w:rsidTr="005D1232" w:rsidR="00E76452" w:rsidRPr="00A87074">
        <w:trPr>
          <w:trHeight w:val="843"/>
        </w:trPr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387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Krakić Mate</w:t>
            </w:r>
          </w:p>
          <w:p w:rsidRDefault="00E76452" w:rsidP="005D1232" w:rsidR="00E7645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Dugo Selo,</w:t>
            </w:r>
            <w:r>
              <w:rPr>
                <w:rFonts w:cs="Times New Roman"/>
                <w:bCs/>
                <w:sz w:val="22"/>
                <w:szCs w:val="22"/>
              </w:rPr>
              <w:t xml:space="preserve"> Koranska 12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06414351100</w:t>
            </w:r>
          </w:p>
        </w:tc>
        <w:tc>
          <w:tcPr>
            <w:tcW w:type="dxa" w:w="2693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A215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Bruto:             137.512,21 kn</w:t>
            </w:r>
          </w:p>
          <w:p w:rsidRDefault="00E76452" w:rsidP="005D1232" w:rsidR="00E7645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Neto:              107.098,95 kn</w:t>
            </w:r>
          </w:p>
          <w:p w:rsidRDefault="00E76452" w:rsidP="005D1232" w:rsidR="00E7645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Kta:                  22.237,49 kn</w:t>
            </w:r>
          </w:p>
          <w:p w:rsidRDefault="00E76452" w:rsidP="005D1232" w:rsidR="00E76452" w:rsidRPr="0010732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Otprem:           16.640,00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Bruto:         176.389,70 kn</w:t>
            </w:r>
          </w:p>
        </w:tc>
        <w:tc>
          <w:tcPr>
            <w:tcW w:type="dxa" w:w="1134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0,00 kn</w:t>
            </w:r>
          </w:p>
        </w:tc>
      </w:tr>
      <w:tr w:rsidTr="005D1232" w:rsidR="00E76452" w:rsidRPr="00A87074">
        <w:trPr>
          <w:trHeight w:val="843"/>
        </w:trPr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387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Karanac Dražen</w:t>
            </w:r>
          </w:p>
          <w:p w:rsidRDefault="00E76452" w:rsidP="005D1232" w:rsidR="00E7645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Savska 95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04784172238</w:t>
            </w:r>
          </w:p>
        </w:tc>
        <w:tc>
          <w:tcPr>
            <w:tcW w:type="dxa" w:w="2693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tabs>
                <w:tab w:pos="2496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Otprem:           18.720,00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Bruto:           18.720,00 kn</w:t>
            </w:r>
          </w:p>
        </w:tc>
        <w:tc>
          <w:tcPr>
            <w:tcW w:type="dxa" w:w="1134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0,00 kn</w:t>
            </w:r>
          </w:p>
        </w:tc>
      </w:tr>
      <w:tr w:rsidTr="005D1232" w:rsidR="00E7645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707.816,18  kn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707.816,18  kn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F86EF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0,00 kn</w:t>
            </w:r>
          </w:p>
        </w:tc>
      </w:tr>
    </w:tbl>
    <w:p w:rsidRDefault="00E76452" w:rsidP="00E76452" w:rsidR="00E76452" w:rsidRPr="008357C9">
      <w:pPr>
        <w:jc w:val="both"/>
        <w:rPr>
          <w:sz w:val="24"/>
          <w:szCs w:val="24"/>
        </w:rPr>
      </w:pPr>
    </w:p>
    <w:p w:rsidRDefault="00E76452" w:rsidP="00E76452" w:rsidR="00E76452">
      <w:pPr>
        <w:jc w:val="both"/>
        <w:rPr>
          <w:sz w:val="24"/>
          <w:szCs w:val="24"/>
        </w:rPr>
      </w:pPr>
    </w:p>
    <w:p w:rsidRDefault="00E76452" w:rsidP="00E76452" w:rsidR="00E76452">
      <w:pPr>
        <w:jc w:val="both"/>
        <w:rPr>
          <w:sz w:val="24"/>
          <w:szCs w:val="24"/>
        </w:rPr>
      </w:pPr>
    </w:p>
    <w:p w:rsidRDefault="00E76452" w:rsidP="00E76452" w:rsidR="00E76452">
      <w:pPr>
        <w:jc w:val="both"/>
        <w:rPr>
          <w:sz w:val="24"/>
          <w:szCs w:val="24"/>
        </w:rPr>
      </w:pPr>
      <w:r>
        <w:rPr>
          <w:sz w:val="24"/>
          <w:szCs w:val="24"/>
        </w:rPr>
        <w:t>Drugi viši isplatni red:</w:t>
      </w:r>
    </w:p>
    <w:p w:rsidRDefault="00E76452" w:rsidP="00E76452" w:rsidR="00E76452">
      <w:pPr>
        <w:jc w:val="both"/>
        <w:rPr>
          <w:sz w:val="24"/>
          <w:szCs w:val="24"/>
        </w:rPr>
      </w:pPr>
    </w:p>
    <w:p w:rsidRDefault="00E76452" w:rsidP="00E76452" w:rsidR="00E76452">
      <w:pPr>
        <w:jc w:val="both"/>
        <w:rPr>
          <w:sz w:val="24"/>
          <w:szCs w:val="24"/>
        </w:rPr>
      </w:pPr>
    </w:p>
    <w:tbl>
      <w:tblPr>
        <w:tblW w:type="dxa" w:w="9308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3380"/>
        <w:gridCol w:w="1701"/>
        <w:gridCol w:w="1842"/>
        <w:gridCol w:w="1843"/>
      </w:tblGrid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R.b.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Vjerovnik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OIB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Prijavljeno 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Priznato 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kern w:val="3"/>
              </w:rPr>
            </w:pPr>
            <w:r w:rsidRPr="00B64963">
              <w:rPr>
                <w:rFonts w:eastAsia="Lucida Sans Unicode"/>
                <w:b/>
                <w:kern w:val="3"/>
              </w:rPr>
              <w:t>REPUBLIKA  HRVATSKA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kern w:val="3"/>
              </w:rPr>
            </w:pPr>
            <w:r w:rsidRPr="00B64963">
              <w:rPr>
                <w:rFonts w:eastAsia="Lucida Sans Unicode"/>
                <w:kern w:val="3"/>
              </w:rPr>
              <w:t>Ministarstvo financija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kern w:val="3"/>
              </w:rPr>
            </w:pPr>
            <w:r w:rsidRPr="00B64963">
              <w:rPr>
                <w:rFonts w:eastAsia="Lucida Sans Unicode"/>
                <w:kern w:val="3"/>
              </w:rPr>
              <w:t xml:space="preserve">Porezna uprava 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kern w:val="3"/>
              </w:rPr>
            </w:pPr>
            <w:r w:rsidRPr="00B64963">
              <w:rPr>
                <w:rFonts w:eastAsia="Lucida Sans Unicode"/>
                <w:kern w:val="3"/>
              </w:rPr>
              <w:t>zastupan po ŽDO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kern w:val="3"/>
              </w:rPr>
            </w:pPr>
            <w:r w:rsidRPr="00B64963">
              <w:rPr>
                <w:rFonts w:eastAsia="Lucida Sans Unicode"/>
                <w:kern w:val="3"/>
              </w:rPr>
              <w:t>u Velikoj Gorici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18683136487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  <w:p w:rsidRDefault="00E76452" w:rsidP="005D1232" w:rsidR="00E76452" w:rsidRPr="00B6496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  <w:p w:rsidRDefault="00E76452" w:rsidP="005D1232" w:rsidR="00E76452" w:rsidRPr="00B6496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  <w:p w:rsidRDefault="00E76452" w:rsidP="005D1232" w:rsidR="00E76452" w:rsidRPr="00B64963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</w:p>
          <w:p w:rsidRDefault="00E76452" w:rsidP="005D1232" w:rsidR="00E76452" w:rsidRPr="00B64963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B64963">
              <w:rPr>
                <w:b/>
              </w:rPr>
              <w:t>3.165.780,96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3.165.780,96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2.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TRIGLAV OSIGURANJE  d.d.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Zagreb, Antuna Heinza 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29743547503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49.537,98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49.537,98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3.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SUVLASNICI ZGRADE</w:t>
            </w:r>
            <w:r w:rsidRPr="00B64963">
              <w:rPr>
                <w:rFonts w:eastAsia="Lucida Sans Unicode"/>
                <w:bCs/>
                <w:kern w:val="3"/>
              </w:rPr>
              <w:t xml:space="preserve"> 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 xml:space="preserve"> Zagreb, Strojarska cesta 12 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03744272526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B64963">
              <w:rPr>
                <w:b/>
              </w:rPr>
              <w:t xml:space="preserve">     </w:t>
            </w:r>
          </w:p>
          <w:p w:rsidRDefault="00E76452" w:rsidP="005D1232" w:rsidR="00E76452" w:rsidRPr="00B64963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B64963">
              <w:rPr>
                <w:b/>
              </w:rPr>
              <w:t xml:space="preserve">   13.051,03 kn                              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     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13.051,03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4.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HRVATSKE AUTOCESTE</w:t>
            </w:r>
            <w:r w:rsidRPr="00B64963">
              <w:rPr>
                <w:rFonts w:eastAsia="Lucida Sans Unicode"/>
                <w:bCs/>
                <w:kern w:val="3"/>
              </w:rPr>
              <w:t xml:space="preserve"> d.o.o. Zagreb, Širolina 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57500462912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         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  421,21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                                         </w:t>
            </w:r>
            <w:r w:rsidRPr="00B64963">
              <w:rPr>
                <w:rFonts w:eastAsia="Lucida Sans Unicode"/>
                <w:b/>
                <w:kern w:val="3"/>
              </w:rPr>
              <w:t xml:space="preserve">           </w:t>
            </w:r>
          </w:p>
          <w:p w:rsidRDefault="00E76452" w:rsidP="005D1232" w:rsidR="00E76452" w:rsidRPr="00B64963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B64963">
              <w:rPr>
                <w:b/>
              </w:rPr>
              <w:t xml:space="preserve"> 421,21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5.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ZAGREBAČKA BANKA</w:t>
            </w:r>
            <w:r w:rsidRPr="00B64963">
              <w:rPr>
                <w:rFonts w:eastAsia="Lucida Sans Unicode"/>
                <w:bCs/>
                <w:kern w:val="3"/>
              </w:rPr>
              <w:t xml:space="preserve">  d.d.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Zagreb, Trg bana J. Jelačića 10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92963223473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852.457,56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                                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                               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       852.457,56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6.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SUVLASNICI  ZGRADE 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Dugo Selo,  Ferenčakova 51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zast. po BMD d.o.o. Sesvete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79273112873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2.178,92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            2.178,92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7.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CROATIA OSIGURANJE</w:t>
            </w:r>
            <w:r w:rsidRPr="00B64963">
              <w:rPr>
                <w:rFonts w:eastAsia="Lucida Sans Unicode"/>
                <w:bCs/>
                <w:kern w:val="3"/>
              </w:rPr>
              <w:t xml:space="preserve">  d.d. Zagreb, Vatroslava Jagića 33 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26187994862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12.472,76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         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 12.472,76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8.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INA-Industrija nafte </w:t>
            </w:r>
            <w:r w:rsidRPr="00B64963">
              <w:rPr>
                <w:rFonts w:eastAsia="Lucida Sans Unicode"/>
                <w:bCs/>
                <w:kern w:val="3"/>
              </w:rPr>
              <w:t>d.d.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Zagreb, Avenija V. Holjevca 10, zast. po  OD  Ilić, Orehovec i partneri, Zagreb,Smičiklasova 18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27759560625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6.933,10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            6.933,10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9.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tabs>
                <w:tab w:pos="64" w:val="left"/>
              </w:tabs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TRIŠĆANAC  d.o.o.  Dugo Selo, </w:t>
            </w:r>
            <w:r w:rsidRPr="00B64963">
              <w:rPr>
                <w:rFonts w:eastAsia="Lucida Sans Unicode"/>
                <w:bCs/>
                <w:kern w:val="3"/>
              </w:rPr>
              <w:t>kozinšćak , Kozinska 44, zast. po odv. Elvis Sever-Koren</w:t>
            </w:r>
          </w:p>
          <w:p w:rsidRDefault="00E76452" w:rsidP="005D1232" w:rsidR="00E76452" w:rsidRPr="00B64963">
            <w:pPr>
              <w:widowControl w:val="false"/>
              <w:suppressLineNumbers/>
              <w:tabs>
                <w:tab w:pos="64" w:val="left"/>
              </w:tabs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Zagreb, Dubrava 124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16687154812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226.335,42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226.335,42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10.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STUBLIĆ IMPEX d.o.o. 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Sesvete, Dugoselska 16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39388757533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5.378,42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5.378,42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11.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UNIQA osiguranje d.d. 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Zagreb, Planinska13 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75665455333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83.443,86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83.443,86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12.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Wiener osiguranje Vienna Insurance Group d.d. 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Zagreb, Slavonska ulica 24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528484403362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34.773,60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34.773,60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13.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HRVATSKE VODE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Zagreb, Ulica grada Vukovara 220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28921383001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965,02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965,02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14.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HRVATSKE VODE 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Zagreb, Ulica grada Vukovara 220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28921383001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4.098,49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4.098,49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15.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EUROBETON d.d. 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lastRenderedPageBreak/>
              <w:t>Prelog, Kalmana Mesarića 38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zast. po odv. Bojani Marčelan, Varaždin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lastRenderedPageBreak/>
              <w:t>59843165634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38.935,92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38.935,92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lastRenderedPageBreak/>
              <w:t>16.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SWIETELSKY d.o.o. 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Zagreb, Nova cesta 192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 xml:space="preserve"> zast. po odv. Mireli Turkalj Fresl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46016050186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9.162,83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9.162,83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17.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HEP  Elektra d.o.o.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Zagreb, Gundulićeva 32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43965974818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3.094,67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3.094,67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18.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FINANCIJSKA AGENCIJA </w:t>
            </w:r>
            <w:r w:rsidRPr="00B64963">
              <w:rPr>
                <w:rFonts w:eastAsia="Lucida Sans Unicode"/>
                <w:bCs/>
                <w:kern w:val="3"/>
              </w:rPr>
              <w:t>Zagreb,Ul. grada Vukovara70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85821130368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2.420,65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2.420,65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19.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HRVATSKE ŠUME d.o.o.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Zagreb,  LJ. F. Vukotinovića 2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69693144506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49.084,77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49.084,77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20.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VELEBIT PROMET d.o.o. 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 xml:space="preserve">Dugo Selo, Industrijska 5 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67912509737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10.301,18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10.301,18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21.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Zagrebački holding d.o.o.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 </w:t>
            </w:r>
            <w:r w:rsidRPr="00B64963">
              <w:rPr>
                <w:rFonts w:eastAsia="Lucida Sans Unicode"/>
                <w:bCs/>
                <w:kern w:val="3"/>
              </w:rPr>
              <w:t>Zagreb, Ul. grada Vukovara 41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85584865987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14.218,08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14.218,08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22.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Papak Ivan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Dugo Selo, Rugvička 120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38560821034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108.000,00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108.000,00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23.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DUKOM PLIN d.o.o. 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Dugo Selo,  Slavka Kolara 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04711930896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4.595,50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4.595,50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24.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 xml:space="preserve">GRADSKA PLINARA 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ZAGREB-OPSKRBA d.o.o.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Zagreb, Radnička cesta 1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74364571096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3.024,90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3.024,90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25.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K.M.C.-PROM d.o.o.</w:t>
            </w: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Dugo Selo, Katarine Zrinski 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Cs/>
                <w:kern w:val="3"/>
              </w:rPr>
            </w:pPr>
            <w:r w:rsidRPr="00B64963">
              <w:rPr>
                <w:rFonts w:eastAsia="Lucida Sans Unicode"/>
                <w:bCs/>
                <w:kern w:val="3"/>
              </w:rPr>
              <w:t>87336395261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15.168,52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15.168,52 kn</w:t>
            </w:r>
          </w:p>
        </w:tc>
      </w:tr>
      <w:tr w:rsidTr="005D1232" w:rsidR="00E76452" w:rsidRPr="00B64963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center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Ukupno: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textAlignment w:val="baseline"/>
              <w:rPr>
                <w:rFonts w:eastAsia="Lucida Sans Unicode"/>
                <w:bCs/>
                <w:kern w:val="3"/>
              </w:rPr>
            </w:pP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4.715.835,35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</w:p>
          <w:p w:rsidRDefault="00E76452" w:rsidP="005D1232" w:rsidR="00E76452" w:rsidRPr="00B64963">
            <w:pPr>
              <w:widowControl w:val="false"/>
              <w:suppressLineNumbers/>
              <w:suppressAutoHyphens/>
              <w:autoSpaceDN w:val="false"/>
              <w:jc w:val="right"/>
              <w:textAlignment w:val="baseline"/>
              <w:rPr>
                <w:rFonts w:eastAsia="Lucida Sans Unicode"/>
                <w:b/>
                <w:bCs/>
                <w:kern w:val="3"/>
              </w:rPr>
            </w:pPr>
            <w:r w:rsidRPr="00B64963">
              <w:rPr>
                <w:rFonts w:eastAsia="Lucida Sans Unicode"/>
                <w:b/>
                <w:bCs/>
                <w:kern w:val="3"/>
              </w:rPr>
              <w:t>4.715.835,35 kn</w:t>
            </w:r>
          </w:p>
        </w:tc>
      </w:tr>
    </w:tbl>
    <w:p w:rsidRDefault="00E76452" w:rsidP="00E76452" w:rsidR="00E76452">
      <w:pPr>
        <w:jc w:val="both"/>
        <w:rPr>
          <w:sz w:val="24"/>
          <w:szCs w:val="24"/>
        </w:rPr>
      </w:pPr>
    </w:p>
    <w:p w:rsidRDefault="00170E7C" w:rsidP="00170E7C" w:rsidR="00170E7C" w:rsidRPr="009D4775">
      <w:pPr>
        <w:jc w:val="center"/>
        <w:rPr>
          <w:sz w:val="24"/>
          <w:szCs w:val="24"/>
        </w:rPr>
      </w:pPr>
      <w:r w:rsidRPr="009D4775">
        <w:rPr>
          <w:sz w:val="24"/>
          <w:szCs w:val="24"/>
        </w:rPr>
        <w:t>Obrazloženje</w:t>
      </w:r>
    </w:p>
    <w:p w:rsidRDefault="00170E7C" w:rsidP="00170E7C" w:rsidR="00170E7C" w:rsidRPr="009D4775">
      <w:pPr>
        <w:jc w:val="center"/>
        <w:rPr>
          <w:sz w:val="24"/>
          <w:szCs w:val="24"/>
        </w:rPr>
      </w:pPr>
    </w:p>
    <w:p w:rsidRDefault="00170E7C" w:rsidP="002B5D21" w:rsidR="00170E7C" w:rsidRPr="009D4775">
      <w:pPr>
        <w:jc w:val="both"/>
        <w:rPr>
          <w:sz w:val="24"/>
          <w:szCs w:val="24"/>
        </w:rPr>
      </w:pPr>
      <w:r w:rsidRPr="009D4775">
        <w:rPr>
          <w:sz w:val="24"/>
          <w:szCs w:val="24"/>
        </w:rPr>
        <w:t xml:space="preserve">Na </w:t>
      </w:r>
      <w:r w:rsidR="003F3486">
        <w:rPr>
          <w:sz w:val="24"/>
          <w:szCs w:val="24"/>
        </w:rPr>
        <w:t>općem</w:t>
      </w:r>
      <w:r w:rsidRPr="009D4775">
        <w:rPr>
          <w:sz w:val="24"/>
          <w:szCs w:val="24"/>
        </w:rPr>
        <w:t xml:space="preserve"> ispitnom ročištu održanom </w:t>
      </w:r>
      <w:r w:rsidR="00E76452">
        <w:rPr>
          <w:sz w:val="24"/>
          <w:szCs w:val="24"/>
        </w:rPr>
        <w:t>31</w:t>
      </w:r>
      <w:r w:rsidRPr="009D4775">
        <w:rPr>
          <w:sz w:val="24"/>
          <w:szCs w:val="24"/>
        </w:rPr>
        <w:t xml:space="preserve">. </w:t>
      </w:r>
      <w:r w:rsidR="00E76452">
        <w:rPr>
          <w:sz w:val="24"/>
          <w:szCs w:val="24"/>
        </w:rPr>
        <w:t>siječnja</w:t>
      </w:r>
      <w:r w:rsidR="009D4775" w:rsidRPr="009D4775">
        <w:rPr>
          <w:sz w:val="24"/>
          <w:szCs w:val="24"/>
        </w:rPr>
        <w:t xml:space="preserve"> 201</w:t>
      </w:r>
      <w:r w:rsidR="00E76452">
        <w:rPr>
          <w:sz w:val="24"/>
          <w:szCs w:val="24"/>
        </w:rPr>
        <w:t>8</w:t>
      </w:r>
      <w:r w:rsidRPr="009D4775">
        <w:rPr>
          <w:sz w:val="24"/>
          <w:szCs w:val="24"/>
        </w:rPr>
        <w:t>. ispitane su sve prijavljene tražbine prema iznosima i redu koje su prijavljene u roku</w:t>
      </w:r>
      <w:r w:rsidR="00DD5CAF" w:rsidRPr="009D4775">
        <w:rPr>
          <w:sz w:val="24"/>
          <w:szCs w:val="24"/>
        </w:rPr>
        <w:t>.</w:t>
      </w:r>
    </w:p>
    <w:p w:rsidRDefault="00170E7C" w:rsidP="00170E7C" w:rsidR="00170E7C" w:rsidRPr="009D4775">
      <w:pPr>
        <w:ind w:firstLine="720"/>
        <w:jc w:val="both"/>
        <w:rPr>
          <w:sz w:val="24"/>
          <w:szCs w:val="24"/>
        </w:rPr>
      </w:pPr>
      <w:r w:rsidRPr="009D4775">
        <w:rPr>
          <w:sz w:val="24"/>
          <w:szCs w:val="24"/>
        </w:rPr>
        <w:t xml:space="preserve"> </w:t>
      </w:r>
    </w:p>
    <w:p w:rsidRDefault="00170E7C" w:rsidP="00170E7C" w:rsidR="00170E7C" w:rsidRPr="009D4775">
      <w:pPr>
        <w:jc w:val="both"/>
        <w:rPr>
          <w:sz w:val="24"/>
          <w:szCs w:val="24"/>
        </w:rPr>
      </w:pPr>
      <w:r w:rsidRPr="009D4775">
        <w:rPr>
          <w:sz w:val="24"/>
          <w:szCs w:val="24"/>
        </w:rPr>
        <w:t xml:space="preserve">Nakon </w:t>
      </w:r>
      <w:r w:rsidR="003F3486">
        <w:rPr>
          <w:sz w:val="24"/>
          <w:szCs w:val="24"/>
        </w:rPr>
        <w:t>općeg</w:t>
      </w:r>
      <w:r w:rsidRPr="009D4775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9D4775">
          <w:rPr>
            <w:sz w:val="24"/>
            <w:szCs w:val="24"/>
          </w:rPr>
          <w:t>177. st</w:t>
        </w:r>
      </w:smartTag>
      <w:r w:rsidRPr="009D4775">
        <w:rPr>
          <w:sz w:val="24"/>
          <w:szCs w:val="24"/>
        </w:rPr>
        <w:t xml:space="preserve">. 2. Stečajnog zakona („Narodne novine“ br. 44/96, 29/99, 129/00, 123/03, 197/03, 187/04, 82/06 116/10, </w:t>
      </w:r>
      <w:r w:rsidR="00E76452">
        <w:rPr>
          <w:sz w:val="24"/>
          <w:szCs w:val="24"/>
        </w:rPr>
        <w:t xml:space="preserve">25/12, 133/12: </w:t>
      </w:r>
      <w:r w:rsidRPr="009D4775">
        <w:rPr>
          <w:sz w:val="24"/>
          <w:szCs w:val="24"/>
        </w:rPr>
        <w:t xml:space="preserve">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9D4775">
      <w:pPr>
        <w:jc w:val="both"/>
        <w:rPr>
          <w:sz w:val="24"/>
          <w:szCs w:val="24"/>
        </w:rPr>
      </w:pPr>
    </w:p>
    <w:p w:rsidRDefault="003F3486" w:rsidP="003F3486" w:rsidR="003F3486">
      <w:pPr>
        <w:jc w:val="both"/>
        <w:rPr>
          <w:sz w:val="24"/>
          <w:szCs w:val="24"/>
        </w:rPr>
      </w:pPr>
      <w:r w:rsidRPr="00D32E12">
        <w:rPr>
          <w:sz w:val="24"/>
          <w:szCs w:val="24"/>
        </w:rPr>
        <w:t>Tražbine navedene u točki I. stečajni upravitelj je priznao, a stečajni vjerovnici koji su bili nazočni ročištu nisu osporili</w:t>
      </w:r>
      <w:r>
        <w:rPr>
          <w:sz w:val="24"/>
          <w:szCs w:val="24"/>
        </w:rPr>
        <w:t xml:space="preserve"> slijedom čega</w:t>
      </w:r>
      <w:r w:rsidRPr="00D32E12">
        <w:rPr>
          <w:sz w:val="24"/>
          <w:szCs w:val="24"/>
        </w:rPr>
        <w:t xml:space="preserve"> se na temelju odredbe čl. </w:t>
      </w:r>
      <w:smartTag w:element="metricconverter" w:uri="urn:schemas-microsoft-com:office:smarttags">
        <w:smartTagPr>
          <w:attr w:val="177. st" w:name="ProductID"/>
        </w:smartTagPr>
        <w:r w:rsidRPr="00D32E12">
          <w:rPr>
            <w:sz w:val="24"/>
            <w:szCs w:val="24"/>
          </w:rPr>
          <w:t>177. st</w:t>
        </w:r>
      </w:smartTag>
      <w:r w:rsidRPr="00D32E12">
        <w:rPr>
          <w:sz w:val="24"/>
          <w:szCs w:val="24"/>
        </w:rPr>
        <w:t>. 1. SZ-a tražbine</w:t>
      </w:r>
      <w:r>
        <w:rPr>
          <w:sz w:val="24"/>
          <w:szCs w:val="24"/>
        </w:rPr>
        <w:t>,</w:t>
      </w:r>
      <w:r w:rsidRPr="00D32E12">
        <w:rPr>
          <w:sz w:val="24"/>
          <w:szCs w:val="24"/>
        </w:rPr>
        <w:t xml:space="preserve"> navedene pod točkom I. izreke o</w:t>
      </w:r>
      <w:r>
        <w:rPr>
          <w:sz w:val="24"/>
          <w:szCs w:val="24"/>
        </w:rPr>
        <w:t>vog rješenja, smatraju utvrđenim, te je odlučeno kao u izreci rješenja.</w:t>
      </w:r>
    </w:p>
    <w:p w:rsidRDefault="00170E7C" w:rsidP="00170E7C" w:rsidR="00170E7C" w:rsidRPr="009D4775">
      <w:pPr>
        <w:rPr>
          <w:sz w:val="24"/>
          <w:szCs w:val="24"/>
        </w:rPr>
      </w:pPr>
    </w:p>
    <w:p w:rsidRDefault="00170E7C" w:rsidP="00170E7C" w:rsidR="00170E7C" w:rsidRPr="009D4775">
      <w:pPr>
        <w:jc w:val="center"/>
        <w:rPr>
          <w:sz w:val="24"/>
          <w:szCs w:val="24"/>
        </w:rPr>
      </w:pPr>
      <w:r w:rsidRPr="009D4775">
        <w:rPr>
          <w:sz w:val="24"/>
          <w:szCs w:val="24"/>
        </w:rPr>
        <w:t>U Z</w:t>
      </w:r>
      <w:r w:rsidR="00E62D48" w:rsidRPr="009D4775">
        <w:rPr>
          <w:sz w:val="24"/>
          <w:szCs w:val="24"/>
        </w:rPr>
        <w:t xml:space="preserve">agrebu </w:t>
      </w:r>
      <w:r w:rsidR="00E76452">
        <w:rPr>
          <w:sz w:val="24"/>
          <w:szCs w:val="24"/>
        </w:rPr>
        <w:t>31</w:t>
      </w:r>
      <w:r w:rsidRPr="009D4775">
        <w:rPr>
          <w:sz w:val="24"/>
          <w:szCs w:val="24"/>
        </w:rPr>
        <w:t>.</w:t>
      </w:r>
      <w:r w:rsidR="00E62D48" w:rsidRPr="009D4775">
        <w:rPr>
          <w:sz w:val="24"/>
          <w:szCs w:val="24"/>
        </w:rPr>
        <w:t xml:space="preserve"> </w:t>
      </w:r>
      <w:r w:rsidR="003F3486">
        <w:rPr>
          <w:sz w:val="24"/>
          <w:szCs w:val="24"/>
        </w:rPr>
        <w:t>s</w:t>
      </w:r>
      <w:r w:rsidR="00E76452">
        <w:rPr>
          <w:sz w:val="24"/>
          <w:szCs w:val="24"/>
        </w:rPr>
        <w:t>iječnja</w:t>
      </w:r>
      <w:r w:rsidRPr="009D4775">
        <w:rPr>
          <w:sz w:val="24"/>
          <w:szCs w:val="24"/>
        </w:rPr>
        <w:t xml:space="preserve"> 2</w:t>
      </w:r>
      <w:r w:rsidR="00DD5CAF" w:rsidRPr="009D4775">
        <w:rPr>
          <w:sz w:val="24"/>
          <w:szCs w:val="24"/>
        </w:rPr>
        <w:t>01</w:t>
      </w:r>
      <w:r w:rsidR="00E76452">
        <w:rPr>
          <w:sz w:val="24"/>
          <w:szCs w:val="24"/>
        </w:rPr>
        <w:t>8</w:t>
      </w:r>
      <w:r w:rsidR="00DD5CAF" w:rsidRPr="009D4775">
        <w:rPr>
          <w:sz w:val="24"/>
          <w:szCs w:val="24"/>
        </w:rPr>
        <w:t>.</w:t>
      </w:r>
      <w:r w:rsidRPr="009D4775">
        <w:rPr>
          <w:sz w:val="24"/>
          <w:szCs w:val="24"/>
        </w:rPr>
        <w:t xml:space="preserve"> </w:t>
      </w:r>
    </w:p>
    <w:p w:rsidRDefault="00170E7C" w:rsidP="00170E7C" w:rsidR="00170E7C" w:rsidRPr="009D4775">
      <w:pPr>
        <w:jc w:val="center"/>
        <w:rPr>
          <w:sz w:val="24"/>
          <w:szCs w:val="24"/>
        </w:rPr>
      </w:pPr>
    </w:p>
    <w:p w:rsidRDefault="006D3E1F" w:rsidP="00E91121" w:rsidR="006D3E1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6D3E1F" w:rsidP="00E91121" w:rsidR="006D3E1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D3E1F" w:rsidP="00E91121" w:rsidR="006D3E1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D3E1F" w:rsidP="00E91121" w:rsidR="006D3E1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D3E1F" w:rsidP="00E91121" w:rsidR="006D3E1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60A4D" w:rsidP="00597BE1" w:rsidR="00360A4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76452" w:rsidP="00E76452" w:rsidR="00E76452" w:rsidRPr="009D4775">
      <w:pPr>
        <w:jc w:val="both"/>
        <w:rPr>
          <w:sz w:val="24"/>
          <w:szCs w:val="24"/>
        </w:rPr>
      </w:pPr>
    </w:p>
    <w:p w:rsidRDefault="00DD6C66" w:rsidP="00170E7C" w:rsidR="00DD6C66" w:rsidRPr="009D4775">
      <w:pPr>
        <w:jc w:val="both"/>
        <w:rPr>
          <w:sz w:val="24"/>
          <w:szCs w:val="24"/>
        </w:rPr>
      </w:pPr>
    </w:p>
    <w:p w:rsidRDefault="00170E7C" w:rsidP="00170E7C" w:rsidR="00170E7C" w:rsidRPr="009D4775">
      <w:pPr>
        <w:ind w:left="5040"/>
        <w:jc w:val="both"/>
        <w:rPr>
          <w:sz w:val="24"/>
          <w:szCs w:val="24"/>
        </w:rPr>
      </w:pPr>
      <w:r w:rsidRPr="009D4775">
        <w:rPr>
          <w:sz w:val="24"/>
          <w:szCs w:val="24"/>
        </w:rPr>
        <w:tab/>
      </w:r>
      <w:r w:rsidRPr="009D4775">
        <w:rPr>
          <w:sz w:val="24"/>
          <w:szCs w:val="24"/>
        </w:rPr>
        <w:tab/>
      </w:r>
    </w:p>
    <w:p w:rsidRDefault="00170E7C" w:rsidP="00170E7C" w:rsidR="00170E7C" w:rsidRPr="009D4775">
      <w:pPr>
        <w:ind w:left="5040"/>
        <w:jc w:val="both"/>
        <w:rPr>
          <w:sz w:val="24"/>
          <w:szCs w:val="24"/>
        </w:rPr>
      </w:pPr>
      <w:r w:rsidRPr="009D4775">
        <w:rPr>
          <w:sz w:val="24"/>
          <w:szCs w:val="24"/>
        </w:rPr>
        <w:tab/>
      </w:r>
      <w:r w:rsidRPr="009D4775">
        <w:rPr>
          <w:sz w:val="24"/>
          <w:szCs w:val="24"/>
        </w:rPr>
        <w:tab/>
      </w:r>
      <w:r w:rsidRPr="009D4775">
        <w:rPr>
          <w:sz w:val="24"/>
          <w:szCs w:val="24"/>
        </w:rPr>
        <w:tab/>
      </w:r>
      <w:r w:rsidRPr="009D4775">
        <w:rPr>
          <w:sz w:val="24"/>
          <w:szCs w:val="24"/>
        </w:rPr>
        <w:tab/>
      </w:r>
      <w:r w:rsidRPr="009D4775">
        <w:rPr>
          <w:sz w:val="24"/>
          <w:szCs w:val="24"/>
        </w:rPr>
        <w:tab/>
      </w:r>
    </w:p>
    <w:p w:rsidRDefault="00170E7C" w:rsidP="00170E7C" w:rsidR="00170E7C" w:rsidRPr="009D4775">
      <w:pPr>
        <w:jc w:val="both"/>
        <w:rPr>
          <w:sz w:val="24"/>
          <w:szCs w:val="24"/>
        </w:rPr>
      </w:pPr>
      <w:r w:rsidRPr="009D4775">
        <w:rPr>
          <w:sz w:val="24"/>
          <w:szCs w:val="24"/>
        </w:rPr>
        <w:t>UPUTA  O PRAVNOM LIJEKU:</w:t>
      </w:r>
    </w:p>
    <w:p w:rsidRDefault="00170E7C" w:rsidP="00170E7C" w:rsidR="00170E7C" w:rsidRPr="009D4775">
      <w:pPr>
        <w:jc w:val="both"/>
        <w:rPr>
          <w:sz w:val="24"/>
          <w:szCs w:val="24"/>
        </w:rPr>
      </w:pPr>
      <w:r w:rsidRPr="009D477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9D4775">
          <w:rPr>
            <w:sz w:val="24"/>
            <w:szCs w:val="24"/>
          </w:rPr>
          <w:t>177. st</w:t>
        </w:r>
      </w:smartTag>
      <w:r w:rsidRPr="009D4775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9D4775">
      <w:pPr>
        <w:jc w:val="both"/>
        <w:rPr>
          <w:sz w:val="24"/>
          <w:szCs w:val="24"/>
        </w:rPr>
      </w:pPr>
    </w:p>
    <w:p w:rsidRDefault="0087705A" w:rsidP="00170E7C" w:rsidR="0087705A" w:rsidRPr="009D4775">
      <w:pPr>
        <w:jc w:val="both"/>
        <w:rPr>
          <w:sz w:val="24"/>
          <w:szCs w:val="24"/>
        </w:rPr>
      </w:pPr>
    </w:p>
    <w:p w:rsidRDefault="00DD6C66" w:rsidP="00170E7C" w:rsidR="00DD6C66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6D3E1F" w:rsidP="00170E7C" w:rsidR="006D3E1F">
      <w:pPr>
        <w:jc w:val="both"/>
        <w:rPr>
          <w:sz w:val="24"/>
          <w:szCs w:val="24"/>
        </w:rPr>
      </w:pPr>
    </w:p>
    <w:p w:rsidRDefault="00170E7C" w:rsidP="00170E7C" w:rsidR="00170E7C" w:rsidRPr="009D4775">
      <w:pPr>
        <w:jc w:val="center"/>
        <w:rPr>
          <w:sz w:val="24"/>
          <w:szCs w:val="24"/>
        </w:rPr>
      </w:pPr>
    </w:p>
    <w:p w:rsidRDefault="00170E7C" w:rsidP="00170E7C" w:rsidR="00170E7C" w:rsidRPr="009D4775">
      <w:pPr>
        <w:rPr>
          <w:sz w:val="24"/>
          <w:szCs w:val="24"/>
        </w:rPr>
      </w:pPr>
    </w:p>
    <w:p w:rsidRDefault="00170E7C" w:rsidP="00170E7C" w:rsidR="00170E7C" w:rsidRPr="009D4775">
      <w:pPr>
        <w:jc w:val="center"/>
        <w:rPr>
          <w:sz w:val="24"/>
          <w:szCs w:val="24"/>
        </w:rPr>
      </w:pPr>
    </w:p>
    <w:p w:rsidRDefault="00170E7C" w:rsidP="00170E7C" w:rsidR="00170E7C" w:rsidRPr="009D4775">
      <w:pPr>
        <w:rPr>
          <w:sz w:val="24"/>
          <w:szCs w:val="24"/>
        </w:rPr>
      </w:pPr>
    </w:p>
    <w:p w:rsidRDefault="00170E7C" w:rsidP="00170E7C" w:rsidR="00170E7C" w:rsidRPr="009D4775">
      <w:pPr>
        <w:rPr>
          <w:sz w:val="24"/>
          <w:szCs w:val="24"/>
        </w:rPr>
      </w:pPr>
    </w:p>
    <w:p w:rsidRDefault="00170E7C" w:rsidP="00170E7C" w:rsidR="00170E7C" w:rsidRPr="009D4775">
      <w:pPr>
        <w:rPr>
          <w:sz w:val="24"/>
          <w:szCs w:val="24"/>
        </w:rPr>
      </w:pPr>
    </w:p>
    <w:p w:rsidRDefault="00170E7C" w:rsidR="00170E7C" w:rsidRPr="009D4775">
      <w:pPr>
        <w:rPr>
          <w:sz w:val="24"/>
          <w:szCs w:val="24"/>
        </w:rPr>
      </w:pPr>
    </w:p>
    <w:sectPr w:rsidSect="00C032B4" w:rsidR="00170E7C" w:rsidRPr="009D477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232" w:rsidR="005D1232">
      <w:r>
        <w:separator/>
      </w:r>
    </w:p>
  </w:endnote>
  <w:endnote w:id="0" w:type="continuationSeparator">
    <w:p w:rsidRDefault="005D1232" w:rsidR="005D1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232" w:rsidR="005D1232">
      <w:r>
        <w:separator/>
      </w:r>
    </w:p>
  </w:footnote>
  <w:footnote w:id="0" w:type="continuationSeparator">
    <w:p w:rsidRDefault="005D1232" w:rsidR="005D1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215" w:rsidP="00C032B4" w:rsidR="009D22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2215" w:rsidR="009D22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215" w:rsidP="00C032B4" w:rsidR="009D22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2C0F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9D2215" w:rsidP="00C032B4" w:rsidR="009D2215">
    <w:pPr>
      <w:pStyle w:val="Zaglavlje"/>
      <w:jc w:val="right"/>
    </w:pPr>
    <w:r>
      <w:rPr>
        <w:sz w:val="24"/>
      </w:rPr>
      <w:t>72. St-</w:t>
    </w:r>
    <w:r w:rsidR="00E76452">
      <w:rPr>
        <w:sz w:val="24"/>
      </w:rPr>
      <w:t>857/2014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6A6D11"/>
    <w:multiLevelType w:val="multilevel"/>
    <w:tmpl w:val="55BCA26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7C0D79"/>
    <w:multiLevelType w:val="hybridMultilevel"/>
    <w:tmpl w:val="488EE492"/>
    <w:lvl w:tplc="04F2FF4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7448D0"/>
    <w:multiLevelType w:val="hybridMultilevel"/>
    <w:tmpl w:val="5E28B23A"/>
    <w:lvl w:tplc="EC540F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3246FC"/>
    <w:multiLevelType w:val="hybridMultilevel"/>
    <w:tmpl w:val="808042AE"/>
    <w:lvl w:tplc="69FEA820" w:ilvl="0">
      <w:start w:val="1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6471223"/>
    <w:multiLevelType w:val="hybridMultilevel"/>
    <w:tmpl w:val="1D440EB6"/>
    <w:lvl w:tplc="FB42D9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DCB4B37"/>
    <w:multiLevelType w:val="hybridMultilevel"/>
    <w:tmpl w:val="023C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EE643AD"/>
    <w:multiLevelType w:val="hybridMultilevel"/>
    <w:tmpl w:val="2AF07EC0"/>
    <w:lvl w:tplc="5EF2CD4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b w:val="false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3F7825E8"/>
    <w:multiLevelType w:val="hybridMultilevel"/>
    <w:tmpl w:val="176E39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6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6E7C37"/>
    <w:multiLevelType w:val="hybridMultilevel"/>
    <w:tmpl w:val="A7ACEEC8"/>
    <w:lvl w:tplc="7C483514" w:ilvl="0">
      <w:start w:val="14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4E638F"/>
    <w:multiLevelType w:val="hybridMultilevel"/>
    <w:tmpl w:val="B2A868C0"/>
    <w:lvl w:tplc="D3526C2E" w:ilvl="0">
      <w:start w:val="16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BEB5B31"/>
    <w:multiLevelType w:val="multilevel"/>
    <w:tmpl w:val="55981E0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0"/>
  </w:num>
  <w:num w:numId="3">
    <w:abstractNumId w:val="0"/>
  </w:num>
  <w:num w:numId="4">
    <w:abstractNumId w:val="15"/>
  </w:num>
  <w:num w:numId="5">
    <w:abstractNumId w:val="2"/>
  </w:num>
  <w:num w:numId="6">
    <w:abstractNumId w:val="9"/>
  </w:num>
  <w:num w:numId="7">
    <w:abstractNumId w:val="11"/>
  </w:num>
  <w:num w:numId="8">
    <w:abstractNumId w:val="10"/>
  </w:num>
  <w:num w:numId="9">
    <w:abstractNumId w:val="16"/>
  </w:num>
  <w:num w:numId="10">
    <w:abstractNumId w:val="4"/>
  </w:num>
  <w:num w:numId="11">
    <w:abstractNumId w:val="19"/>
  </w:num>
  <w:num w:numId="12">
    <w:abstractNumId w:val="3"/>
  </w:num>
  <w:num w:numId="13">
    <w:abstractNumId w:val="1"/>
  </w:num>
  <w:num w:numId="14">
    <w:abstractNumId w:val="21"/>
  </w:num>
  <w:num w:numId="15">
    <w:abstractNumId w:val="14"/>
  </w:num>
  <w:num w:numId="16">
    <w:abstractNumId w:val="17"/>
  </w:num>
  <w:num w:numId="17">
    <w:abstractNumId w:val="8"/>
  </w:num>
  <w:num w:numId="18">
    <w:abstractNumId w:val="18"/>
  </w:num>
  <w:num w:numId="19">
    <w:abstractNumId w:val="7"/>
  </w:num>
  <w:num w:numId="20">
    <w:abstractNumId w:val="6"/>
  </w:num>
  <w:num w:numId="21">
    <w:abstractNumId w:val="12"/>
  </w:num>
  <w:num w:numId="2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07A84"/>
    <w:rsid w:val="00017A4C"/>
    <w:rsid w:val="0002164B"/>
    <w:rsid w:val="00085660"/>
    <w:rsid w:val="000932E2"/>
    <w:rsid w:val="000A715C"/>
    <w:rsid w:val="000F4395"/>
    <w:rsid w:val="001079FA"/>
    <w:rsid w:val="001314D7"/>
    <w:rsid w:val="00133CC6"/>
    <w:rsid w:val="001540E1"/>
    <w:rsid w:val="00163B5F"/>
    <w:rsid w:val="00170E7C"/>
    <w:rsid w:val="0019056A"/>
    <w:rsid w:val="002431EE"/>
    <w:rsid w:val="00270399"/>
    <w:rsid w:val="002B5D21"/>
    <w:rsid w:val="002C2A84"/>
    <w:rsid w:val="002C5EE2"/>
    <w:rsid w:val="002D1FA6"/>
    <w:rsid w:val="002F261F"/>
    <w:rsid w:val="00315B36"/>
    <w:rsid w:val="0032673D"/>
    <w:rsid w:val="00360A4D"/>
    <w:rsid w:val="00361EEA"/>
    <w:rsid w:val="003F3486"/>
    <w:rsid w:val="003F6FBE"/>
    <w:rsid w:val="00470BFA"/>
    <w:rsid w:val="004748B2"/>
    <w:rsid w:val="004B0311"/>
    <w:rsid w:val="004B0A10"/>
    <w:rsid w:val="004E6427"/>
    <w:rsid w:val="005762F2"/>
    <w:rsid w:val="005C51A9"/>
    <w:rsid w:val="005D1232"/>
    <w:rsid w:val="005F6E22"/>
    <w:rsid w:val="00625B76"/>
    <w:rsid w:val="0062661A"/>
    <w:rsid w:val="00631720"/>
    <w:rsid w:val="006462B3"/>
    <w:rsid w:val="00677361"/>
    <w:rsid w:val="006B0BB3"/>
    <w:rsid w:val="006D3E1F"/>
    <w:rsid w:val="006E25FF"/>
    <w:rsid w:val="0071340D"/>
    <w:rsid w:val="00714988"/>
    <w:rsid w:val="00720D1D"/>
    <w:rsid w:val="00810335"/>
    <w:rsid w:val="008302E2"/>
    <w:rsid w:val="0083264F"/>
    <w:rsid w:val="00832CDE"/>
    <w:rsid w:val="00840C85"/>
    <w:rsid w:val="0087705A"/>
    <w:rsid w:val="00895C31"/>
    <w:rsid w:val="008B2319"/>
    <w:rsid w:val="008D616D"/>
    <w:rsid w:val="008F25C8"/>
    <w:rsid w:val="009B5CAA"/>
    <w:rsid w:val="009D2215"/>
    <w:rsid w:val="009D4775"/>
    <w:rsid w:val="009D6101"/>
    <w:rsid w:val="009E3827"/>
    <w:rsid w:val="00A06DBF"/>
    <w:rsid w:val="00A42A2B"/>
    <w:rsid w:val="00AF7AD6"/>
    <w:rsid w:val="00B174F1"/>
    <w:rsid w:val="00B17FC6"/>
    <w:rsid w:val="00B6640C"/>
    <w:rsid w:val="00BA608D"/>
    <w:rsid w:val="00BB0D94"/>
    <w:rsid w:val="00BD2EF4"/>
    <w:rsid w:val="00BD31FE"/>
    <w:rsid w:val="00BF0BA0"/>
    <w:rsid w:val="00C032B4"/>
    <w:rsid w:val="00C06160"/>
    <w:rsid w:val="00C33160"/>
    <w:rsid w:val="00C4290C"/>
    <w:rsid w:val="00C4679A"/>
    <w:rsid w:val="00C51E83"/>
    <w:rsid w:val="00C81C62"/>
    <w:rsid w:val="00C84FDC"/>
    <w:rsid w:val="00CA7EE8"/>
    <w:rsid w:val="00CB57E8"/>
    <w:rsid w:val="00CF1EC8"/>
    <w:rsid w:val="00D059EB"/>
    <w:rsid w:val="00D254BA"/>
    <w:rsid w:val="00D3017A"/>
    <w:rsid w:val="00DB0041"/>
    <w:rsid w:val="00DB0090"/>
    <w:rsid w:val="00DD5CAF"/>
    <w:rsid w:val="00DD6C66"/>
    <w:rsid w:val="00DE7B48"/>
    <w:rsid w:val="00E13B6C"/>
    <w:rsid w:val="00E46616"/>
    <w:rsid w:val="00E62D48"/>
    <w:rsid w:val="00E76452"/>
    <w:rsid w:val="00EA508E"/>
    <w:rsid w:val="00EF5852"/>
    <w:rsid w:val="00EF7D91"/>
    <w:rsid w:val="00F40919"/>
    <w:rsid w:val="00F43297"/>
    <w:rsid w:val="00F46744"/>
    <w:rsid w:val="00F81D9A"/>
    <w:rsid w:val="00FA250D"/>
    <w:rsid w:val="00FC327C"/>
    <w:rsid w:val="00FC484E"/>
    <w:rsid w:val="00FC63B5"/>
    <w:rsid w:val="00FE45B6"/>
    <w:rsid w:val="00FF0FEF"/>
    <w:rsid w:val="00FF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B0D94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E76452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360A4D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60A4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F2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C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C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C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C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B0D94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E76452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360A4D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60A4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F2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C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C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C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C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060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317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291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811</properties:Words>
  <properties:Characters>4550</properties:Characters>
  <properties:Lines>432</properties:Lines>
  <properties:Paragraphs>241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2018-01-31T14:31:00Z</dcterms:created>
  <dc:creator>nribaric</dc:creator>
  <cp:lastModifiedBy>Jadranka Zelić</cp:lastModifiedBy>
  <cp:lastPrinted>2018-01-31T14:32:00Z</cp:lastPrinted>
  <dcterms:modified xmlns:xsi="http://www.w3.org/2001/XMLSchema-instance" xsi:type="dcterms:W3CDTF">2018-01-31T14:37:00Z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