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9242" w14:paraId="f7a9242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110ACE">
        <w:rPr>
          <w:rFonts w:hAnsi="Times New Roman" w:ascii="Times New Roman"/>
          <w:bCs/>
        </w:rPr>
        <w:t>-101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 w:rsidRPr="001B590F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1B590F" w:rsidRPr="001B590F">
        <w:rPr>
          <w:rFonts w:hAnsi="Times New Roman" w:ascii="Times New Roman"/>
          <w:b/>
          <w:u w:val="single"/>
        </w:rPr>
        <w:t>zk.ul.br. 12039</w:t>
      </w:r>
      <w:r w:rsidR="001B590F">
        <w:rPr>
          <w:rFonts w:hAnsi="Times New Roman" w:ascii="Times New Roman"/>
          <w:b/>
          <w:u w:val="single"/>
        </w:rPr>
        <w:t>,</w:t>
      </w:r>
      <w:r w:rsidR="001B590F" w:rsidRPr="001B590F">
        <w:rPr>
          <w:rFonts w:hAnsi="Times New Roman" w:ascii="Times New Roman"/>
        </w:rPr>
        <w:t xml:space="preserve"> k.o. Grad Zagreb kao kčbr. 8613/72 - KUĆA BR. 38/B U ZAGREBU, JELENOVAC I DVORIŠTE, ukupne površine 1044 m2 ili 290,3 čhv</w:t>
      </w:r>
      <w:r w:rsidR="0049559C" w:rsidRPr="001B590F">
        <w:rPr>
          <w:rFonts w:hAnsi="Times New Roman" w:ascii="Times New Roman"/>
        </w:rPr>
        <w:t>,</w:t>
      </w:r>
      <w:r w:rsidR="00FE46DA" w:rsidRPr="001B590F">
        <w:rPr>
          <w:rFonts w:hAnsi="Times New Roman" w:ascii="Times New Roman"/>
        </w:rPr>
        <w:t xml:space="preserve">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446556" w:rsidP="00F240FD" w:rsidR="00B52609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1B590F" w:rsidRPr="001B590F">
        <w:rPr>
          <w:rFonts w:hAnsi="Times New Roman" w:ascii="Times New Roman"/>
        </w:rPr>
        <w:t>suvlasnički dio: 1/100 ETAŽNO VLASNIŠTVO (E-3) – Spremište 1 u et</w:t>
      </w:r>
      <w:r>
        <w:rPr>
          <w:rFonts w:hAnsi="Times New Roman" w:ascii="Times New Roman"/>
        </w:rPr>
        <w:t>aži suterena  površine 2,15 čm.</w:t>
      </w:r>
    </w:p>
    <w:p w:rsidRDefault="001B590F" w:rsidP="00F240FD" w:rsidR="001B590F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B52609" w:rsidRPr="00B52609">
        <w:rPr>
          <w:rFonts w:hAnsi="Times New Roman" w:ascii="Times New Roman"/>
          <w:b/>
        </w:rPr>
        <w:t xml:space="preserve">22.100,00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393414" w:rsidRPr="00393414">
        <w:rPr>
          <w:rFonts w:hAnsi="Times New Roman" w:ascii="Times New Roman"/>
          <w:b/>
        </w:rPr>
        <w:t xml:space="preserve">22.100,00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FF7945">
        <w:rPr>
          <w:rFonts w:hAnsi="Times New Roman" w:ascii="Times New Roman"/>
          <w:bCs/>
        </w:rPr>
        <w:t>200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110ACE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110ACE" w:rsidP="00110ACE" w:rsidR="00110AC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10ACE" w:rsidP="00110ACE" w:rsidR="00110ACE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110ACE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10ACE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51EDC"/>
    <w:rsid w:val="00084B99"/>
    <w:rsid w:val="000B55DC"/>
    <w:rsid w:val="0011092F"/>
    <w:rsid w:val="00110ACE"/>
    <w:rsid w:val="00154A9F"/>
    <w:rsid w:val="0019483E"/>
    <w:rsid w:val="001B590F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48CF"/>
    <w:rsid w:val="003930D9"/>
    <w:rsid w:val="00393414"/>
    <w:rsid w:val="003C3094"/>
    <w:rsid w:val="003C5632"/>
    <w:rsid w:val="003F2C55"/>
    <w:rsid w:val="004115DB"/>
    <w:rsid w:val="004118A5"/>
    <w:rsid w:val="00412EA2"/>
    <w:rsid w:val="0043200E"/>
    <w:rsid w:val="00445387"/>
    <w:rsid w:val="00446556"/>
    <w:rsid w:val="00446694"/>
    <w:rsid w:val="004466DD"/>
    <w:rsid w:val="0049559C"/>
    <w:rsid w:val="004D054A"/>
    <w:rsid w:val="004D4D3C"/>
    <w:rsid w:val="0052581B"/>
    <w:rsid w:val="005631CE"/>
    <w:rsid w:val="005D1B78"/>
    <w:rsid w:val="005E5B38"/>
    <w:rsid w:val="005E71F2"/>
    <w:rsid w:val="005F23F0"/>
    <w:rsid w:val="00601A52"/>
    <w:rsid w:val="00626CC5"/>
    <w:rsid w:val="0064212D"/>
    <w:rsid w:val="00643337"/>
    <w:rsid w:val="0065269D"/>
    <w:rsid w:val="00664F12"/>
    <w:rsid w:val="006961E1"/>
    <w:rsid w:val="006D1F60"/>
    <w:rsid w:val="007400BF"/>
    <w:rsid w:val="007A6B7D"/>
    <w:rsid w:val="007C007C"/>
    <w:rsid w:val="007D5E26"/>
    <w:rsid w:val="007D719B"/>
    <w:rsid w:val="0080136D"/>
    <w:rsid w:val="0086551D"/>
    <w:rsid w:val="008740D3"/>
    <w:rsid w:val="00892AC6"/>
    <w:rsid w:val="008F6A85"/>
    <w:rsid w:val="00972EA4"/>
    <w:rsid w:val="009C0265"/>
    <w:rsid w:val="00A1670C"/>
    <w:rsid w:val="00AA473C"/>
    <w:rsid w:val="00AB6750"/>
    <w:rsid w:val="00AE0C80"/>
    <w:rsid w:val="00B45CEF"/>
    <w:rsid w:val="00B523A6"/>
    <w:rsid w:val="00B52609"/>
    <w:rsid w:val="00B850DD"/>
    <w:rsid w:val="00B94F67"/>
    <w:rsid w:val="00BD5B9F"/>
    <w:rsid w:val="00C01C70"/>
    <w:rsid w:val="00C4180E"/>
    <w:rsid w:val="00C76702"/>
    <w:rsid w:val="00CC20B9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A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ACE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AC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AC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10ACE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10AC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A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ACE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AC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AC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10ACE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10AC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4733</properties:Characters>
  <properties:Lines>131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2018-09-12T12:54:00Z</dcterms:created>
  <dc:creator>Monika Grbac</dc:creator>
  <cp:lastModifiedBy>Monika Grbac</cp:lastModifiedBy>
  <cp:lastPrinted>2018-09-13T07:46:00Z</cp:lastPrinted>
  <dcterms:modified xmlns:xsi="http://www.w3.org/2001/XMLSchema-instance" xsi:type="dcterms:W3CDTF">2018-09-13T07:46:00Z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- 3.3.docx)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