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c716" w14:paraId="2edc71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512D8">
        <w:t>389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512D8">
        <w:t>LAETO LETO d.o.o., Sesvete, I. Brkanovića 19, OIB: 13497241854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512D8">
        <w:t>LAETO LETO d.o.o., Sesvete, I. Brkanovića 19, OIB: 13497241854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A235F">
        <w:t>10,</w:t>
      </w:r>
      <w:r w:rsidR="006512D8">
        <w:t>35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512D8">
        <w:t>Dejana Ivanović, Zagreb, Svetog Mateja 124, OIB: 82361868781.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6512D8">
        <w:t>LAETO LETO d.o.o., Sesvete, I. Brkanovića 19, OIB: 13497241854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512D8">
        <w:t>LAETO LETO d.o.o., Sesvete, I. Brkanovića 19, OIB: 13497241854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512D8">
        <w:t>LAETO LETO d.o.o., Sesvete, I. Brkanovića 19, OIB: 13497241854</w:t>
      </w:r>
      <w:r w:rsidR="00305723" w:rsidRPr="00305723">
        <w:t>,</w:t>
      </w:r>
      <w:r w:rsidR="00631A90">
        <w:t xml:space="preserve"> dana </w:t>
      </w:r>
      <w:r w:rsidR="006512D8">
        <w:t>8</w:t>
      </w:r>
      <w:r w:rsidR="004303EC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6512D8">
        <w:t>389</w:t>
      </w:r>
      <w:r w:rsidR="009C1482">
        <w:t>/18</w:t>
      </w:r>
      <w:r>
        <w:t xml:space="preserve"> od </w:t>
      </w:r>
      <w:r w:rsidR="003146EB">
        <w:t>2</w:t>
      </w:r>
      <w:r w:rsidR="006512D8">
        <w:t>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t xml:space="preserve">Iz podneska FINA-e od </w:t>
      </w:r>
      <w:r w:rsidR="008A235F">
        <w:t>2</w:t>
      </w:r>
      <w:r w:rsidR="004303EC">
        <w:t>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6512D8">
        <w:t>6. veljače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6512D8">
        <w:t xml:space="preserve">142.937,07 </w:t>
      </w:r>
      <w:r>
        <w:t xml:space="preserve">kn (list </w:t>
      </w:r>
      <w:r w:rsidR="006512D8">
        <w:t>9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6512D8">
        <w:t>147.667,45</w:t>
      </w:r>
      <w:r>
        <w:t xml:space="preserve"> kn, a početak blokade računa traje od </w:t>
      </w:r>
      <w:r w:rsidR="006512D8">
        <w:t>10</w:t>
      </w:r>
      <w:r w:rsidR="008A235F">
        <w:t>. listopada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6512D8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6512D8" w:rsidP="00040BD4" w:rsidR="006512D8">
      <w:pPr>
        <w:ind w:firstLine="708"/>
        <w:jc w:val="both"/>
      </w:pPr>
      <w:r>
        <w:t>Iz prokaznog popisa imovine dužnika proizlazi da nema nikakve imovine (list 19 do 26 spisa).</w:t>
      </w:r>
    </w:p>
    <w:p w:rsidRDefault="006512D8" w:rsidP="006512D8" w:rsidR="006512D8">
      <w:pPr>
        <w:ind w:firstLine="708"/>
        <w:jc w:val="both"/>
      </w:pPr>
    </w:p>
    <w:p w:rsidRDefault="006512D8" w:rsidP="006512D8" w:rsidR="006512D8">
      <w:pPr>
        <w:ind w:firstLine="708"/>
        <w:jc w:val="both"/>
      </w:pPr>
      <w:r>
        <w:t>Iz podneska Porezne uprave, Područni ured Zagreb, Ispostava Sesvete, od 23. travnja 2018. proizlazi da dužnik nema prijavljen promet nekretninama, motornim vozilima i plovilima (list 28 spisa).</w:t>
      </w:r>
    </w:p>
    <w:p w:rsidRDefault="006512D8" w:rsidP="006512D8" w:rsidR="006512D8"/>
    <w:p w:rsidRDefault="006512D8" w:rsidP="006512D8" w:rsidR="006512D8" w:rsidRPr="006512D8">
      <w:r>
        <w:tab/>
      </w:r>
      <w:r w:rsidRPr="006512D8">
        <w:t xml:space="preserve">Iz Uvjerenja Centra za vozila Hrvatske od </w:t>
      </w:r>
      <w:r>
        <w:t>11. svibnja</w:t>
      </w:r>
      <w:r w:rsidRPr="006512D8">
        <w:t xml:space="preserve"> 2018. proizlazi da dužnik nije evidentiran kao vlasnik vozila (list </w:t>
      </w:r>
      <w:r>
        <w:t>30</w:t>
      </w:r>
      <w:r w:rsidRPr="006512D8"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512D8">
        <w:t>LAETO LETO d.o.o., Sesvete, I. Brkanovića 19, OIB: 13497241854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512D8">
        <w:t>389</w:t>
      </w:r>
      <w:r w:rsidR="00B1036B">
        <w:t>/18</w:t>
      </w:r>
      <w:r>
        <w:t xml:space="preserve"> od </w:t>
      </w:r>
      <w:r w:rsidR="006512D8">
        <w:t xml:space="preserve">7. lipnja </w:t>
      </w:r>
      <w:r w:rsidR="00801CCA">
        <w:t>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512D8">
        <w:t>8. lipnja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C40753" w:rsidP="00410421" w:rsidR="00C4075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496" w:rsidR="003C6496">
      <w:r>
        <w:separator/>
      </w:r>
    </w:p>
  </w:endnote>
  <w:endnote w:id="0" w:type="continuationSeparator">
    <w:p w:rsidRDefault="003C6496" w:rsidR="003C6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496" w:rsidR="003C6496">
      <w:r>
        <w:separator/>
      </w:r>
    </w:p>
  </w:footnote>
  <w:footnote w:id="0" w:type="continuationSeparator">
    <w:p w:rsidRDefault="003C6496" w:rsidR="003C6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7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512D8">
      <w:t>389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C6496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512D8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40753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LAETO LETO d.o.o. zastupanog po punomoćniku Teo Mujakić; Iva Zlatić</izvorni_sadrzaj>
    <derivirana_varijabla naziv="DomainObject.Predmet.ProtustrankaFormated_1">  LAETO LETO d.o.o. zastupanog po punomoćniku Teo Mujakić; Iva Zlatić</derivirana_varijabla>
  </DomainObject.Predmet.ProtustrankaFormated>
  <DomainObject.Predmet.ProtustrankaFormatedOIB>
    <izvorni_sadrzaj>  LAETO LETO d.o.o., OIB 13497241854 zastupanog po punomoćniku Teo Mujakić; Iva Zlatić</izvorni_sadrzaj>
    <derivirana_varijabla naziv="DomainObject.Predmet.ProtustrankaFormatedOIB_1">  LAETO LETO d.o.o., OIB 13497241854 zastupanog po punomoćniku Teo Mujakić; Iva Zlatić</derivirana_varijabla>
  </DomainObject.Predmet.ProtustrankaFormatedOIB>
  <DomainObject.Predmet.ProtustrankaFormatedWithAdress>
    <izvorni_sadrzaj> LAETO LETO d.o.o., Ivana Brkanovića 19, 10360 Sesvete zastupanog po punomoćniku Teo Mujakić; Iva Zlatić</izvorni_sadrzaj>
    <derivirana_varijabla naziv="DomainObject.Predmet.ProtustrankaFormatedWithAdress_1"> LAETO LETO d.o.o., Ivana Brkanovića 19, 10360 Sesvete zastupanog po punomoćniku Teo Mujakić; Iva Zlatić</derivirana_varijabla>
  </DomainObject.Predmet.ProtustrankaFormatedWithAdress>
  <DomainObject.Predmet.ProtustrankaFormatedWithAdressOIB>
    <izvorni_sadrzaj> LAETO LETO d.o.o., OIB 13497241854, Ivana Brkanovića 19, 10360 Sesvete zastupanog po punomoćniku Teo Mujakić; Iva Zlatić</izvorni_sadrzaj>
    <derivirana_varijabla naziv="DomainObject.Predmet.ProtustrankaFormatedWithAdressOIB_1"> LAETO LETO d.o.o., OIB 13497241854, Ivana Brkanovića 19, 10360 Sesvete zastupanog po punomoćniku Teo Mujakić; Iva Zlatić</derivirana_varijabla>
  </DomainObject.Predmet.ProtustrankaFormatedWithAdressOIB>
  <DomainObject.Predmet.ProtustrankaWithAdress>
    <izvorni_sadrzaj>LAETO LETO d.o.o. Ivana Brkanovića 19, 10360 Sesvete</izvorni_sadrzaj>
    <derivirana_varijabla naziv="DomainObject.Predmet.ProtustrankaWithAdress_1">LAETO LETO d.o.o. Ivana Brkanovića 19, 10360 Sesvete</derivirana_varijabla>
  </DomainObject.Predmet.ProtustrankaWithAdress>
  <DomainObject.Predmet.ProtustrankaWithAdressOIB>
    <izvorni_sadrzaj>LAETO LETO d.o.o., OIB 13497241854, Ivana Brkanovića 19, 10360 Sesvete</izvorni_sadrzaj>
    <derivirana_varijabla naziv="DomainObject.Predmet.ProtustrankaWithAdressOIB_1">LAETO LETO d.o.o., OIB 13497241854, Ivana Brkanovića 19, 10360 Sesvete</derivirana_varijabla>
  </DomainObject.Predmet.ProtustrankaWithAdressOIB>
  <DomainObject.Predmet.ProtustrankaNazivFormated>
    <izvorni_sadrzaj>LAETO LETO d.o.o.</izvorni_sadrzaj>
    <derivirana_varijabla naziv="DomainObject.Predmet.ProtustrankaNazivFormated_1">LAETO LETO d.o.o.</derivirana_varijabla>
  </DomainObject.Predmet.ProtustrankaNazivFormated>
  <DomainObject.Predmet.ProtustrankaNazivFormatedOIB>
    <izvorni_sadrzaj>LAETO LETO d.o.o., OIB 13497241854</izvorni_sadrzaj>
    <derivirana_varijabla naziv="DomainObject.Predmet.ProtustrankaNazivFormatedOIB_1">LAETO LETO d.o.o., OIB 13497241854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LAETO LETO d.o.o. zastupanog po punomoćniku Teo Mujakić; Iva Zlatić</item>
    </izvorni_sadrzaj>
    <derivirana_varijabla naziv="DomainObject.Predmet.ProtuStrankaListFormated_1">
      <item>LAETO LETO d.o.o. zastupanog po punomoćniku Teo Mujakić; Iva Zlatić</item>
    </derivirana_varijabla>
  </DomainObject.Predmet.ProtuStrankaListFormated>
  <DomainObject.Predmet.ProtuStrankaListFormatedOIB>
    <izvorni_sadrzaj>
      <item>LAETO LETO d.o.o., OIB 13497241854 zastupanog po punomoćniku Teo Mujakić; Iva Zlatić</item>
    </izvorni_sadrzaj>
    <derivirana_varijabla naziv="DomainObject.Predmet.ProtuStrankaListFormatedOIB_1">
      <item>LAETO LETO d.o.o., OIB 13497241854 zastupanog po punomoćniku Teo Mujakić; Iva Zlatić</item>
    </derivirana_varijabla>
  </DomainObject.Predmet.ProtuStrankaListFormatedOIB>
  <DomainObject.Predmet.ProtuStrankaListFormatedWithAdress>
    <izvorni_sadrzaj>
      <item>LAETO LETO d.o.o., Ivana Brkanovića 19, 10360 Sesvete zastupanog po punomoćniku Teo Mujakić; Iva Zlatić</item>
    </izvorni_sadrzaj>
    <derivirana_varijabla naziv="DomainObject.Predmet.ProtuStrankaListFormatedWithAdress_1">
      <item>LAETO LETO d.o.o., Ivana Brkanovića 19, 10360 Sesvete zastupanog po punomoćniku Teo Mujakić; Iva Zlatić</item>
    </derivirana_varijabla>
  </DomainObject.Predmet.ProtuStrankaListFormatedWithAdress>
  <DomainObject.Predmet.ProtuStrankaListFormatedWithAdressOIB>
    <izvorni_sadrzaj>
      <item>LAETO LETO d.o.o., OIB 13497241854, Ivana Brkanovića 19, 10360 Sesvete zastupanog po punomoćniku Teo Mujakić; Iva Zlatić</item>
    </izvorni_sadrzaj>
    <derivirana_varijabla naziv="DomainObject.Predmet.ProtuStrankaListFormatedWithAdressOIB_1">
      <item>LAETO LETO d.o.o., OIB 13497241854, Ivana Brkanovića 19, 10360 Sesvete zastupanog po punomoćniku Teo Mujakić; Iva Zlatić</item>
    </derivirana_varijabla>
  </DomainObject.Predmet.ProtuStrankaListFormatedWithAdressOIB>
  <DomainObject.Predmet.ProtuStrankaListNazivFormated>
    <izvorni_sadrzaj>
      <item>LAETO LETO d.o.o.</item>
    </izvorni_sadrzaj>
    <derivirana_varijabla naziv="DomainObject.Predmet.ProtuStrankaListNazivFormated_1">
      <item>LAETO LETO d.o.o.</item>
    </derivirana_varijabla>
  </DomainObject.Predmet.ProtuStrankaListNazivFormated>
  <DomainObject.Predmet.ProtuStrankaListNazivFormatedOIB>
    <izvorni_sadrzaj>
      <item>LAETO LETO d.o.o., OIB 13497241854</item>
    </izvorni_sadrzaj>
    <derivirana_varijabla naziv="DomainObject.Predmet.ProtuStrankaListNazivFormatedOIB_1">
      <item>LAETO LETO d.o.o., OIB 13497241854</item>
    </derivirana_varijabla>
  </DomainObject.Predmet.ProtuStrankaListNazivFormatedOIB>
  <DomainObject.Predmet.OstaliListFormated>
    <izvorni_sadrzaj>
      <item>Teo Mujakić punomoćnik sudionika u postupku LAETO LETO d.o.o.</item>
      <item>Iva Zlatić punomoćnik sudionika u postupku LAETO LETO d.o.o.</item>
    </izvorni_sadrzaj>
    <derivirana_varijabla naziv="DomainObject.Predmet.OstaliListFormated_1">
      <item>Teo Mujakić punomoćnik sudionika u postupku LAETO LETO d.o.o.</item>
      <item>Iva Zlatić punomoćnik sudionika u postupku LAETO LETO d.o.o.</item>
    </derivirana_varijabla>
  </DomainObject.Predmet.OstaliListFormated>
  <DomainObject.Predmet.OstaliListFormatedOIB>
    <izvorni_sadrzaj>
      <item>Teo Mujakić, OIB 11718573573 punomoćnik sudionika u postupku LAETO LETO d.o.o.</item>
      <item>Iva Zlatić, OIB  punomoćnik sudionika u postupku LAETO LETO d.o.o.</item>
    </izvorni_sadrzaj>
    <derivirana_varijabla naziv="DomainObject.Predmet.OstaliListFormatedOIB_1">
      <item>Teo Mujakić, OIB 11718573573 punomoćnik sudionika u postupku LAETO LETO d.o.o.</item>
      <item>Iva Zlatić, OIB  punomoćnik sudionika u postupku LAETO LETO d.o.o.</item>
    </derivirana_varijabla>
  </DomainObject.Predmet.OstaliListFormatedOIB>
  <DomainObject.Predmet.OstaliListFormatedWithAdress>
    <izvorni_sadrzaj>
      <item>Teo Mujakić, Ulica Ivana Brkanovića 19, 10360 Sesvete punomoćnik sudionika u postupku LAETO LETO d.o.o.</item>
      <item>Iva Zlatić, Trg hrvatskih branitelja 4, 47000 Karlovac punomoćnik sudionika u postupku LAETO LETO d.o.o.</item>
    </izvorni_sadrzaj>
    <derivirana_varijabla naziv="DomainObject.Predmet.OstaliListFormatedWithAdress_1">
      <item>Teo Mujakić, Ulica Ivana Brkanovića 19, 10360 Sesvete punomoćnik sudionika u postupku LAETO LETO d.o.o.</item>
      <item>Iva Zlatić, Trg hrvatskih branitelja 4, 47000 Karlovac punomoćnik sudionika u postupku LAETO LETO d.o.o.</item>
    </derivirana_varijabla>
  </DomainObject.Predmet.OstaliListFormatedWithAdress>
  <DomainObject.Predmet.OstaliListFormatedWithAdressOIB>
    <izvorni_sadrzaj>
      <item>Teo Mujakić, OIB 11718573573, Ulica Ivana Brkanovića 19, 10360 Sesvete punomoćnik sudionika u postupku LAETO LETO d.o.o.</item>
      <item>Iva Zlatić, OIB , Trg hrvatskih branitelja 4, 47000 Karlovac punomoćnik sudionika u postupku LAETO LETO d.o.o.</item>
    </izvorni_sadrzaj>
    <derivirana_varijabla naziv="DomainObject.Predmet.OstaliListFormatedWithAdressOIB_1">
      <item>Teo Mujakić, OIB 11718573573, Ulica Ivana Brkanovića 19, 10360 Sesvete punomoćnik sudionika u postupku LAETO LETO d.o.o.</item>
      <item>Iva Zlatić, OIB , Trg hrvatskih branitelja 4, 47000 Karlovac punomoćnik sudionika u postupku LAETO LETO d.o.o.</item>
    </derivirana_varijabla>
  </DomainObject.Predmet.OstaliListFormatedWithAdressOIB>
  <DomainObject.Predmet.OstaliListNazivFormated>
    <izvorni_sadrzaj>
      <item>Teo Mujakić</item>
      <item>Iva Zlatić</item>
    </izvorni_sadrzaj>
    <derivirana_varijabla naziv="DomainObject.Predmet.OstaliListNazivFormated_1">
      <item>Teo Mujakić</item>
      <item>Iva Zlatić</item>
    </derivirana_varijabla>
  </DomainObject.Predmet.OstaliListNazivFormated>
  <DomainObject.Predmet.OstaliListNazivFormatedOIB>
    <izvorni_sadrzaj>
      <item>Teo Mujakić, OIB 11718573573</item>
      <item>Iva Zlatić, OIB </item>
    </izvorni_sadrzaj>
    <derivirana_varijabla naziv="DomainObject.Predmet.OstaliListNazivFormatedOIB_1">
      <item>Teo Mujakić, OIB 11718573573</item>
      <item>Iva Zlatić,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LAETO LETO d.o.o.</izvorni_sadrzaj>
    <derivirana_varijabla naziv="DomainObject.Predmet.ProtustrankaIDrugi_1">LAETO LETO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LAETO LETO d.o.o., OIB 13497241854, Ivana Brkanovića 19, 10360 Sesvete</izvorni_sadrzaj>
    <derivirana_varijabla naziv="DomainObject.Predmet.ProtustrankaIDrugiAdressOIB_1">LAETO LETO d.o.o., OIB 13497241854,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LAETO LETO d.o.o.</item>
      <item>FINA Regionalni centar Zagreb</item>
      <item>Teo Mujakić</item>
      <item>Iva Zlatić</item>
    </izvorni_sadrzaj>
    <derivirana_varijabla naziv="DomainObject.Predmet.SudioniciListNaziv_1">
      <item>LAETO LETO d.o.o.</item>
      <item>FINA Regionalni centar Zagreb</item>
      <item>Teo Mujakić</item>
      <item>Iva Zlatić</item>
    </derivirana_varijabla>
  </DomainObject.Predmet.SudioniciListNaziv>
  <DomainObject.Predmet.SudioniciListAdressOIB>
    <izvorni_sadrzaj>
      <item>LAETO LETO d.o.o., OIB 13497241854, Ivana Brkanovića 19,10360 Sesvete</item>
      <item>FINA Regionalni centar Zagreb, OIB 85821130368, Trg svibanjskih žrtava 1995. 1,10000 Zagreb</item>
      <item>Teo Mujakić, OIB 11718573573, Ulica Ivana Brkanovića 19,10360 Sesvete</item>
      <item>Iva Zlatić, OIB , Trg hrvatskih branitelja 4,47000 Karlovac</item>
    </izvorni_sadrzaj>
    <derivirana_varijabla naziv="DomainObject.Predmet.SudioniciListAdressOIB_1">
      <item>LAETO LETO d.o.o., OIB 13497241854, Ivana Brkanovića 19,10360 Sesvete</item>
      <item>FINA Regionalni centar Zagreb, OIB 85821130368, Trg svibanjskih žrtava 1995. 1,10000 Zagreb</item>
      <item>Teo Mujakić, OIB 11718573573, Ulica Ivana Brkanovića 19,10360 Sesvete</item>
      <item>Iva Zlatić, OIB , Trg hrvatskih branitelja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13497241854</item>
      <item>, OIB 85821130368</item>
      <item>, OIB 11718573573</item>
      <item>, OIB </item>
    </izvorni_sadrzaj>
    <derivirana_varijabla naziv="DomainObject.Predmet.SudioniciListNazivOIB_1">
      <item>, OIB 13497241854</item>
      <item>, OIB 85821130368</item>
      <item>, OIB 11718573573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659</properties:Words>
  <properties:Characters>3444</properties:Characters>
  <properties:Lines>105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2018-08-24T08:32:00Z</dcterms:created>
  <dc:creator>Korisnik</dc:creator>
  <cp:lastModifiedBy>Draženka Prpić</cp:lastModifiedBy>
  <cp:lastPrinted>2018-08-24T08:33:00Z</cp:lastPrinted>
  <dcterms:modified xmlns:xsi="http://www.w3.org/2001/XMLSchema-instance" xsi:type="dcterms:W3CDTF">2018-08-24T08:33:00Z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-LAETO LETO-St-389-18.docx)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