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2f3f" w14:paraId="2a02f3f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895908">
      <w:pPr>
        <w:ind w:left="5040"/>
        <w:jc w:val="right"/>
        <w:rPr>
          <w:b/>
        </w:rPr>
      </w:pPr>
    </w:p>
    <w:p w:rsidRDefault="008C4B1A" w:rsidP="008C4B1A" w:rsidR="008C4B1A" w:rsidRPr="008C4B1A">
      <w:pPr>
        <w:ind w:firstLine="360"/>
        <w:jc w:val="right"/>
        <w:rPr>
          <w:b/>
        </w:rPr>
      </w:pPr>
      <w:r w:rsidRPr="008C4B1A">
        <w:rPr>
          <w:b/>
        </w:rPr>
        <w:t xml:space="preserve">VOJISLAV BORIĆ, Ugljan, </w:t>
      </w:r>
    </w:p>
    <w:p w:rsidRDefault="008C4B1A" w:rsidP="008C4B1A" w:rsidR="008C4B1A" w:rsidRPr="008C4B1A">
      <w:pPr>
        <w:ind w:firstLine="360"/>
        <w:jc w:val="right"/>
        <w:rPr>
          <w:b/>
        </w:rPr>
      </w:pPr>
      <w:r w:rsidRPr="008C4B1A">
        <w:rPr>
          <w:b/>
        </w:rPr>
        <w:t>Ulica Šimuna Kožičića Benje 33</w:t>
      </w:r>
    </w:p>
    <w:p w:rsidRDefault="008C4B1A" w:rsidP="000E2300" w:rsidR="008C4B1A">
      <w:pPr>
        <w:ind w:firstLine="360"/>
        <w:jc w:val="both"/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8C4B1A">
        <w:t>7</w:t>
      </w:r>
      <w:r w:rsidR="00AA0E22">
        <w:t>7</w:t>
      </w:r>
      <w:r w:rsidR="00C31F32">
        <w:t>/16-</w:t>
      </w:r>
      <w:r w:rsidR="008C4B1A">
        <w:t>16</w:t>
      </w:r>
      <w:r w:rsidR="001A7D41">
        <w:t xml:space="preserve"> </w:t>
      </w:r>
      <w:r w:rsidRPr="00B0613D">
        <w:t xml:space="preserve">od </w:t>
      </w:r>
      <w:r w:rsidR="001419A2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8C4B1A">
        <w:t>PALMATUS j.d.o.o. za promet nekretninama, Ugljan, Ulica Šimuna Kožičića Benje 33, OIB:64542361571.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1419A2">
        <w:rPr>
          <w:bCs/>
        </w:rPr>
        <w:t>19. travnja</w:t>
      </w:r>
      <w:r w:rsidR="0064551A" w:rsidRPr="0064551A">
        <w:rPr>
          <w:bCs/>
        </w:rPr>
        <w:t xml:space="preserve"> 2016. u </w:t>
      </w:r>
      <w:r w:rsidR="001419A2">
        <w:rPr>
          <w:bCs/>
        </w:rPr>
        <w:t>8,30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1419A2">
        <w:rPr>
          <w:bCs/>
        </w:rPr>
        <w:t xml:space="preserve">19. travnja </w:t>
      </w:r>
      <w:r w:rsidR="0064551A" w:rsidRPr="0064551A">
        <w:rPr>
          <w:bCs/>
        </w:rPr>
        <w:t xml:space="preserve">2016. u </w:t>
      </w:r>
      <w:r w:rsidR="001419A2">
        <w:rPr>
          <w:bCs/>
        </w:rPr>
        <w:t>8,40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1419A2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8C4B1A">
      <w:t>377/16-17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419A2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5556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A5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5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5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5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5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A5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5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5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5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5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PALMATUS j.d.o.o. za promet nekretninama</izvorni_sadrzaj>
    <derivirana_varijabla naziv="DomainObject.Predmet.ProtustrankaFormated_1">  PALMATUS j.d.o.o. za promet nekretninama</derivirana_varijabla>
  </DomainObject.Predmet.ProtustrankaFormated>
  <DomainObject.Predmet.ProtustrankaFormatedOIB>
    <izvorni_sadrzaj>  PALMATUS j.d.o.o. za promet nekretninama, OIB 64542361571</izvorni_sadrzaj>
    <derivirana_varijabla naziv="DomainObject.Predmet.ProtustrankaFormatedOIB_1">  PALMATUS j.d.o.o. za promet nekretninama, OIB 64542361571</derivirana_varijabla>
  </DomainObject.Predmet.ProtustrankaFormatedOIB>
  <DomainObject.Predmet.ProtustrankaFormatedWithAdress>
    <izvorni_sadrzaj> PALMATUS j.d.o.o. za promet nekretninama, Ulica Šimuna Kožičića Benje 33, 23273 Ugljan</izvorni_sadrzaj>
    <derivirana_varijabla naziv="DomainObject.Predmet.ProtustrankaFormatedWithAdress_1"> PALMATUS j.d.o.o. za promet nekretninama, Ulica Šimuna Kožičića Benje 33, 23273 Ugljan</derivirana_varijabla>
  </DomainObject.Predmet.ProtustrankaFormatedWithAdress>
  <DomainObject.Predmet.ProtustrankaFormatedWithAdressOIB>
    <izvorni_sadrzaj> PALMATUS j.d.o.o. za promet nekretninama, OIB 64542361571, Ulica Šimuna Kožičića Benje 33, 23273 Ugljan</izvorni_sadrzaj>
    <derivirana_varijabla naziv="DomainObject.Predmet.ProtustrankaFormatedWithAdressOIB_1"> PALMATUS j.d.o.o. za promet nekretninama, OIB 64542361571, Ulica Šimuna Kožičića Benje 33, 23273 Ugljan</derivirana_varijabla>
  </DomainObject.Predmet.ProtustrankaFormatedWithAdressOIB>
  <DomainObject.Predmet.ProtustrankaWithAdress>
    <izvorni_sadrzaj>PALMATUS j.d.o.o. za promet nekretninama Ulica Šimuna Kožičića Benje 33, 23273 Ugljan</izvorni_sadrzaj>
    <derivirana_varijabla naziv="DomainObject.Predmet.ProtustrankaWithAdress_1">PALMATUS j.d.o.o. za promet nekretninama Ulica Šimuna Kožičića Benje 33, 23273 Ugljan</derivirana_varijabla>
  </DomainObject.Predmet.ProtustrankaWithAdress>
  <DomainObject.Predmet.ProtustrankaWithAdressOIB>
    <izvorni_sadrzaj>PALMATUS j.d.o.o. za promet nekretninama, OIB 64542361571, Ulica Šimuna Kožičića Benje 33, 23273 Ugljan</izvorni_sadrzaj>
    <derivirana_varijabla naziv="DomainObject.Predmet.ProtustrankaWithAdressOIB_1">PALMATUS j.d.o.o. za promet nekretninama, OIB 64542361571, Ulica Šimuna Kožičića Benje 33, 23273 Ugljan</derivirana_varijabla>
  </DomainObject.Predmet.ProtustrankaWithAdressOIB>
  <DomainObject.Predmet.ProtustrankaNazivFormated>
    <izvorni_sadrzaj>PALMATUS j.d.o.o. za promet nekretninama</izvorni_sadrzaj>
    <derivirana_varijabla naziv="DomainObject.Predmet.ProtustrankaNazivFormated_1">PALMATUS j.d.o.o. za promet nekretninama</derivirana_varijabla>
  </DomainObject.Predmet.ProtustrankaNazivFormated>
  <DomainObject.Predmet.ProtustrankaNazivFormatedOIB>
    <izvorni_sadrzaj>PALMATUS j.d.o.o. za promet nekretninama, OIB 64542361571</izvorni_sadrzaj>
    <derivirana_varijabla naziv="DomainObject.Predmet.ProtustrankaNazivFormatedOIB_1">PALMATUS j.d.o.o. za promet nekretninama, OIB 64542361571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PALMATUS j.d.o.o. za promet nekretninama</item>
    </izvorni_sadrzaj>
    <derivirana_varijabla naziv="DomainObject.Predmet.ProtuStrankaListFormated_1">
      <item>PALMATUS j.d.o.o. za promet nekretninama</item>
    </derivirana_varijabla>
  </DomainObject.Predmet.ProtuStrankaListFormated>
  <DomainObject.Predmet.ProtuStrankaListFormatedOIB>
    <izvorni_sadrzaj>
      <item>PALMATUS j.d.o.o. za promet nekretninama, OIB 64542361571</item>
    </izvorni_sadrzaj>
    <derivirana_varijabla naziv="DomainObject.Predmet.ProtuStrankaListFormatedOIB_1">
      <item>PALMATUS j.d.o.o. za promet nekretninama, OIB 64542361571</item>
    </derivirana_varijabla>
  </DomainObject.Predmet.ProtuStrankaListFormatedOIB>
  <DomainObject.Predmet.ProtuStrankaListFormatedWithAdress>
    <izvorni_sadrzaj>
      <item>PALMATUS j.d.o.o. za promet nekretninama, Ulica Šimuna Kožičića Benje 33, 23273 Ugljan</item>
    </izvorni_sadrzaj>
    <derivirana_varijabla naziv="DomainObject.Predmet.ProtuStrankaListFormatedWithAdress_1">
      <item>PALMATUS j.d.o.o. za promet nekretninama, Ulica Šimuna Kožičića Benje 33, 23273 Ugljan</item>
    </derivirana_varijabla>
  </DomainObject.Predmet.ProtuStrankaListFormatedWithAdress>
  <DomainObject.Predmet.ProtuStrankaListFormatedWithAdressOIB>
    <izvorni_sadrzaj>
      <item>PALMATUS j.d.o.o. za promet nekretninama, OIB 64542361571, Ulica Šimuna Kožičića Benje 33, 23273 Ugljan</item>
    </izvorni_sadrzaj>
    <derivirana_varijabla naziv="DomainObject.Predmet.ProtuStrankaListFormatedWithAdressOIB_1">
      <item>PALMATUS j.d.o.o. za promet nekretninama, OIB 64542361571, Ulica Šimuna Kožičića Benje 33, 23273 Ugljan</item>
    </derivirana_varijabla>
  </DomainObject.Predmet.ProtuStrankaListFormatedWithAdressOIB>
  <DomainObject.Predmet.ProtuStrankaListNazivFormated>
    <izvorni_sadrzaj>
      <item>PALMATUS j.d.o.o. za promet nekretninama</item>
    </izvorni_sadrzaj>
    <derivirana_varijabla naziv="DomainObject.Predmet.ProtuStrankaListNazivFormated_1">
      <item>PALMATUS j.d.o.o. za promet nekretninama</item>
    </derivirana_varijabla>
  </DomainObject.Predmet.ProtuStrankaListNazivFormated>
  <DomainObject.Predmet.ProtuStrankaListNazivFormatedOIB>
    <izvorni_sadrzaj>
      <item>PALMATUS j.d.o.o. za promet nekretninama, OIB 64542361571</item>
    </izvorni_sadrzaj>
    <derivirana_varijabla naziv="DomainObject.Predmet.ProtuStrankaListNazivFormatedOIB_1">
      <item>PALMATUS j.d.o.o. za promet nekretninama, OIB 64542361571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PALMATUS j.d.o.o. za promet nekretninama</izvorni_sadrzaj>
    <derivirana_varijabla naziv="DomainObject.Predmet.ProtustrankaIDrugi_1">PALMATUS j.d.o.o.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PALMATUS j.d.o.o. za promet nekretninama, OIB 64542361571, Ulica Šimuna Kožičića Benje 33, 23273 Ugljan</izvorni_sadrzaj>
    <derivirana_varijabla naziv="DomainObject.Predmet.ProtustrankaIDrugiAdressOIB_1">PALMATUS j.d.o.o. za promet nekretninama, OIB 64542361571, Ulica Šimuna Kožičića Benje 33,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PALMATUS j.d.o.o. za promet nekretninama</item>
      <item>FINA</item>
    </izvorni_sadrzaj>
    <derivirana_varijabla naziv="DomainObject.Predmet.SudioniciListNaziv_1">
      <item>PALMATUS j.d.o.o. za promet nekretninama</item>
      <item>FINA</item>
    </derivirana_varijabla>
  </DomainObject.Predmet.SudioniciListNaziv>
  <DomainObject.Predmet.SudioniciListAdressOIB>
    <izvorni_sadrzaj>
      <item>PALMATUS j.d.o.o. za promet nekretninama, OIB 64542361571, Ulica Šimuna Kožičića Benje 33,23273 Ugljan</item>
      <item>FINA, OIB 85821130368</item>
    </izvorni_sadrzaj>
    <derivirana_varijabla naziv="DomainObject.Predmet.SudioniciListAdressOIB_1">
      <item>PALMATUS j.d.o.o. za promet nekretninama, OIB 64542361571, Ulica Šimuna Kožičića Benje 33,23273 Ugljan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64542361571</item>
      <item>, OIB 85821130368</item>
    </izvorni_sadrzaj>
    <derivirana_varijabla naziv="DomainObject.Predmet.SudioniciListNazivOIB_1">
      <item>, OIB 64542361571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33E82-C59C-4C9A-99AA-4AC6C7F94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839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2016-03-16T13:25:00Z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2016-03-31T08:45:00Z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