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37fe" w14:paraId="49a37fe" w:rsidRDefault="00990584" w:rsidP="00990584" w:rsidR="0099058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0584" w:rsidP="00990584" w:rsidR="0099058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90584" w:rsidP="00990584" w:rsidR="0099058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90584" w:rsidP="00990584" w:rsidR="0099058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90584" w:rsidP="00990584" w:rsidR="0099058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90584" w:rsidP="00990584" w:rsidR="0099058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90584" w:rsidP="00990584" w:rsidR="00990584" w:rsidRPr="005D578C">
      <w:pPr>
        <w:jc w:val="center"/>
        <w:rPr>
          <w:rFonts w:cs="Times New Roman" w:eastAsia="Times New Roman"/>
          <w:szCs w:val="24"/>
        </w:rPr>
      </w:pPr>
    </w:p>
    <w:p w:rsidRDefault="00990584" w:rsidP="00990584" w:rsidR="0099058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90584" w:rsidP="00990584" w:rsidR="00990584" w:rsidRPr="005D578C">
      <w:pPr>
        <w:rPr>
          <w:rFonts w:cs="Times New Roman" w:eastAsia="Times New Roman"/>
          <w:szCs w:val="24"/>
        </w:rPr>
      </w:pPr>
    </w:p>
    <w:p w:rsidRDefault="00990584" w:rsidP="00990584" w:rsidR="0099058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657983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657983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REXAL d. o. o. Buje, Brolo bb, OIB 86235246010, MBS 040076404,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7E6293">
        <w:rPr>
          <w:rFonts w:cs="Times New Roman" w:eastAsia="Times New Roman"/>
          <w:szCs w:val="24"/>
        </w:rPr>
        <w:t>16</w:t>
      </w:r>
      <w:r w:rsidR="0065798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990584" w:rsidP="00990584" w:rsidR="00990584" w:rsidRPr="005D578C">
      <w:pPr>
        <w:rPr>
          <w:rFonts w:cs="Times New Roman" w:eastAsia="Times New Roman"/>
          <w:szCs w:val="24"/>
        </w:rPr>
      </w:pPr>
    </w:p>
    <w:p w:rsidRDefault="00990584" w:rsidP="00990584" w:rsidR="0099058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90584" w:rsidP="00990584" w:rsidR="00990584" w:rsidRPr="005D578C">
      <w:pPr>
        <w:rPr>
          <w:rFonts w:cs="Times New Roman" w:eastAsia="Times New Roman"/>
          <w:szCs w:val="24"/>
        </w:rPr>
      </w:pPr>
    </w:p>
    <w:p w:rsidRDefault="00990584" w:rsidP="00990584" w:rsidR="0099058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REXAL d. o. o. Buje, Brolo bb, OIB 86235246010, MBS 040076404,</w:t>
      </w:r>
      <w:r w:rsidRPr="005D578C">
        <w:rPr>
          <w:rFonts w:cs="Times New Roman" w:eastAsia="Times New Roman"/>
          <w:szCs w:val="24"/>
        </w:rPr>
        <w:t xml:space="preserve"> s danom </w:t>
      </w:r>
      <w:r w:rsidR="007E6293">
        <w:rPr>
          <w:rFonts w:cs="Times New Roman" w:eastAsia="Times New Roman"/>
          <w:szCs w:val="24"/>
        </w:rPr>
        <w:t>16</w:t>
      </w:r>
      <w:r w:rsidR="0065798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657983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990584" w:rsidP="00990584" w:rsidR="00990584" w:rsidRPr="005D578C">
      <w:pPr>
        <w:rPr>
          <w:rFonts w:cs="Times New Roman" w:eastAsia="Times New Roman"/>
          <w:szCs w:val="24"/>
        </w:rPr>
      </w:pPr>
    </w:p>
    <w:p w:rsidRDefault="00990584" w:rsidP="00990584" w:rsidR="0099058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657983">
        <w:rPr>
          <w:rFonts w:cs="Times New Roman" w:eastAsia="Times New Roman"/>
          <w:szCs w:val="20"/>
        </w:rPr>
        <w:t>Ivan Gjurašić iz Zagreba, Petrinjska 28, OIB 66025260916.</w:t>
      </w:r>
    </w:p>
    <w:p w:rsidRDefault="00990584" w:rsidP="00990584" w:rsidR="00990584">
      <w:pPr>
        <w:ind w:firstLine="708"/>
        <w:rPr>
          <w:rFonts w:cs="Times New Roman" w:eastAsia="Times New Roman"/>
          <w:szCs w:val="20"/>
        </w:rPr>
      </w:pPr>
    </w:p>
    <w:p w:rsidRDefault="00990584" w:rsidP="00990584" w:rsidR="0099058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REXAL d. o. o. Buje, Brolo bb, OIB 86235246010, MBS 040076404.</w:t>
      </w:r>
    </w:p>
    <w:p w:rsidRDefault="00990584" w:rsidP="00990584" w:rsidR="00990584">
      <w:pPr>
        <w:rPr>
          <w:rFonts w:cs="Times New Roman" w:eastAsia="Times New Roman"/>
          <w:szCs w:val="24"/>
        </w:rPr>
      </w:pPr>
    </w:p>
    <w:p w:rsidRDefault="00990584" w:rsidP="00990584" w:rsidR="0099058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REXAL d. o. o. Buje, Brolo bb, OIB 86235246010, MBS 040076404.</w:t>
      </w:r>
    </w:p>
    <w:p w:rsidRDefault="00990584" w:rsidP="00990584" w:rsidR="00990584">
      <w:pPr>
        <w:rPr>
          <w:rFonts w:cs="Times New Roman" w:eastAsia="Times New Roman"/>
          <w:szCs w:val="24"/>
        </w:rPr>
      </w:pPr>
    </w:p>
    <w:p w:rsidRDefault="00990584" w:rsidP="00990584" w:rsidR="00990584" w:rsidRPr="005D578C">
      <w:pPr>
        <w:rPr>
          <w:rFonts w:cs="Times New Roman" w:eastAsia="Times New Roman"/>
          <w:szCs w:val="24"/>
        </w:rPr>
      </w:pPr>
    </w:p>
    <w:p w:rsidRDefault="00990584" w:rsidP="00990584" w:rsidR="0099058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90584" w:rsidP="00990584" w:rsidR="00990584">
      <w:pPr>
        <w:ind w:firstLine="708"/>
        <w:rPr>
          <w:rFonts w:cs="Times New Roman" w:eastAsia="Times New Roman"/>
          <w:szCs w:val="24"/>
        </w:rPr>
      </w:pPr>
    </w:p>
    <w:p w:rsidRDefault="00990584" w:rsidP="00990584" w:rsidR="0099058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REXAL d. o. o. Buje.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St-620/2015-3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90584" w:rsidP="00990584" w:rsidR="0099058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90584" w:rsidP="00990584" w:rsidR="00990584" w:rsidRPr="005D578C">
      <w:pPr>
        <w:rPr>
          <w:rFonts w:cs="Times New Roman" w:eastAsia="Times New Roman"/>
          <w:szCs w:val="24"/>
        </w:rPr>
      </w:pPr>
    </w:p>
    <w:p w:rsidRDefault="00990584" w:rsidP="00990584" w:rsidR="0099058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7E6293">
        <w:rPr>
          <w:rFonts w:cs="Times New Roman" w:eastAsia="Times New Roman"/>
          <w:szCs w:val="24"/>
        </w:rPr>
        <w:t>16</w:t>
      </w:r>
      <w:r w:rsidR="0065798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90584" w:rsidP="00990584" w:rsidR="00990584" w:rsidRPr="005D578C">
      <w:pPr>
        <w:jc w:val="center"/>
        <w:rPr>
          <w:rFonts w:cs="Times New Roman" w:eastAsia="Times New Roman"/>
          <w:szCs w:val="24"/>
        </w:rPr>
      </w:pPr>
    </w:p>
    <w:p w:rsidRDefault="00657983" w:rsidP="00990584" w:rsidR="0099058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C4F8D" w:rsidP="006C4F8D" w:rsidR="00990584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657983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990584" w:rsidP="00990584" w:rsidR="00990584">
      <w:pPr>
        <w:jc w:val="left"/>
        <w:rPr>
          <w:rFonts w:cs="Times New Roman" w:eastAsia="Times New Roman"/>
          <w:szCs w:val="24"/>
        </w:rPr>
      </w:pPr>
    </w:p>
    <w:p w:rsidRDefault="00990584" w:rsidP="00990584" w:rsidR="00990584" w:rsidRPr="005D578C">
      <w:pPr>
        <w:jc w:val="left"/>
        <w:rPr>
          <w:rFonts w:cs="Times New Roman" w:eastAsia="Times New Roman"/>
          <w:szCs w:val="24"/>
        </w:rPr>
      </w:pPr>
    </w:p>
    <w:p w:rsidRDefault="00177713" w:rsidP="00177713" w:rsidR="0017771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77713" w:rsidP="00177713" w:rsidR="001777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177713" w:rsidP="00177713" w:rsidR="001777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90584" w:rsidP="00990584" w:rsidR="00990584">
      <w:pPr>
        <w:rPr>
          <w:rFonts w:cs="Times New Roman" w:eastAsia="Times New Roman"/>
          <w:szCs w:val="24"/>
        </w:rPr>
      </w:pPr>
    </w:p>
    <w:p w:rsidRDefault="00990584" w:rsidP="00990584" w:rsidR="00990584" w:rsidRPr="005D578C">
      <w:pPr>
        <w:rPr>
          <w:rFonts w:cs="Times New Roman" w:eastAsia="Times New Roman"/>
          <w:szCs w:val="24"/>
        </w:rPr>
      </w:pPr>
    </w:p>
    <w:p w:rsidRDefault="00990584" w:rsidP="00990584" w:rsidR="0099058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90584" w:rsidP="00990584" w:rsidR="009905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90584" w:rsidP="00990584" w:rsidR="009905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REXAL d. o. o. Buje, Brolo bb, </w:t>
      </w:r>
    </w:p>
    <w:p w:rsidRDefault="00990584" w:rsidP="00990584" w:rsidR="009905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Franco Cossetto, Buje, Brolo bb</w:t>
      </w:r>
      <w:r>
        <w:rPr>
          <w:rFonts w:cs="Times New Roman" w:eastAsia="Times New Roman"/>
          <w:szCs w:val="20"/>
        </w:rPr>
        <w:t xml:space="preserve">, </w:t>
      </w:r>
    </w:p>
    <w:p w:rsidRDefault="00990584" w:rsidP="00990584" w:rsidR="0099058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990584" w:rsidP="00990584" w:rsidR="009905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90584" w:rsidP="00990584" w:rsidR="00990584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2E3747">
        <w:rPr>
          <w:rFonts w:cs="Times New Roman" w:eastAsia="Times New Roman"/>
          <w:szCs w:val="20"/>
        </w:rPr>
        <w:t xml:space="preserve">Ivan Gjurašić, </w:t>
      </w:r>
      <w:r w:rsidR="00657983">
        <w:rPr>
          <w:rFonts w:cs="Times New Roman" w:eastAsia="Times New Roman"/>
          <w:szCs w:val="20"/>
        </w:rPr>
        <w:t xml:space="preserve">Zagreb, Petrinjska 28, </w:t>
      </w:r>
    </w:p>
    <w:p w:rsidRDefault="00990584" w:rsidP="00990584" w:rsidR="009905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6C4F8D">
        <w:rPr>
          <w:rFonts w:cs="Times New Roman" w:eastAsia="Times New Roman"/>
          <w:szCs w:val="24"/>
        </w:rPr>
        <w:t>8 dana,</w:t>
      </w:r>
    </w:p>
    <w:p w:rsidRDefault="00990584" w:rsidP="00990584" w:rsidR="009905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90584" w:rsidP="00990584" w:rsidR="009905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90584" w:rsidP="00990584" w:rsidR="00990584"/>
    <w:p w:rsidRDefault="00990584" w:rsidP="00990584" w:rsidR="00990584"/>
    <w:p w:rsidRDefault="00990584" w:rsidP="00990584" w:rsidR="00990584"/>
    <w:p w:rsidRDefault="00990584" w:rsidP="00990584" w:rsidR="00990584"/>
    <w:p w:rsidRDefault="00990584" w:rsidP="00990584" w:rsidR="00990584"/>
    <w:p w:rsidRDefault="00990584" w:rsidP="00990584" w:rsidR="00990584"/>
    <w:p w:rsidRDefault="00FE15A4" w:rsidR="00387208"/>
    <w:sectPr w:rsidSect="00E31E29" w:rsidR="00387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584" w:rsidP="00990584" w:rsidR="00990584">
      <w:r>
        <w:separator/>
      </w:r>
    </w:p>
  </w:endnote>
  <w:endnote w:id="0" w:type="continuationSeparator">
    <w:p w:rsidRDefault="00990584" w:rsidP="00990584" w:rsidR="0099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0EE" w:rsidR="005E60E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0EE" w:rsidR="005E60E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0EE" w:rsidR="005E60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584" w:rsidP="00990584" w:rsidR="00990584">
      <w:r>
        <w:separator/>
      </w:r>
    </w:p>
  </w:footnote>
  <w:footnote w:id="0" w:type="continuationSeparator">
    <w:p w:rsidRDefault="00990584" w:rsidP="00990584" w:rsidR="00990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0EE" w:rsidR="005E60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584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E15A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5E60EE">
      <w:rPr>
        <w:szCs w:val="24"/>
      </w:rPr>
      <w:t>2</w:t>
    </w:r>
    <w:r>
      <w:rPr>
        <w:szCs w:val="24"/>
      </w:rPr>
      <w:t xml:space="preserve"> St-620/2015-</w:t>
    </w:r>
    <w:r w:rsidR="00657983">
      <w:rPr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0EE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990584">
      <w:rPr>
        <w:szCs w:val="24"/>
      </w:rPr>
      <w:t xml:space="preserve"> St-620/2015-</w:t>
    </w:r>
    <w:r w:rsidR="00657983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204"/>
    <w:rsid w:val="00177713"/>
    <w:rsid w:val="002E3747"/>
    <w:rsid w:val="005E60EE"/>
    <w:rsid w:val="00657983"/>
    <w:rsid w:val="006C4F8D"/>
    <w:rsid w:val="0075528E"/>
    <w:rsid w:val="0079403F"/>
    <w:rsid w:val="007E6293"/>
    <w:rsid w:val="008D4204"/>
    <w:rsid w:val="00990584"/>
    <w:rsid w:val="00FE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058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058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9058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05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058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5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58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5A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15A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15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15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058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058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9058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05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058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5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58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5A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15A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15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15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80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St-620/2015</izvorni_sadrzaj>
    <derivirana_varijabla naziv="DomainObject.Predmet.OznakaBroj_1">St-620/2015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REXAL d. o. o. BUJE</izvorni_sadrzaj>
    <derivirana_varijabla naziv="DomainObject.Predmet.ProtustrankaFormated_1">  REXAL d. o. o. BUJE</derivirana_varijabla>
  </DomainObject.Predmet.ProtustrankaFormated>
  <DomainObject.Predmet.ProtustrankaFormatedOIB>
    <izvorni_sadrzaj>  REXAL d. o. o. BUJE, OIB 86235246010</izvorni_sadrzaj>
    <derivirana_varijabla naziv="DomainObject.Predmet.ProtustrankaFormatedOIB_1">  REXAL d. o. o. BUJE, OIB 86235246010</derivirana_varijabla>
  </DomainObject.Predmet.ProtustrankaFormatedOIB>
  <DomainObject.Predmet.ProtustrankaFormatedWithAdress>
    <izvorni_sadrzaj> REXAL d. o. o. BUJE, Brolo/bb, 52460 Buje</izvorni_sadrzaj>
    <derivirana_varijabla naziv="DomainObject.Predmet.ProtustrankaFormatedWithAdress_1"> REXAL d. o. o. BUJE, Brolo/bb, 52460 Buje</derivirana_varijabla>
  </DomainObject.Predmet.ProtustrankaFormatedWithAdress>
  <DomainObject.Predmet.ProtustrankaFormatedWithAdressOIB>
    <izvorni_sadrzaj> REXAL d. o. o. BUJE, OIB 86235246010, Brolo/bb, 52460 Buje</izvorni_sadrzaj>
    <derivirana_varijabla naziv="DomainObject.Predmet.ProtustrankaFormatedWithAdressOIB_1"> REXAL d. o. o. BUJE, OIB 86235246010, Brolo/bb, 52460 Buje</derivirana_varijabla>
  </DomainObject.Predmet.ProtustrankaFormatedWithAdressOIB>
  <DomainObject.Predmet.ProtustrankaWithAdress>
    <izvorni_sadrzaj>REXAL d. o. o. BUJE Brolo/bb, 52460 Buje</izvorni_sadrzaj>
    <derivirana_varijabla naziv="DomainObject.Predmet.ProtustrankaWithAdress_1">REXAL d. o. o. BUJE Brolo/bb, 52460 Buje</derivirana_varijabla>
  </DomainObject.Predmet.ProtustrankaWithAdress>
  <DomainObject.Predmet.ProtustrankaWithAdressOIB>
    <izvorni_sadrzaj>REXAL d. o. o. BUJE, OIB 86235246010, Brolo/bb, 52460 Buje</izvorni_sadrzaj>
    <derivirana_varijabla naziv="DomainObject.Predmet.ProtustrankaWithAdressOIB_1">REXAL d. o. o. BUJE, OIB 86235246010, Brolo/bb, 52460 Buje</derivirana_varijabla>
  </DomainObject.Predmet.ProtustrankaWithAdressOIB>
  <DomainObject.Predmet.ProtustrankaNazivFormated>
    <izvorni_sadrzaj>REXAL d. o. o. BUJE</izvorni_sadrzaj>
    <derivirana_varijabla naziv="DomainObject.Predmet.ProtustrankaNazivFormated_1">REXAL d. o. o. BUJE</derivirana_varijabla>
  </DomainObject.Predmet.ProtustrankaNazivFormated>
  <DomainObject.Predmet.ProtustrankaNazivFormatedOIB>
    <izvorni_sadrzaj>REXAL d. o. o. BUJE, OIB 86235246010</izvorni_sadrzaj>
    <derivirana_varijabla naziv="DomainObject.Predmet.ProtustrankaNazivFormatedOIB_1">REXAL d. o. o. BUJE, OIB 86235246010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1156263.50</izvorni_sadrzaj>
    <derivirana_varijabla naziv="DomainObject.Predmet.TrenutnaVrijednost_1">1156263.50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REXAL d. o. o. BUJE</item>
    </izvorni_sadrzaj>
    <derivirana_varijabla naziv="DomainObject.Predmet.ProtuStrankaListFormated_1">
      <item>REXAL d. o. o. BUJE</item>
    </derivirana_varijabla>
  </DomainObject.Predmet.ProtuStrankaListFormated>
  <DomainObject.Predmet.ProtuStrankaListFormatedOIB>
    <izvorni_sadrzaj>
      <item>REXAL d. o. o. BUJE, OIB 86235246010</item>
    </izvorni_sadrzaj>
    <derivirana_varijabla naziv="DomainObject.Predmet.ProtuStrankaListFormatedOIB_1">
      <item>REXAL d. o. o. BUJE, OIB 86235246010</item>
    </derivirana_varijabla>
  </DomainObject.Predmet.ProtuStrankaListFormatedOIB>
  <DomainObject.Predmet.ProtuStrankaListFormatedWithAdress>
    <izvorni_sadrzaj>
      <item>REXAL d. o. o. BUJE, Brolo/bb, 52460 Buje</item>
    </izvorni_sadrzaj>
    <derivirana_varijabla naziv="DomainObject.Predmet.ProtuStrankaListFormatedWithAdress_1">
      <item>REXAL d. o. o. BUJE, Brolo/bb, 52460 Buje</item>
    </derivirana_varijabla>
  </DomainObject.Predmet.ProtuStrankaListFormatedWithAdress>
  <DomainObject.Predmet.ProtuStrankaListFormatedWithAdressOIB>
    <izvorni_sadrzaj>
      <item>REXAL d. o. o. BUJE, OIB 86235246010, Brolo/bb, 52460 Buje</item>
    </izvorni_sadrzaj>
    <derivirana_varijabla naziv="DomainObject.Predmet.ProtuStrankaListFormatedWithAdressOIB_1">
      <item>REXAL d. o. o. BUJE, OIB 86235246010, Brolo/bb, 52460 Buje</item>
    </derivirana_varijabla>
  </DomainObject.Predmet.ProtuStrankaListFormatedWithAdressOIB>
  <DomainObject.Predmet.ProtuStrankaListNazivFormated>
    <izvorni_sadrzaj>
      <item>REXAL d. o. o. BUJE</item>
    </izvorni_sadrzaj>
    <derivirana_varijabla naziv="DomainObject.Predmet.ProtuStrankaListNazivFormated_1">
      <item>REXAL d. o. o. BUJE</item>
    </derivirana_varijabla>
  </DomainObject.Predmet.ProtuStrankaListNazivFormated>
  <DomainObject.Predmet.ProtuStrankaListNazivFormatedOIB>
    <izvorni_sadrzaj>
      <item>REXAL d. o. o. BUJE, OIB 86235246010</item>
    </izvorni_sadrzaj>
    <derivirana_varijabla naziv="DomainObject.Predmet.ProtuStrankaListNazivFormatedOIB_1">
      <item>REXAL d. o. o. BUJE, OIB 86235246010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REXAL d. o. o. BUJE</izvorni_sadrzaj>
    <derivirana_varijabla naziv="DomainObject.Predmet.ProtustrankaIDrugi_1">REXAL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REXAL d. o. o. BUJE, OIB 86235246010, Brolo/bb, 52460 Buje</izvorni_sadrzaj>
    <derivirana_varijabla naziv="DomainObject.Predmet.ProtustrankaIDrugiAdressOIB_1">REXAL d. o. o. BUJE, OIB 86235246010, Brolo/bb,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REXAL d. o. o. BUJE</item>
    </izvorni_sadrzaj>
    <derivirana_varijabla naziv="DomainObject.Predmet.SudioniciListNaziv_1">
      <item>FINANCIJSKA AGENCIJA, RC RIJEKA, PODRUŽNICA PULA, PULA</item>
      <item>REXAL d. o. 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REXAL d. o. o. BUJE, OIB 86235246010, Brolo/bb,52460 Buje</item>
    </izvorni_sadrzaj>
    <derivirana_varijabla naziv="DomainObject.Predmet.SudioniciListAdressOIB_1">
      <item>FINANCIJSKA AGENCIJA, RC RIJEKA, PODRUŽNICA PULA, PULA, OIB 85821130368, Giardini 5,52100 Pula</item>
      <item>REXAL d. o. o. BUJE, OIB 86235246010, Brolo/bb,52460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86235246010</item>
    </izvorni_sadrzaj>
    <derivirana_varijabla naziv="DomainObject.Predmet.SudioniciListNazivOIB_1">
      <item>, OIB 85821130368</item>
      <item>, OIB 86235246010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3000</properties:Characters>
  <properties:Lines>80</properties:Lines>
  <properties:Paragraphs>30</properties:Paragraphs>
  <properties:TotalTime>16</properties:TotalTime>
  <properties:ScaleCrop>false</properties:ScaleCrop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2016-03-03T07:26:00Z</dcterms:created>
  <dc:creator>Mihaela Kaligari</dc:creator>
  <dc:description/>
  <cp:keywords/>
  <cp:lastModifiedBy>Jasmina Matika</cp:lastModifiedBy>
  <cp:lastPrinted>2016-03-16T06:51:00Z</cp:lastPrinted>
  <dcterms:modified xmlns:xsi="http://www.w3.org/2001/XMLSchema-instance" xsi:type="dcterms:W3CDTF">2016-03-16T07:41:00Z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