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0c6f" w14:paraId="2d90c6f" w:rsidRDefault="001E6CEA" w:rsidP="00910611" w:rsidR="001E6CEA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CEA" w:rsidP="00910611" w:rsidR="001E6CEA">
      <w:r>
        <w:rPr>
          <w:rFonts w:eastAsia="MS Mincho"/>
        </w:rPr>
        <w:t xml:space="preserve">  REPUBLIKA HRVATSKA</w:t>
      </w:r>
    </w:p>
    <w:p w:rsidRDefault="001E6CEA" w:rsidP="001E6CEA" w:rsidR="001E6CEA">
      <w:r>
        <w:rPr>
          <w:rFonts w:eastAsia="MS Mincho"/>
        </w:rPr>
        <w:t>TRGOVAČKI SUD U RIJECI</w:t>
      </w:r>
    </w:p>
    <w:p w:rsidRDefault="001E6CEA" w:rsidP="001E6CEA" w:rsidR="001E6CEA" w:rsidRPr="000D3EAC">
      <w:r>
        <w:t xml:space="preserve">       </w:t>
      </w:r>
      <w:r>
        <w:rPr>
          <w:rFonts w:eastAsia="MS Mincho"/>
        </w:rPr>
        <w:t>Rijeka, Zadarska 1 i 3</w:t>
      </w:r>
      <w:r>
        <w:t xml:space="preserve">    </w:t>
      </w:r>
      <w:r>
        <w:t xml:space="preserve">                                                          </w:t>
      </w:r>
      <w:r>
        <w:t xml:space="preserve"> </w:t>
      </w:r>
      <w:r w:rsidRPr="000D3EAC">
        <w:t>Posl.br. 14 St-</w:t>
      </w:r>
      <w:r>
        <w:t>1485/2016-10</w:t>
      </w:r>
    </w:p>
    <w:p w:rsidRDefault="001E6CEA" w:rsidR="001E6CEA" w:rsidRPr="00910611">
      <w:pPr>
        <w:rPr>
          <w:rFonts w:eastAsia="MS Mincho"/>
        </w:rPr>
      </w:pPr>
    </w:p>
    <w:p w:rsidRDefault="00964E8B" w:rsidP="004F47D9" w:rsidR="00964E8B" w:rsidRPr="009A492B"/>
    <w:p w:rsidRDefault="000A6270" w:rsidP="004F47D9" w:rsidR="000A6270" w:rsidRPr="009A492B">
      <w:pPr>
        <w:jc w:val="center"/>
      </w:pPr>
    </w:p>
    <w:p w:rsidRDefault="000D3EAC" w:rsidP="004F47D9" w:rsidR="000D3EAC" w:rsidRPr="009A492B">
      <w:pPr>
        <w:jc w:val="center"/>
      </w:pPr>
      <w:r w:rsidRPr="009A492B">
        <w:t>R E P U B L I K A   H R V A T S K A</w:t>
      </w:r>
    </w:p>
    <w:p w:rsidRDefault="001634AF" w:rsidP="004F47D9" w:rsidR="001634AF">
      <w:pPr>
        <w:jc w:val="center"/>
      </w:pPr>
    </w:p>
    <w:p w:rsidRDefault="004F47D9" w:rsidP="004F47D9" w:rsidR="001634AF" w:rsidRPr="009A492B">
      <w:pPr>
        <w:jc w:val="center"/>
      </w:pPr>
      <w:r w:rsidRPr="009A492B">
        <w:t>Z A K L J U Č A K</w:t>
      </w:r>
    </w:p>
    <w:p w:rsidRDefault="00010632" w:rsidP="00010632" w:rsidR="00010632" w:rsidRPr="009A492B">
      <w:pPr>
        <w:jc w:val="center"/>
      </w:pPr>
    </w:p>
    <w:p w:rsidRDefault="009A492B" w:rsidP="00626E57" w:rsidR="00626E57" w:rsidRPr="009A492B">
      <w:pPr>
        <w:jc w:val="both"/>
      </w:pPr>
      <w:r w:rsidRPr="009A492B">
        <w:tab/>
      </w:r>
      <w:r w:rsidRPr="009A492B">
        <w:tab/>
        <w:t xml:space="preserve">Trgovački sud u Rijeci, po </w:t>
      </w:r>
      <w:r w:rsidR="00626E57" w:rsidRPr="009A492B">
        <w:t xml:space="preserve">sucu Veri Jelenović, u stečajnom postupku nad dužnikom </w:t>
      </w:r>
      <w:r w:rsidRPr="009A492B">
        <w:rPr>
          <w:bCs/>
        </w:rPr>
        <w:t>PETROLVILLA</w:t>
      </w:r>
      <w:r w:rsidRPr="009A492B">
        <w:t>&amp;BILIĆ d.o.o. za trgovinu i usluge Rijeka, Strossmayerova 16, OIB: 90087470153, MBS: 060222901</w:t>
      </w:r>
      <w:r w:rsidR="00626E57" w:rsidRPr="009A492B">
        <w:t xml:space="preserve">,  dana </w:t>
      </w:r>
      <w:r w:rsidRPr="009A492B">
        <w:t>15. studenoga</w:t>
      </w:r>
      <w:r w:rsidR="00626E57" w:rsidRPr="009A492B">
        <w:t xml:space="preserve"> 2017. </w:t>
      </w:r>
    </w:p>
    <w:p w:rsidRDefault="004F47D9" w:rsidP="004F47D9" w:rsidR="004F47D9" w:rsidRPr="009A492B">
      <w:pPr>
        <w:jc w:val="center"/>
        <w:rPr>
          <w:bCs/>
        </w:rPr>
      </w:pPr>
    </w:p>
    <w:p w:rsidRDefault="004F47D9" w:rsidP="004F47D9" w:rsidR="004F47D9" w:rsidRPr="009A492B">
      <w:pPr>
        <w:jc w:val="center"/>
      </w:pPr>
      <w:r w:rsidRPr="009A492B">
        <w:t>z a k l j u č i o     j e</w:t>
      </w:r>
    </w:p>
    <w:p w:rsidRDefault="004F47D9" w:rsidP="004F47D9" w:rsidR="004F47D9" w:rsidRPr="009A492B"/>
    <w:p w:rsidRDefault="00262617" w:rsidP="00262617" w:rsidR="00262617" w:rsidRPr="009A492B">
      <w:pPr>
        <w:jc w:val="both"/>
      </w:pPr>
      <w:r w:rsidRPr="009A492B">
        <w:tab/>
      </w:r>
      <w:r w:rsidR="009A492B" w:rsidRPr="009A492B">
        <w:t xml:space="preserve">Pozivaju se na očitovanje vjerovnici stečajne mase </w:t>
      </w:r>
      <w:r w:rsidR="009A492B">
        <w:t>glede prijave stečajnog upravitelja nedostatnosti stečajne mase za namirenje troškova stečajnog postupka</w:t>
      </w:r>
      <w:r w:rsidRPr="009A492B">
        <w:t>.</w:t>
      </w:r>
    </w:p>
    <w:p w:rsidRDefault="000D3EAC" w:rsidP="004F47D9" w:rsidR="000D3EAC" w:rsidRPr="009A492B">
      <w:pPr>
        <w:pStyle w:val="Uvuenotijeloteksta"/>
        <w:rPr>
          <w:szCs w:val="24"/>
        </w:rPr>
      </w:pPr>
    </w:p>
    <w:p w:rsidRDefault="004F47D9" w:rsidP="004F47D9" w:rsidR="000A6270">
      <w:pPr>
        <w:jc w:val="center"/>
      </w:pPr>
      <w:r w:rsidRPr="009A492B">
        <w:t>Rijeka,</w:t>
      </w:r>
      <w:r w:rsidR="00C217FB" w:rsidRPr="009A492B">
        <w:t xml:space="preserve"> </w:t>
      </w:r>
      <w:r w:rsidR="009A492B">
        <w:t>15. studenoga</w:t>
      </w:r>
      <w:r w:rsidR="00626E57" w:rsidRPr="009A492B">
        <w:t xml:space="preserve"> 2017</w:t>
      </w:r>
      <w:r w:rsidRPr="009A492B">
        <w:t xml:space="preserve">. </w:t>
      </w:r>
    </w:p>
    <w:p w:rsidRDefault="001634AF" w:rsidP="004F47D9" w:rsidR="001634AF" w:rsidRPr="009A492B">
      <w:pPr>
        <w:jc w:val="center"/>
      </w:pPr>
    </w:p>
    <w:p w:rsidRDefault="009A492B" w:rsidP="000C6247" w:rsidR="009A492B" w:rsidRPr="009A492B">
      <w:pPr>
        <w:jc w:val="both"/>
      </w:pPr>
      <w:r w:rsidRPr="009A492B">
        <w:tab/>
      </w:r>
      <w:r w:rsidRPr="009A492B">
        <w:tab/>
      </w:r>
      <w:r w:rsidRPr="009A492B">
        <w:tab/>
      </w:r>
      <w:r w:rsidRPr="009A492B">
        <w:tab/>
      </w:r>
      <w:r w:rsidRPr="009A492B">
        <w:tab/>
      </w:r>
      <w:r w:rsidRPr="009A492B">
        <w:tab/>
      </w:r>
      <w:r w:rsidRPr="009A492B">
        <w:tab/>
        <w:t xml:space="preserve">                Sudac</w:t>
      </w:r>
    </w:p>
    <w:p w:rsidRDefault="009A492B" w:rsidP="000C6247" w:rsidR="009A492B" w:rsidRPr="009A492B">
      <w:pPr>
        <w:jc w:val="both"/>
      </w:pPr>
      <w:r w:rsidRPr="009A492B">
        <w:tab/>
      </w:r>
      <w:r w:rsidRPr="009A492B">
        <w:tab/>
      </w:r>
      <w:r w:rsidRPr="009A492B">
        <w:tab/>
      </w:r>
      <w:r w:rsidRPr="009A492B">
        <w:tab/>
      </w:r>
      <w:r w:rsidRPr="009A492B">
        <w:tab/>
      </w:r>
      <w:r w:rsidRPr="009A492B">
        <w:tab/>
      </w:r>
      <w:r w:rsidRPr="009A492B">
        <w:tab/>
        <w:t xml:space="preserve">          Vera Jelenović</w:t>
      </w:r>
    </w:p>
    <w:p w:rsidRDefault="009E62ED" w:rsidR="009E62ED">
      <w:pPr>
        <w:jc w:val="both"/>
      </w:pPr>
    </w:p>
    <w:p w:rsidRDefault="001634AF" w:rsidR="001634AF">
      <w:pPr>
        <w:jc w:val="both"/>
      </w:pPr>
    </w:p>
    <w:p w:rsidRDefault="001634AF" w:rsidR="001634AF" w:rsidRPr="009A492B">
      <w:pPr>
        <w:jc w:val="both"/>
      </w:pPr>
    </w:p>
    <w:p w:rsidRDefault="004F47D9" w:rsidP="004F47D9" w:rsidR="004F47D9" w:rsidRPr="009A492B">
      <w:r w:rsidRPr="009A492B">
        <w:t>UPUTA O PRAVNOM LIJEKU:</w:t>
      </w:r>
    </w:p>
    <w:p w:rsidRDefault="004F47D9" w:rsidP="004F47D9" w:rsidR="004F47D9" w:rsidRPr="009A492B">
      <w:r w:rsidRPr="009A492B">
        <w:t>Protiv ovog zaključka nije dopu</w:t>
      </w:r>
      <w:r w:rsidR="00262617" w:rsidRPr="009A492B">
        <w:t>šten pravni lijek</w:t>
      </w:r>
      <w:r w:rsidRPr="009A492B">
        <w:t>.</w:t>
      </w:r>
    </w:p>
    <w:p w:rsidRDefault="00323431" w:rsidP="004F47D9" w:rsidR="00323431" w:rsidRPr="009A492B"/>
    <w:p w:rsidRDefault="00323431" w:rsidP="004F47D9" w:rsidR="00323431" w:rsidRPr="009A492B"/>
    <w:p w:rsidRDefault="00323431" w:rsidP="004F47D9" w:rsidR="00323431" w:rsidRPr="009A492B"/>
    <w:sectPr w:rsidR="00323431" w:rsidRPr="009A492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CE0" w:rsidR="00EC2CE0">
      <w:r>
        <w:separator/>
      </w:r>
    </w:p>
  </w:endnote>
  <w:endnote w:id="0" w:type="continuationSeparator">
    <w:p w:rsidRDefault="00EC2CE0" w:rsidR="00EC2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C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CE0" w:rsidR="00EC2CE0">
      <w:r>
        <w:separator/>
      </w:r>
    </w:p>
  </w:footnote>
  <w:footnote w:id="0" w:type="continuationSeparator">
    <w:p w:rsidRDefault="00EC2CE0" w:rsidR="00EC2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1634AF" w:rsidR="000A6270" w:rsidRPr="000D3EAC">
    <w:pPr>
      <w:jc w:val="right"/>
    </w:pPr>
    <w:r w:rsidRPr="000D3EAC">
      <w:tab/>
    </w:r>
    <w:r w:rsidR="001634AF">
      <w:tab/>
    </w:r>
    <w:r w:rsidR="001634AF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4AF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8D0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CEA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617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6AE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37F61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6B8E"/>
    <w:rsid w:val="00377936"/>
    <w:rsid w:val="003817E1"/>
    <w:rsid w:val="003834C4"/>
    <w:rsid w:val="003851BE"/>
    <w:rsid w:val="003861FC"/>
    <w:rsid w:val="00386A43"/>
    <w:rsid w:val="0039003C"/>
    <w:rsid w:val="003900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4AE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57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98A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B1C"/>
    <w:rsid w:val="009A0080"/>
    <w:rsid w:val="009A1082"/>
    <w:rsid w:val="009A1161"/>
    <w:rsid w:val="009A14D7"/>
    <w:rsid w:val="009A2BC6"/>
    <w:rsid w:val="009A2CFC"/>
    <w:rsid w:val="009A4707"/>
    <w:rsid w:val="009A492B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904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4AB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56D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2CE0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30CD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2BA4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26E57"/>
    <w:pPr>
      <w:ind w:left="708"/>
    </w:pPr>
    <w:rPr>
      <w:rFonts w:hAnsi="Arial" w:ascii="Arial"/>
      <w:b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6C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6C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26E57"/>
    <w:pPr>
      <w:ind w:left="708"/>
    </w:pPr>
    <w:rPr>
      <w:rFonts w:ascii="Arial" w:hAnsi="Arial"/>
      <w:b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6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6C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6C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2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da se očituju</izvorni_sadrzaj>
    <derivirana_varijabla naziv="DomainObject.Primjedba_1">poziv vjerovnicima da se očituju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118</properties:Words>
  <properties:Characters>543</properties:Characters>
  <properties:Lines>31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2017-11-15T12:05:00Z</dcterms:created>
  <dc:creator>korlevicd</dc:creator>
  <cp:lastModifiedBy>Danijela Fumić</cp:lastModifiedBy>
  <cp:lastPrinted>2007-09-24T11:55:00Z</cp:lastPrinted>
  <dcterms:modified xmlns:xsi="http://www.w3.org/2001/XMLSchema-instance" xsi:type="dcterms:W3CDTF">2017-11-15T12:19:00Z</dcterms:modified>
  <cp:revision>4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