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c29713e" w14:paraId="c29713e" w:rsidRDefault="002D1640" w:rsidP="00924C53" w:rsidR="00407BFC">
      <w:pPr>
        <w:jc w:val="right"/>
        <w15:collapsed w:val="false"/>
      </w:pPr>
      <w:r>
        <w:br w:clear="all" w:type="textWrapping"/>
      </w:r>
      <w:r w:rsidR="00B2687A" w:rsidRPr="001A4844">
        <w:t>Poslovni broj: 4. St-</w:t>
      </w:r>
      <w:r w:rsidR="00AB2AE4">
        <w:t>393</w:t>
      </w:r>
      <w:r w:rsidR="00EB3C3A">
        <w:t>/2015-</w:t>
      </w:r>
      <w:r w:rsidR="00AB2AE4">
        <w:t>7</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AB2AE4" w:rsidRPr="00AB2AE4">
        <w:rPr>
          <w:rFonts w:cs="Times New Roman"/>
          <w:szCs w:val="24"/>
        </w:rPr>
        <w:t>AMIŽIĆ I &amp; S AUTO d.o.o.</w:t>
      </w:r>
      <w:r w:rsidR="004B16E8">
        <w:t>,</w:t>
      </w:r>
      <w:r w:rsidR="00AB2AE4">
        <w:t xml:space="preserve"> Mosorska 65, Žrnovnica, OIB: </w:t>
      </w:r>
      <w:r w:rsidR="00AB2AE4" w:rsidRPr="00AB2AE4">
        <w:t>07902456992</w:t>
      </w:r>
      <w:r w:rsidR="00AB2AE4">
        <w:t>,</w:t>
      </w:r>
      <w:r>
        <w:t xml:space="preserve"> </w:t>
      </w:r>
      <w:r w:rsidR="009C3DB3">
        <w:t>14</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AB2AE4" w:rsidRPr="00AB2AE4">
        <w:rPr>
          <w:rFonts w:cs="Times New Roman"/>
          <w:szCs w:val="24"/>
        </w:rPr>
        <w:t>AMIŽIĆ I &amp; S AUTO d.o.o.</w:t>
      </w:r>
      <w:r w:rsidR="00AB2AE4">
        <w:t xml:space="preserve">, Mosorska 65, Žrnovnica, OIB: </w:t>
      </w:r>
      <w:r w:rsidR="00AB2AE4" w:rsidRPr="00AB2AE4">
        <w:t>07902456992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9C3DB3">
        <w:t>26</w:t>
      </w:r>
      <w:r w:rsidR="00886E3D">
        <w:t>.</w:t>
      </w:r>
      <w:r w:rsidR="003F620B">
        <w:t xml:space="preserve"> </w:t>
      </w:r>
      <w:r w:rsidR="003A3702">
        <w:t>veljače</w:t>
      </w:r>
      <w:r>
        <w:t xml:space="preserve"> </w:t>
      </w:r>
      <w:r w:rsidR="003A3702">
        <w:t>2019</w:t>
      </w:r>
      <w:r>
        <w:t xml:space="preserve">. u </w:t>
      </w:r>
      <w:r w:rsidR="004B16E8">
        <w:t>09:</w:t>
      </w:r>
      <w:r w:rsidR="00AB2AE4">
        <w:t>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AB2AE4" w:rsidR="00AB2AE4" w:rsidRPr="00AB2AE4">
      <w:pPr>
        <w:jc w:val="both"/>
        <w:rPr>
          <w:szCs w:val="24"/>
        </w:rPr>
      </w:pPr>
      <w:r>
        <w:t>III. Na zakazano r</w:t>
      </w:r>
      <w:r w:rsidR="004C179A">
        <w:t>očište se pozivaju predlagatelj,</w:t>
      </w:r>
      <w:r>
        <w:t xml:space="preserve"> zatim </w:t>
      </w:r>
      <w:r>
        <w:rPr>
          <w:szCs w:val="24"/>
        </w:rPr>
        <w:t xml:space="preserve">zastupnik po zakonu dužnika </w:t>
      </w:r>
      <w:r w:rsidR="00AB2AE4" w:rsidRPr="00AB2AE4">
        <w:rPr>
          <w:szCs w:val="24"/>
        </w:rPr>
        <w:t>Damir Amižić, Žrnovnica, Krešimirova 32</w:t>
      </w:r>
      <w:r w:rsidR="00AB2AE4">
        <w:rPr>
          <w:szCs w:val="24"/>
        </w:rPr>
        <w:t xml:space="preserve">, </w:t>
      </w:r>
      <w:r w:rsidR="00AB2AE4" w:rsidRPr="00AB2AE4">
        <w:rPr>
          <w:szCs w:val="24"/>
        </w:rPr>
        <w:t>OIB: 47076215815</w:t>
      </w:r>
      <w:r w:rsidR="00AB2AE4">
        <w:rPr>
          <w:szCs w:val="24"/>
        </w:rPr>
        <w:t>.</w:t>
      </w:r>
    </w:p>
    <w:p w:rsidRDefault="008B658F" w:rsidP="00B2687A" w:rsidR="008B658F" w:rsidRPr="009C3DB3">
      <w:pPr>
        <w:jc w:val="both"/>
        <w:rPr>
          <w:szCs w:val="24"/>
        </w:rPr>
      </w:pPr>
    </w:p>
    <w:p w:rsidRDefault="008B658F" w:rsidP="00B2687A" w:rsidR="008B658F">
      <w:pPr>
        <w:jc w:val="both"/>
      </w:pPr>
      <w:r>
        <w:t xml:space="preserve">IV. Nalaže se </w:t>
      </w:r>
      <w:r>
        <w:rPr>
          <w:szCs w:val="24"/>
        </w:rPr>
        <w:t xml:space="preserve">zastupniku po zakonu dužnika </w:t>
      </w:r>
      <w:r w:rsidR="00AB2AE4">
        <w:rPr>
          <w:szCs w:val="24"/>
        </w:rPr>
        <w:t>Damiru Amižiću</w:t>
      </w:r>
      <w:r w:rsidR="004B16E8">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AB2AE4">
        <w:t>21. rujna</w:t>
      </w:r>
      <w:r w:rsidR="008B19CD">
        <w:t xml:space="preserve"> 2015</w:t>
      </w:r>
      <w:r>
        <w:t xml:space="preserve">. predložio otvaranje stečajnog postupka nad dužnikom </w:t>
      </w:r>
      <w:r w:rsidR="00AB2AE4" w:rsidRPr="00AB2AE4">
        <w:rPr>
          <w:rFonts w:cs="Times New Roman"/>
          <w:szCs w:val="24"/>
        </w:rPr>
        <w:t>AMIŽIĆ I &amp; S AUTO d.o.o.</w:t>
      </w:r>
      <w:r w:rsidR="00AB2AE4">
        <w:t xml:space="preserve">, Mosorska 65, Žrnovnica, OIB: </w:t>
      </w:r>
      <w:r w:rsidR="00AB2AE4" w:rsidRPr="00AB2AE4">
        <w:t>07902456992</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AB2AE4">
        <w:t>18. rujna</w:t>
      </w:r>
      <w:r w:rsidR="009C3DB3">
        <w:t xml:space="preserve"> 2015</w:t>
      </w:r>
      <w:r>
        <w:t xml:space="preserve">. u Očevidniku redoslijeda osnova za plaćanje ima evidentirane neizvršene osnove za plaćanje u u ukupnom iznosu od </w:t>
      </w:r>
      <w:r w:rsidR="00AB2AE4">
        <w:t>136.682,68</w:t>
      </w:r>
      <w:r>
        <w:t xml:space="preserve"> kuna, te da prema podacima HZMO ima </w:t>
      </w:r>
      <w:r w:rsidR="00AB2AE4">
        <w:t>7</w:t>
      </w:r>
      <w:r w:rsidR="00804E3C">
        <w:t xml:space="preserve"> zaposlenih</w:t>
      </w:r>
      <w:r>
        <w:t xml:space="preserve">,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4C179A" w:rsidR="004C179A">
      <w:pPr>
        <w:ind w:firstLine="708"/>
        <w:jc w:val="both"/>
      </w:pPr>
      <w:r>
        <w:t>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4C179A" w:rsidP="004C179A" w:rsidR="004C179A"/>
    <w:p w:rsidRDefault="004C179A" w:rsidP="004C179A" w:rsidR="004C179A">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w:t>
      </w:r>
      <w:r w:rsidR="009C3DB3">
        <w:t>14</w:t>
      </w:r>
      <w:r>
        <w:t xml:space="preserve">.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6962C9">
        <w:t>,v.r.</w:t>
      </w:r>
    </w:p>
    <w:p w:rsidRDefault="006962C9" w:rsidP="0071700F" w:rsidR="006962C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962C9" w:rsidP="0071700F" w:rsidR="006962C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6962C9" w:rsidP="004C179A" w:rsidR="006962C9" w:rsidRPr="008D1AEA">
      <w:pPr>
        <w:jc w:val="right"/>
      </w:pP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962C9">
          <w:rPr>
            <w:noProof/>
          </w:rPr>
          <w:t>3</w:t>
        </w:r>
        <w:r>
          <w:fldChar w:fldCharType="end"/>
        </w:r>
      </w:sdtContent>
    </w:sdt>
    <w:r>
      <w:tab/>
    </w:r>
    <w:r w:rsidR="00B2687A">
      <w:tab/>
    </w:r>
    <w:r w:rsidR="00B2687A">
      <w:tab/>
    </w:r>
    <w:r w:rsidR="00B2687A" w:rsidRPr="001A4844">
      <w:t>Poslovni broj: 4. St-</w:t>
    </w:r>
    <w:r w:rsidR="00AB2AE4">
      <w:t>393</w:t>
    </w:r>
    <w:r w:rsidR="00EB3C3A">
      <w:t>/2015-</w:t>
    </w:r>
    <w:r w:rsidR="00AB2AE4">
      <w:t>7</w:t>
    </w:r>
  </w:p>
  <w:p w:rsidRDefault="006962C9"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B16E8"/>
    <w:rsid w:val="004C179A"/>
    <w:rsid w:val="006962C9"/>
    <w:rsid w:val="006A7981"/>
    <w:rsid w:val="006B18A6"/>
    <w:rsid w:val="00713135"/>
    <w:rsid w:val="0071519E"/>
    <w:rsid w:val="00740D04"/>
    <w:rsid w:val="007E19EC"/>
    <w:rsid w:val="007F7A84"/>
    <w:rsid w:val="00804E3C"/>
    <w:rsid w:val="00814EDB"/>
    <w:rsid w:val="00815142"/>
    <w:rsid w:val="00853B3E"/>
    <w:rsid w:val="00886E3D"/>
    <w:rsid w:val="008B19CD"/>
    <w:rsid w:val="008B658F"/>
    <w:rsid w:val="00924C53"/>
    <w:rsid w:val="00981D37"/>
    <w:rsid w:val="0099118D"/>
    <w:rsid w:val="009C3DB3"/>
    <w:rsid w:val="00A51DE9"/>
    <w:rsid w:val="00AB2AE4"/>
    <w:rsid w:val="00B2687A"/>
    <w:rsid w:val="00B7506F"/>
    <w:rsid w:val="00C26E55"/>
    <w:rsid w:val="00C74A14"/>
    <w:rsid w:val="00D778AF"/>
    <w:rsid w:val="00D8632A"/>
    <w:rsid w:val="00DC1C0A"/>
    <w:rsid w:val="00DD0D50"/>
    <w:rsid w:val="00E1399D"/>
    <w:rsid w:val="00E3224C"/>
    <w:rsid w:val="00EB3C3A"/>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962C9"/>
    <w:rPr>
      <w:color w:val="808080"/>
      <w:bdr w:space="0" w:sz="0" w:color="auto" w:val="none"/>
      <w:shd w:fill="auto" w:color="auto" w:val="clear"/>
    </w:rPr>
  </w:style>
  <w:style w:customStyle="true" w:styleId="eSPISCCParagraphDefaultFont" w:type="character">
    <w:name w:val="eSPIS_CC_Paragraph Default Font"/>
    <w:basedOn w:val="Zadanifontodlomka"/>
    <w:rsid w:val="006962C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962C9"/>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962C9"/>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962C9"/>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6962C9"/>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962C9"/>
    <w:rPr>
      <w:color w:val="808080"/>
      <w:bdr w:color="auto" w:space="0" w:sz="0" w:val="none"/>
      <w:shd w:color="auto" w:fill="auto" w:val="clear"/>
    </w:rPr>
  </w:style>
  <w:style w:customStyle="1" w:styleId="eSPISCCParagraphDefaultFont" w:type="character">
    <w:name w:val="eSPIS_CC_Paragraph Default Font"/>
    <w:basedOn w:val="Zadanifontodlomka"/>
    <w:rsid w:val="006962C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962C9"/>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962C9"/>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962C9"/>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6962C9"/>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St-393/2015</izvorni_sadrzaj>
    <derivirana_varijabla naziv="DomainObject.Predmet.OznakaBroj_1">St-393/2015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zaposlenih</izvorni_sadrzaj>
    <derivirana_varijabla naziv="DomainObject.Predmet.PrimjedbaSuca_1">7 zaposlenih</derivirana_varijabla>
  </DomainObject.Predmet.PrimjedbaSuca>
  <DomainObject.Predmet.ProtustrankaFormated>
    <izvorni_sadrzaj>  AMIŽIĆ I &amp; S AUTO d.o.o. za promet, usluge i trgovinu</izvorni_sadrzaj>
    <derivirana_varijabla naziv="DomainObject.Predmet.ProtustrankaFormated_1">  AMIŽIĆ I &amp; S AUTO d.o.o. za promet, usluge i trgovinu</derivirana_varijabla>
  </DomainObject.Predmet.ProtustrankaFormated>
  <DomainObject.Predmet.ProtustrankaFormatedOIB>
    <izvorni_sadrzaj>  AMIŽIĆ I &amp; S AUTO d.o.o. za promet, usluge i trgovinu, OIB 07902456992</izvorni_sadrzaj>
    <derivirana_varijabla naziv="DomainObject.Predmet.ProtustrankaFormatedOIB_1">  AMIŽIĆ I &amp; S AUTO d.o.o. za promet, usluge i trgovinu, OIB 07902456992</derivirana_varijabla>
  </DomainObject.Predmet.ProtustrankaFormatedOIB>
  <DomainObject.Predmet.ProtustrankaFormatedWithAdress>
    <izvorni_sadrzaj> AMIŽIĆ I &amp; S AUTO d.o.o. za promet, usluge i trgovinu, Mosorska 65, 21311 Žrnovnica</izvorni_sadrzaj>
    <derivirana_varijabla naziv="DomainObject.Predmet.ProtustrankaFormatedWithAdress_1"> AMIŽIĆ I &amp; S AUTO d.o.o. za promet, usluge i trgovinu, Mosorska 65, 21311 Žrnovnica</derivirana_varijabla>
  </DomainObject.Predmet.ProtustrankaFormatedWithAdress>
  <DomainObject.Predmet.ProtustrankaFormatedWithAdressOIB>
    <izvorni_sadrzaj> AMIŽIĆ I &amp; S AUTO d.o.o. za promet, usluge i trgovinu, OIB 07902456992, Mosorska 65, 21311 Žrnovnica</izvorni_sadrzaj>
    <derivirana_varijabla naziv="DomainObject.Predmet.ProtustrankaFormatedWithAdressOIB_1"> AMIŽIĆ I &amp; S AUTO d.o.o. za promet, usluge i trgovinu, OIB 07902456992, Mosorska 65, 21311 Žrnovnica</derivirana_varijabla>
  </DomainObject.Predmet.ProtustrankaFormatedWithAdressOIB>
  <DomainObject.Predmet.ProtustrankaWithAdress>
    <izvorni_sadrzaj>AMIŽIĆ I &amp; S AUTO d.o.o. za promet, usluge i trgovinu Mosorska 65, 21311 Žrnovnica</izvorni_sadrzaj>
    <derivirana_varijabla naziv="DomainObject.Predmet.ProtustrankaWithAdress_1">AMIŽIĆ I &amp; S AUTO d.o.o. za promet, usluge i trgovinu Mosorska 65, 21311 Žrnovnica</derivirana_varijabla>
  </DomainObject.Predmet.ProtustrankaWithAdress>
  <DomainObject.Predmet.ProtustrankaWithAdressOIB>
    <izvorni_sadrzaj>AMIŽIĆ I &amp; S AUTO d.o.o. za promet, usluge i trgovinu, OIB 07902456992, Mosorska 65, 21311 Žrnovnica</izvorni_sadrzaj>
    <derivirana_varijabla naziv="DomainObject.Predmet.ProtustrankaWithAdressOIB_1">AMIŽIĆ I &amp; S AUTO d.o.o. za promet, usluge i trgovinu, OIB 07902456992, Mosorska 65, 21311 Žrnovnica</derivirana_varijabla>
  </DomainObject.Predmet.ProtustrankaWithAdressOIB>
  <DomainObject.Predmet.ProtustrankaNazivFormated>
    <izvorni_sadrzaj>AMIŽIĆ I &amp; S AUTO d.o.o. za promet, usluge i trgovinu</izvorni_sadrzaj>
    <derivirana_varijabla naziv="DomainObject.Predmet.ProtustrankaNazivFormated_1">AMIŽIĆ I &amp; S AUTO d.o.o. za promet, usluge i trgovinu</derivirana_varijabla>
  </DomainObject.Predmet.ProtustrankaNazivFormated>
  <DomainObject.Predmet.ProtustrankaNazivFormatedOIB>
    <izvorni_sadrzaj>AMIŽIĆ I &amp; S AUTO d.o.o. za promet, usluge i trgovinu, OIB 07902456992</izvorni_sadrzaj>
    <derivirana_varijabla naziv="DomainObject.Predmet.ProtustrankaNazivFormatedOIB_1">AMIŽIĆ I &amp; S AUTO d.o.o. za promet, usluge i trgovinu, OIB 07902456992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136682.68</izvorni_sadrzaj>
    <derivirana_varijabla naziv="DomainObject.Predmet.TrenutnaVrijednost_1">136682.68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AMIŽIĆ I &amp; S AUTO d.o.o. za promet, usluge i trgovinu</item>
    </izvorni_sadrzaj>
    <derivirana_varijabla naziv="DomainObject.Predmet.ProtuStrankaListFormated_1">
      <item>AMIŽIĆ I &amp; S AUTO d.o.o. za promet, usluge i trgovinu</item>
    </derivirana_varijabla>
  </DomainObject.Predmet.ProtuStrankaListFormated>
  <DomainObject.Predmet.ProtuStrankaListFormatedOIB>
    <izvorni_sadrzaj>
      <item>AMIŽIĆ I &amp; S AUTO d.o.o. za promet, usluge i trgovinu, OIB 07902456992</item>
    </izvorni_sadrzaj>
    <derivirana_varijabla naziv="DomainObject.Predmet.ProtuStrankaListFormatedOIB_1">
      <item>AMIŽIĆ I &amp; S AUTO d.o.o. za promet, usluge i trgovinu, OIB 07902456992</item>
    </derivirana_varijabla>
  </DomainObject.Predmet.ProtuStrankaListFormatedOIB>
  <DomainObject.Predmet.ProtuStrankaListFormatedWithAdress>
    <izvorni_sadrzaj>
      <item>AMIŽIĆ I &amp; S AUTO d.o.o. za promet, usluge i trgovinu, Mosorska 65, 21311 Žrnovnica</item>
    </izvorni_sadrzaj>
    <derivirana_varijabla naziv="DomainObject.Predmet.ProtuStrankaListFormatedWithAdress_1">
      <item>AMIŽIĆ I &amp; S AUTO d.o.o. za promet, usluge i trgovinu, Mosorska 65, 21311 Žrnovnica</item>
    </derivirana_varijabla>
  </DomainObject.Predmet.ProtuStrankaListFormatedWithAdress>
  <DomainObject.Predmet.ProtuStrankaListFormatedWithAdressOIB>
    <izvorni_sadrzaj>
      <item>AMIŽIĆ I &amp; S AUTO d.o.o. za promet, usluge i trgovinu, OIB 07902456992, Mosorska 65, 21311 Žrnovnica</item>
    </izvorni_sadrzaj>
    <derivirana_varijabla naziv="DomainObject.Predmet.ProtuStrankaListFormatedWithAdressOIB_1">
      <item>AMIŽIĆ I &amp; S AUTO d.o.o. za promet, usluge i trgovinu, OIB 07902456992, Mosorska 65, 21311 Žrnovnica</item>
    </derivirana_varijabla>
  </DomainObject.Predmet.ProtuStrankaListFormatedWithAdressOIB>
  <DomainObject.Predmet.ProtuStrankaListNazivFormated>
    <izvorni_sadrzaj>
      <item>AMIŽIĆ I &amp; S AUTO d.o.o. za promet, usluge i trgovinu</item>
    </izvorni_sadrzaj>
    <derivirana_varijabla naziv="DomainObject.Predmet.ProtuStrankaListNazivFormated_1">
      <item>AMIŽIĆ I &amp; S AUTO d.o.o. za promet, usluge i trgovinu</item>
    </derivirana_varijabla>
  </DomainObject.Predmet.ProtuStrankaListNazivFormated>
  <DomainObject.Predmet.ProtuStrankaListNazivFormatedOIB>
    <izvorni_sadrzaj>
      <item>AMIŽIĆ I &amp; S AUTO d.o.o. za promet, usluge i trgovinu, OIB 07902456992</item>
    </izvorni_sadrzaj>
    <derivirana_varijabla naziv="DomainObject.Predmet.ProtuStrankaListNazivFormatedOIB_1">
      <item>AMIŽIĆ I &amp; S AUTO d.o.o. za promet, usluge i trgovinu, OIB 07902456992</item>
    </derivirana_varijabla>
  </DomainObject.Predmet.ProtuStrankaListNazivFormatedOIB>
  <DomainObject.Predmet.OstaliListFormated>
    <izvorni_sadrzaj>
      <item>Damir Amižić</item>
    </izvorni_sadrzaj>
    <derivirana_varijabla naziv="DomainObject.Predmet.OstaliListFormated_1">
      <item>Damir Amižić</item>
    </derivirana_varijabla>
  </DomainObject.Predmet.OstaliListFormated>
  <DomainObject.Predmet.OstaliListFormatedOIB>
    <izvorni_sadrzaj>
      <item>Damir Amižić, OIB 47076215815</item>
    </izvorni_sadrzaj>
    <derivirana_varijabla naziv="DomainObject.Predmet.OstaliListFormatedOIB_1">
      <item>Damir Amižić, OIB 47076215815</item>
    </derivirana_varijabla>
  </DomainObject.Predmet.OstaliListFormatedOIB>
  <DomainObject.Predmet.OstaliListFormatedWithAdress>
    <izvorni_sadrzaj>
      <item>Damir Amižić, Krešimirova 32, 21311 Žrnovnica</item>
    </izvorni_sadrzaj>
    <derivirana_varijabla naziv="DomainObject.Predmet.OstaliListFormatedWithAdress_1">
      <item>Damir Amižić, Krešimirova 32, 21311 Žrnovnica</item>
    </derivirana_varijabla>
  </DomainObject.Predmet.OstaliListFormatedWithAdress>
  <DomainObject.Predmet.OstaliListFormatedWithAdressOIB>
    <izvorni_sadrzaj>
      <item>Damir Amižić, OIB 47076215815, Krešimirova 32, 21311 Žrnovnica</item>
    </izvorni_sadrzaj>
    <derivirana_varijabla naziv="DomainObject.Predmet.OstaliListFormatedWithAdressOIB_1">
      <item>Damir Amižić, OIB 47076215815, Krešimirova 32, 21311 Žrnovnica</item>
    </derivirana_varijabla>
  </DomainObject.Predmet.OstaliListFormatedWithAdressOIB>
  <DomainObject.Predmet.OstaliListNazivFormated>
    <izvorni_sadrzaj>
      <item>Damir Amižić</item>
    </izvorni_sadrzaj>
    <derivirana_varijabla naziv="DomainObject.Predmet.OstaliListNazivFormated_1">
      <item>Damir Amižić</item>
    </derivirana_varijabla>
  </DomainObject.Predmet.OstaliListNazivFormated>
  <DomainObject.Predmet.OstaliListNazivFormatedOIB>
    <izvorni_sadrzaj>
      <item>Damir Amižić, OIB 47076215815</item>
    </izvorni_sadrzaj>
    <derivirana_varijabla naziv="DomainObject.Predmet.OstaliListNazivFormatedOIB_1">
      <item>Damir Amižić, OIB 47076215815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AMIŽIĆ I &amp; S AUTO d.o.o. za promet, usluge i trgovinu</izvorni_sadrzaj>
    <derivirana_varijabla naziv="DomainObject.Predmet.ProtustrankaIDrugi_1">AMIŽIĆ I &amp; S AUTO d.o.o. za promet,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AMIŽIĆ I &amp; S AUTO d.o.o. za promet, usluge i trgovinu, OIB 07902456992, Mosorska 65, 21311 Žrnovnica</izvorni_sadrzaj>
    <derivirana_varijabla naziv="DomainObject.Predmet.ProtustrankaIDrugiAdressOIB_1">AMIŽIĆ I &amp; S AUTO d.o.o. za promet, usluge i trgovinu, OIB 07902456992, Mosorska 65,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AMIŽIĆ I &amp; S AUTO d.o.o. za promet, usluge i trgovinu</item>
      <item>Damir Amižić</item>
    </izvorni_sadrzaj>
    <derivirana_varijabla naziv="DomainObject.Predmet.SudioniciListNaziv_1">
      <item>FINANCIJSKA AGENCIJA, RC SPLIT</item>
      <item>AMIŽIĆ I &amp; S AUTO d.o.o. za promet, usluge i trgovinu</item>
      <item>Damir Amižić</item>
    </derivirana_varijabla>
  </DomainObject.Predmet.SudioniciListNaziv>
  <DomainObject.Predmet.SudioniciListAdressOIB>
    <izvorni_sadrzaj>
      <item>FINANCIJSKA AGENCIJA, RC SPLIT, OIB 85821130368, Mažuranićevo šetalište 24 b,21000 Split</item>
      <item>AMIŽIĆ I &amp; S AUTO d.o.o. za promet, usluge i trgovinu, OIB 07902456992, Mosorska 65,21311 Žrnovnica</item>
      <item>Damir Amižić, OIB 47076215815, Krešimirova 32,21311 Žrnovnica</item>
    </izvorni_sadrzaj>
    <derivirana_varijabla naziv="DomainObject.Predmet.SudioniciListAdressOIB_1">
      <item>FINANCIJSKA AGENCIJA, RC SPLIT, OIB 85821130368, Mažuranićevo šetalište 24 b,21000 Split</item>
      <item>AMIŽIĆ I &amp; S AUTO d.o.o. za promet, usluge i trgovinu, OIB 07902456992, Mosorska 65,21311 Žrnovnica</item>
      <item>Damir Amižić, OIB 47076215815, Krešimirova 32,21311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07902456992</item>
      <item>, OIB 47076215815</item>
    </izvorni_sadrzaj>
    <derivirana_varijabla naziv="DomainObject.Predmet.SudioniciListNazivOIB_1">
      <item>, OIB 85821130368</item>
      <item>, OIB 07902456992</item>
      <item>, OIB 47076215815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5626</properties:Characters>
  <properties:Lines>132</properties:Lines>
  <properties:Paragraphs>44</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2019-01-14T11:49:00Z</cp:lastPrinted>
  <dcterms:modified xmlns:xsi="http://www.w3.org/2001/XMLSchema-instance" xsi:type="dcterms:W3CDTF">2019-01-14T11:49:00Z</dcterms:modified>
  <cp:revision>30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