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d6bc" w14:paraId="a52d6bc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D07557">
        <w:t xml:space="preserve">S.D.M. GRADNJA d.o.o. Pula, </w:t>
      </w:r>
      <w:proofErr w:type="spellStart"/>
      <w:r w:rsidR="00D07557">
        <w:t>Scalierova</w:t>
      </w:r>
      <w:proofErr w:type="spellEnd"/>
      <w:r w:rsidR="00D07557">
        <w:t xml:space="preserve"> 14, OIB: 73964790421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D07557">
        <w:t xml:space="preserve">S.D.M. GRADNJA d.o.o. Pula, </w:t>
      </w:r>
      <w:proofErr w:type="spellStart"/>
      <w:r w:rsidR="00D07557">
        <w:t>Scalierova</w:t>
      </w:r>
      <w:proofErr w:type="spellEnd"/>
      <w:r w:rsidR="00D07557">
        <w:t xml:space="preserve"> 14, OIB: 73964790421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D07557">
        <w:rPr>
          <w:sz w:val="23"/>
          <w:szCs w:val="23"/>
        </w:rPr>
        <w:t>207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05E66">
        <w:rPr>
          <w:sz w:val="23"/>
          <w:szCs w:val="23"/>
        </w:rPr>
        <w:t>, v.r.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D07557">
      <w:t>207/2018-11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F7082"/>
    <w:rsid w:val="00346A61"/>
    <w:rsid w:val="003938AB"/>
    <w:rsid w:val="00462154"/>
    <w:rsid w:val="004A7039"/>
    <w:rsid w:val="004E6E5F"/>
    <w:rsid w:val="00513D3B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56D91"/>
    <w:rsid w:val="00A66521"/>
    <w:rsid w:val="00AC37E0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D07557"/>
    <w:rsid w:val="00E05E66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E6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E6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E6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E6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E6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E6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E6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E6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S.D.M. GRADNJA d.o.o. PULA zastupanog po punomoćniku Duško Mizdrak</izvorni_sadrzaj>
    <derivirana_varijabla naziv="DomainObject.Predmet.ProtustrankaFormated_1">  S.D.M. GRADNJA d.o.o. PULA zastupanog po punomoćniku Duško Mizdrak</derivirana_varijabla>
  </DomainObject.Predmet.ProtustrankaFormated>
  <DomainObject.Predmet.ProtustrankaFormatedOIB>
    <izvorni_sadrzaj>  S.D.M. GRADNJA d.o.o. PULA, OIB 73964790421 zastupanog po punomoćniku Duško Mizdrak</izvorni_sadrzaj>
    <derivirana_varijabla naziv="DomainObject.Predmet.ProtustrankaFormatedOIB_1">  S.D.M. GRADNJA d.o.o. PULA, OIB 73964790421 zastupanog po punomoćniku Duško Mizdrak</derivirana_varijabla>
  </DomainObject.Predmet.ProtustrankaFormatedOIB>
  <DomainObject.Predmet.ProtustrankaFormatedWithAdress>
    <izvorni_sadrzaj> S.D.M. GRADNJA d.o.o. PULA, Scalierova 14, 52100 Pula zastupanog po punomoćniku Duško Mizdrak</izvorni_sadrzaj>
    <derivirana_varijabla naziv="DomainObject.Predmet.ProtustrankaFormatedWithAdress_1"> S.D.M. GRADNJA d.o.o. PULA, Scalierova 14, 52100 Pula zastupanog po punomoćniku Duško Mizdrak</derivirana_varijabla>
  </DomainObject.Predmet.ProtustrankaFormatedWithAdress>
  <DomainObject.Predmet.ProtustrankaFormatedWithAdressOIB>
    <izvorni_sadrzaj> S.D.M. GRADNJA d.o.o. PULA, OIB 73964790421, Scalierova 14, 52100 Pula zastupanog po punomoćniku Duško Mizdrak</izvorni_sadrzaj>
    <derivirana_varijabla naziv="DomainObject.Predmet.ProtustrankaFormatedWithAdressOIB_1"> S.D.M. GRADNJA d.o.o. PULA, OIB 73964790421, Scalierova 14, 52100 Pula zastupanog po punomoćniku Duško Mizdrak</derivirana_varijabla>
  </DomainObject.Predmet.ProtustrankaFormatedWithAdressOIB>
  <DomainObject.Predmet.ProtustrankaWithAdress>
    <izvorni_sadrzaj>S.D.M. GRADNJA d.o.o. PULA Scalierova 14, 52100 Pula</izvorni_sadrzaj>
    <derivirana_varijabla naziv="DomainObject.Predmet.ProtustrankaWithAdress_1">S.D.M. GRADNJA d.o.o. PULA Scalierova 14, 52100 Pula</derivirana_varijabla>
  </DomainObject.Predmet.ProtustrankaWithAdress>
  <DomainObject.Predmet.ProtustrankaWithAdressOIB>
    <izvorni_sadrzaj>S.D.M. GRADNJA d.o.o. PULA, OIB 73964790421, Scalierova 14, 52100 Pula</izvorni_sadrzaj>
    <derivirana_varijabla naziv="DomainObject.Predmet.ProtustrankaWithAdressOIB_1">S.D.M. GRADNJA d.o.o. PULA, OIB 73964790421, Scalierova 14, 52100 Pula</derivirana_varijabla>
  </DomainObject.Predmet.ProtustrankaWithAdressOIB>
  <DomainObject.Predmet.ProtustrankaNazivFormated>
    <izvorni_sadrzaj>S.D.M. GRADNJA d.o.o. PULA</izvorni_sadrzaj>
    <derivirana_varijabla naziv="DomainObject.Predmet.ProtustrankaNazivFormated_1">S.D.M. GRADNJA d.o.o. PULA</derivirana_varijabla>
  </DomainObject.Predmet.ProtustrankaNazivFormated>
  <DomainObject.Predmet.ProtustrankaNazivFormatedOIB>
    <izvorni_sadrzaj>S.D.M. GRADNJA d.o.o. PULA, OIB 73964790421</izvorni_sadrzaj>
    <derivirana_varijabla naziv="DomainObject.Predmet.ProtustrankaNazivFormatedOIB_1">S.D.M. GRADNJA d.o.o. PULA, OIB 73964790421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119729.96</izvorni_sadrzaj>
    <derivirana_varijabla naziv="DomainObject.Predmet.TrenutnaVrijednost_1">119729.96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S.D.M. GRADNJA d.o.o. PULA zastupanog po punomoćniku Duško Mizdrak</item>
    </izvorni_sadrzaj>
    <derivirana_varijabla naziv="DomainObject.Predmet.ProtuStrankaListFormated_1">
      <item>S.D.M. GRADNJA d.o.o. PULA zastupanog po punomoćniku Duško Mizdrak</item>
    </derivirana_varijabla>
  </DomainObject.Predmet.ProtuStrankaListFormated>
  <DomainObject.Predmet.ProtuStrankaListFormatedOIB>
    <izvorni_sadrzaj>
      <item>S.D.M. GRADNJA d.o.o. PULA, OIB 73964790421 zastupanog po punomoćniku Duško Mizdrak</item>
    </izvorni_sadrzaj>
    <derivirana_varijabla naziv="DomainObject.Predmet.ProtuStrankaListFormatedOIB_1">
      <item>S.D.M. GRADNJA d.o.o. PULA, OIB 73964790421 zastupanog po punomoćniku Duško Mizdrak</item>
    </derivirana_varijabla>
  </DomainObject.Predmet.ProtuStrankaListFormatedOIB>
  <DomainObject.Predmet.ProtuStrankaListFormatedWithAdress>
    <izvorni_sadrzaj>
      <item>S.D.M. GRADNJA d.o.o. PULA, Scalierova 14, 52100 Pula zastupanog po punomoćniku Duško Mizdrak</item>
    </izvorni_sadrzaj>
    <derivirana_varijabla naziv="DomainObject.Predmet.ProtuStrankaListFormatedWithAdress_1">
      <item>S.D.M. GRADNJA d.o.o. PULA, Scalierova 14, 52100 Pula zastupanog po punomoćniku Duško Mizdrak</item>
    </derivirana_varijabla>
  </DomainObject.Predmet.ProtuStrankaListFormatedWithAdress>
  <DomainObject.Predmet.ProtuStrankaListFormatedWithAdressOIB>
    <izvorni_sadrzaj>
      <item>S.D.M. GRADNJA d.o.o. PULA, OIB 73964790421, Scalierova 14, 52100 Pula zastupanog po punomoćniku Duško Mizdrak</item>
    </izvorni_sadrzaj>
    <derivirana_varijabla naziv="DomainObject.Predmet.ProtuStrankaListFormatedWithAdressOIB_1">
      <item>S.D.M. GRADNJA d.o.o. PULA, OIB 73964790421, Scalierova 14, 52100 Pula zastupanog po punomoćniku Duško Mizdrak</item>
    </derivirana_varijabla>
  </DomainObject.Predmet.ProtuStrankaListFormatedWithAdressOIB>
  <DomainObject.Predmet.ProtuStrankaListNazivFormated>
    <izvorni_sadrzaj>
      <item>S.D.M. GRADNJA d.o.o. PULA</item>
    </izvorni_sadrzaj>
    <derivirana_varijabla naziv="DomainObject.Predmet.ProtuStrankaListNazivFormated_1">
      <item>S.D.M. GRADNJA d.o.o. PULA</item>
    </derivirana_varijabla>
  </DomainObject.Predmet.ProtuStrankaListNazivFormated>
  <DomainObject.Predmet.ProtuStrankaListNazivFormatedOIB>
    <izvorni_sadrzaj>
      <item>S.D.M. GRADNJA d.o.o. PULA, OIB 73964790421</item>
    </izvorni_sadrzaj>
    <derivirana_varijabla naziv="DomainObject.Predmet.ProtuStrankaListNazivFormatedOIB_1">
      <item>S.D.M. GRADNJA d.o.o. PULA, OIB 73964790421</item>
    </derivirana_varijabla>
  </DomainObject.Predmet.ProtuStrankaListNazivFormatedOIB>
  <DomainObject.Predmet.OstaliListFormated>
    <izvorni_sadrzaj>
      <item>Duško Mizdrak punomoćnik sudionika u postupku S.D.M. GRADNJA d.o.o. PULA</item>
    </izvorni_sadrzaj>
    <derivirana_varijabla naziv="DomainObject.Predmet.OstaliListFormated_1">
      <item>Duško Mizdrak punomoćnik sudionika u postupku S.D.M. GRADNJA d.o.o. PULA</item>
    </derivirana_varijabla>
  </DomainObject.Predmet.OstaliListFormated>
  <DomainObject.Predmet.OstaliListFormatedOIB>
    <izvorni_sadrzaj>
      <item>Duško Mizdrak, OIB 80466799533 punomoćnik sudionika u postupku S.D.M. GRADNJA d.o.o. PULA</item>
    </izvorni_sadrzaj>
    <derivirana_varijabla naziv="DomainObject.Predmet.OstaliListFormatedOIB_1">
      <item>Duško Mizdrak, OIB 80466799533 punomoćnik sudionika u postupku S.D.M. GRADNJA d.o.o. PULA</item>
    </derivirana_varijabla>
  </DomainObject.Predmet.OstaliListFormatedOIB>
  <DomainObject.Predmet.OstaliListFormatedWithAdress>
    <izvorni_sadrzaj>
      <item>Duško Mizdrak, SCALIEROVA 14, 52100 Pula punomoćnik sudionika u postupku S.D.M. GRADNJA d.o.o. PULA</item>
    </izvorni_sadrzaj>
    <derivirana_varijabla naziv="DomainObject.Predmet.OstaliListFormatedWithAdress_1">
      <item>Duško Mizdrak, SCALIEROVA 14, 52100 Pula punomoćnik sudionika u postupku S.D.M. GRADNJA d.o.o. PULA</item>
    </derivirana_varijabla>
  </DomainObject.Predmet.OstaliListFormatedWithAdress>
  <DomainObject.Predmet.OstaliListFormatedWithAdressOIB>
    <izvorni_sadrzaj>
      <item>Duško Mizdrak, OIB 80466799533, SCALIEROVA 14, 52100 Pula punomoćnik sudionika u postupku S.D.M. GRADNJA d.o.o. PULA</item>
    </izvorni_sadrzaj>
    <derivirana_varijabla naziv="DomainObject.Predmet.OstaliListFormatedWithAdressOIB_1">
      <item>Duško Mizdrak, OIB 80466799533, SCALIEROVA 14, 52100 Pula punomoćnik sudionika u postupku S.D.M. GRADNJA d.o.o. PULA</item>
    </derivirana_varijabla>
  </DomainObject.Predmet.OstaliListFormatedWithAdressOIB>
  <DomainObject.Predmet.OstaliListNazivFormated>
    <izvorni_sadrzaj>
      <item>Duško Mizdrak</item>
    </izvorni_sadrzaj>
    <derivirana_varijabla naziv="DomainObject.Predmet.OstaliListNazivFormated_1">
      <item>Duško Mizdrak</item>
    </derivirana_varijabla>
  </DomainObject.Predmet.OstaliListNazivFormated>
  <DomainObject.Predmet.OstaliListNazivFormatedOIB>
    <izvorni_sadrzaj>
      <item>Duško Mizdrak, OIB 80466799533</item>
    </izvorni_sadrzaj>
    <derivirana_varijabla naziv="DomainObject.Predmet.OstaliListNazivFormatedOIB_1">
      <item>Duško Mizdrak, OIB 80466799533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S.D.M. GRADNJA d.o.o. PULA</izvorni_sadrzaj>
    <derivirana_varijabla naziv="DomainObject.Predmet.ProtustrankaIDrugi_1">S.D.M.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S.D.M. GRADNJA d.o.o. PULA, OIB 73964790421, Scalierova 14, 52100 Pula</izvorni_sadrzaj>
    <derivirana_varijabla naziv="DomainObject.Predmet.ProtustrankaIDrugiAdressOIB_1">S.D.M. GRADNJA d.o.o. PULA, OIB 73964790421, Scalierova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S.D.M. GRADNJA d.o.o. PULA</item>
      <item>Duško Mizdrak</item>
    </izvorni_sadrzaj>
    <derivirana_varijabla naziv="DomainObject.Predmet.SudioniciListNaziv_1">
      <item>FINANCIJSKA AGENCIJA, RC RIJEKA, PODRUŽNICA PULA, PULA</item>
      <item>S.D.M. GRADNJA d.o.o. PULA</item>
      <item>Duško Mizdrak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izvorni_sadrzaj>
    <derivirana_varijabla naziv="DomainObject.Predmet.SudioniciListAdressOIB_1"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73964790421</item>
      <item>, OIB 80466799533</item>
    </izvorni_sadrzaj>
    <derivirana_varijabla naziv="DomainObject.Predmet.SudioniciListNazivOIB_1">
      <item>, OIB 85821130368</item>
      <item>, OIB 73964790421</item>
      <item>, OIB 80466799533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St-207/2018-4</izvorni_sadrzaj>
    <derivirana_varijabla naziv="DomainObject.PredzadnjaOdlukaIzPredmeta.Oznaka_1">St-207/2018-4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2021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2018-10-12T08:14:00Z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(St--2017-2018-11-s.d.m.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