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a262" w14:paraId="e22a262" w:rsidRDefault="00C8086A" w:rsidP="001940FB" w:rsidR="00C8086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3E0A9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C8086A" w:rsidP="00AA6BCF" w:rsidR="00C8086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8086A" w:rsidP="00C8086A" w:rsidR="00C8086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8086A" w:rsidP="00C8086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8086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8086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B75B3" w:rsidRPr="001B75B3">
        <w:rPr>
          <w:rFonts w:cs="Calibri" w:hAnsi="Calibri" w:ascii="Calibri"/>
        </w:rPr>
        <w:t>JELENA ZANCHI</w:t>
      </w:r>
      <w:r w:rsidR="001B75B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C8086A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1B75B3" w:rsidRPr="001B75B3">
        <w:rPr>
          <w:rFonts w:cs="Calibri" w:hAnsi="Calibri" w:ascii="Calibri"/>
        </w:rPr>
        <w:t>49.285,36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B75B3" w:rsidRPr="001B75B3">
        <w:rPr>
          <w:rFonts w:cs="Calibri" w:hAnsi="Calibri" w:ascii="Calibri"/>
        </w:rPr>
        <w:t>47.285,36 kn</w:t>
      </w:r>
      <w:r w:rsidR="00C8086A">
        <w:rPr>
          <w:rFonts w:cs="Calibri" w:hAnsi="Calibri" w:ascii="Calibri"/>
        </w:rPr>
        <w:t>,</w:t>
      </w:r>
      <w:r w:rsidR="001B75B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26DC1">
        <w:rPr>
          <w:rFonts w:cs="Calibri" w:eastAsia="Arial Unicode MS" w:hAnsi="Calibri" w:ascii="Calibri"/>
          <w:kern w:val="1"/>
          <w:lang w:eastAsia="ar-SA" w:val="hr-HR"/>
        </w:rPr>
        <w:t>2</w:t>
      </w:r>
      <w:r w:rsidR="001B75B3">
        <w:rPr>
          <w:rFonts w:cs="Calibri" w:eastAsia="Arial Unicode MS" w:hAnsi="Calibri" w:ascii="Calibri"/>
          <w:kern w:val="1"/>
          <w:lang w:eastAsia="ar-SA" w:val="hr-HR"/>
        </w:rPr>
        <w:t>.0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8086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1B75B3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8086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8086A" w:rsidRPr="00C8086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8086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8086A" w:rsidP="00AA6BCF" w:rsidR="00C808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8086A" w:rsidP="00AA6BCF" w:rsidR="00C808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1B75B3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B75B3" w:rsidR="00AA6BCF" w:rsidRPr="00372EC9">
        <w:trPr>
          <w:trHeight w:val="127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75B3" w:rsidP="00826DC1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B75B3">
              <w:rPr>
                <w:rFonts w:cs="Calibri" w:hAnsi="Calibri" w:ascii="Calibri"/>
              </w:rPr>
              <w:t>JELENA ZANCHI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1B75B3">
              <w:rPr>
                <w:rFonts w:cs="Calibri" w:hAnsi="Calibri" w:ascii="Calibri"/>
              </w:rPr>
              <w:t>Plančićeva 10,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1B75B3">
              <w:rPr>
                <w:rFonts w:cs="Calibri" w:hAnsi="Calibri" w:ascii="Calibri"/>
              </w:rPr>
              <w:t>88112338302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75B3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B75B3">
              <w:rPr>
                <w:rFonts w:cs="Calibri" w:hAnsi="Calibri" w:ascii="Calibri"/>
              </w:rPr>
              <w:t>Ugovor o štednom depozitu broj 81-70-80097-7, knjigovodstvena kartica članskog uloga, izračun kamata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B75B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B75B3">
              <w:rPr>
                <w:rFonts w:cs="Calibri" w:hAnsi="Calibri" w:ascii="Calibri"/>
              </w:rPr>
              <w:t>49.285,36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B75B3" w:rsidP="00826DC1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B75B3">
              <w:rPr>
                <w:rFonts w:cs="Calibri" w:hAnsi="Calibri" w:ascii="Calibri"/>
              </w:rPr>
              <w:t>47.285,36 kn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26DC1" w:rsidP="00826DC1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</w:t>
            </w:r>
            <w:r w:rsidR="001B75B3">
              <w:rPr>
                <w:rFonts w:cs="Calibri" w:hAnsi="Calibri" w:ascii="Calibri"/>
              </w:rPr>
              <w:t>.0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8086A" w:rsidP="00AA6BCF" w:rsidR="00C808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42865" w:rsidP="009859D7" w:rsidR="009859D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9D7" w:rsidP="009859D7" w:rsidR="009859D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859D7" w:rsidP="009859D7" w:rsidR="009859D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859D7" w:rsidP="009859D7" w:rsidR="009859D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859D7" w:rsidP="009859D7" w:rsidR="009859D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859D7" w:rsidP="009859D7" w:rsidR="009859D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C97" w:rsidR="00E83C97">
      <w:pPr>
        <w:spacing w:after="0"/>
      </w:pPr>
      <w:r>
        <w:separator/>
      </w:r>
    </w:p>
  </w:endnote>
  <w:endnote w:id="0" w:type="continuationSeparator">
    <w:p w:rsidRDefault="00E83C97" w:rsidR="00E83C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C97" w:rsidR="00E83C97">
      <w:pPr>
        <w:spacing w:after="0"/>
      </w:pPr>
      <w:r>
        <w:separator/>
      </w:r>
    </w:p>
  </w:footnote>
  <w:footnote w:id="0" w:type="continuationSeparator">
    <w:p w:rsidRDefault="00E83C97" w:rsidR="00E83C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6A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3B63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B75B3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1F4FB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2250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7277"/>
    <w:rsid w:val="003C0378"/>
    <w:rsid w:val="003C084D"/>
    <w:rsid w:val="003C0D5B"/>
    <w:rsid w:val="003C5F98"/>
    <w:rsid w:val="003D3D79"/>
    <w:rsid w:val="003D639A"/>
    <w:rsid w:val="003E0A9B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5E7B"/>
    <w:rsid w:val="004E675A"/>
    <w:rsid w:val="004E6ABC"/>
    <w:rsid w:val="004F2ED8"/>
    <w:rsid w:val="004F3BEE"/>
    <w:rsid w:val="004F4392"/>
    <w:rsid w:val="004F591E"/>
    <w:rsid w:val="005028C9"/>
    <w:rsid w:val="005054F8"/>
    <w:rsid w:val="005070EF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07FBE"/>
    <w:rsid w:val="008103AF"/>
    <w:rsid w:val="0081384C"/>
    <w:rsid w:val="00813AD5"/>
    <w:rsid w:val="00813F8B"/>
    <w:rsid w:val="00814987"/>
    <w:rsid w:val="00816AC0"/>
    <w:rsid w:val="00817F10"/>
    <w:rsid w:val="00822D30"/>
    <w:rsid w:val="00826DC1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A7E1C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46A6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59D7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26F6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2865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086A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3C97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F4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6A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6A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6A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6A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F4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6A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6A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6A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6A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B1A8E-8EA7-48CB-882E-49A8A293E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1429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2018-08-23T11:37:00Z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St-651/2017-183 / Podnesak - Podnesak (-183.docx)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