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f1c" w14:paraId="5a26f1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77F33">
        <w:t xml:space="preserve">MYJAVA </w:t>
      </w:r>
      <w:proofErr w:type="spellStart"/>
      <w:r w:rsidR="00977F33">
        <w:t>d.o.o</w:t>
      </w:r>
      <w:proofErr w:type="spellEnd"/>
      <w:r w:rsidR="00977F33">
        <w:t xml:space="preserve">., </w:t>
      </w:r>
      <w:proofErr w:type="spellStart"/>
      <w:r w:rsidR="00977F33">
        <w:t>Žbanjica</w:t>
      </w:r>
      <w:proofErr w:type="spellEnd"/>
      <w:r w:rsidR="00977F33">
        <w:t xml:space="preserve"> 4, </w:t>
      </w:r>
      <w:proofErr w:type="spellStart"/>
      <w:r w:rsidR="00977F33">
        <w:t>Promajna</w:t>
      </w:r>
      <w:proofErr w:type="spellEnd"/>
      <w:r w:rsidR="00977F33">
        <w:t>, OIB: 04081302549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A979EE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77F33">
        <w:t xml:space="preserve">MYJAVA </w:t>
      </w:r>
      <w:proofErr w:type="spellStart"/>
      <w:r w:rsidR="00977F33">
        <w:t>d.o.o</w:t>
      </w:r>
      <w:proofErr w:type="spellEnd"/>
      <w:r w:rsidR="00977F33">
        <w:t xml:space="preserve">., </w:t>
      </w:r>
      <w:proofErr w:type="spellStart"/>
      <w:r w:rsidR="00977F33">
        <w:t>Žbanjica</w:t>
      </w:r>
      <w:proofErr w:type="spellEnd"/>
      <w:r w:rsidR="00977F33">
        <w:t xml:space="preserve"> 4, </w:t>
      </w:r>
      <w:proofErr w:type="spellStart"/>
      <w:r w:rsidR="00977F33">
        <w:t>Promajna</w:t>
      </w:r>
      <w:proofErr w:type="spellEnd"/>
      <w:r w:rsidR="00977F33">
        <w:t xml:space="preserve">, OIB: 04081302549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977F33">
        <w:rPr>
          <w:lang w:val="hr-HR"/>
        </w:rPr>
        <w:t>2553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77F33">
        <w:rPr>
          <w:lang w:val="hr-HR"/>
        </w:rPr>
        <w:t>398.738,94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979EE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A979EE" w:rsidR="005A61D0">
      <w:pPr>
        <w:ind w:firstLine="708" w:left="7080"/>
        <w:jc w:val="center"/>
      </w:pPr>
      <w:r>
        <w:t xml:space="preserve">SUDAC </w:t>
      </w:r>
    </w:p>
    <w:p w:rsidRDefault="00A979EE" w:rsidP="00693AB7" w:rsidR="00A979EE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10E6C" w:rsidR="00473132">
    <w:pPr>
      <w:pStyle w:val="Zaglavlje"/>
      <w:jc w:val="center"/>
    </w:pPr>
  </w:p>
  <w:p w:rsidRDefault="00010E6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977F33">
      <w:t>254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0E6C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A979EE"/>
    <w:rsid w:val="00B12DB9"/>
    <w:rsid w:val="00B157B2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1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MYJAVA društvo s ograničenom odgovornošću za ugostiteljstvo i turizam</izvorni_sadrzaj>
    <derivirana_varijabla naziv="DomainObject.Predmet.ProtustrankaFormated_1">  MYJAVA društvo s ograničenom odgovornošću za ugostiteljstvo i turizam</derivirana_varijabla>
  </DomainObject.Predmet.ProtustrankaFormated>
  <DomainObject.Predmet.ProtustrankaFormatedOIB>
    <izvorni_sadrzaj>  MYJAVA društvo s ograničenom odgovornošću za ugostiteljstvo i turizam, OIB 04081302549</izvorni_sadrzaj>
    <derivirana_varijabla naziv="DomainObject.Predmet.ProtustrankaFormatedOIB_1">  MYJAVA društvo s ograničenom odgovornošću za ugostiteljstvo i turizam, OIB 04081302549</derivirana_varijabla>
  </DomainObject.Predmet.ProtustrankaFormatedOIB>
  <DomainObject.Predmet.ProtustrankaFormatedWithAdress>
    <izvorni_sadrzaj> MYJAVA društvo s ograničenom odgovornošću za ugostiteljstvo i turizam, Žbanjica 4, 21320 Promajna</izvorni_sadrzaj>
    <derivirana_varijabla naziv="DomainObject.Predmet.ProtustrankaFormatedWithAdress_1"> MYJAVA društvo s ograničenom odgovornošću za ugostiteljstvo i turizam, Žbanjica 4, 21320 Promajna</derivirana_varijabla>
  </DomainObject.Predmet.ProtustrankaFormatedWithAdress>
  <DomainObject.Predmet.ProtustrankaFormatedWithAdressOIB>
    <izvorni_sadrzaj> MYJAVA društvo s ograničenom odgovornošću za ugostiteljstvo i turizam, OIB 04081302549, Žbanjica 4, 21320 Promajna</izvorni_sadrzaj>
    <derivirana_varijabla naziv="DomainObject.Predmet.ProtustrankaFormatedWithAdressOIB_1"> MYJAVA društvo s ograničenom odgovornošću za ugostiteljstvo i turizam, OIB 04081302549, Žbanjica 4, 21320 Promajna</derivirana_varijabla>
  </DomainObject.Predmet.ProtustrankaFormatedWithAdressOIB>
  <DomainObject.Predmet.ProtustrankaWithAdress>
    <izvorni_sadrzaj>MYJAVA društvo s ograničenom odgovornošću za ugostiteljstvo i turizam Žbanjica 4, 21320 Promajna</izvorni_sadrzaj>
    <derivirana_varijabla naziv="DomainObject.Predmet.ProtustrankaWithAdress_1">MYJAVA društvo s ograničenom odgovornošću za ugostiteljstvo i turizam Žbanjica 4, 21320 Promajna</derivirana_varijabla>
  </DomainObject.Predmet.ProtustrankaWithAdress>
  <DomainObject.Predmet.ProtustrankaWithAdressOIB>
    <izvorni_sadrzaj>MYJAVA društvo s ograničenom odgovornošću za ugostiteljstvo i turizam, OIB 04081302549, Žbanjica 4, 21320 Promajna</izvorni_sadrzaj>
    <derivirana_varijabla naziv="DomainObject.Predmet.ProtustrankaWithAdressOIB_1">MYJAVA društvo s ograničenom odgovornošću za ugostiteljstvo i turizam, OIB 04081302549, Žbanjica 4, 21320 Promajna</derivirana_varijabla>
  </DomainObject.Predmet.ProtustrankaWithAdressOIB>
  <DomainObject.Predmet.ProtustrankaNazivFormated>
    <izvorni_sadrzaj>MYJAVA društvo s ograničenom odgovornošću za ugostiteljstvo i turizam</izvorni_sadrzaj>
    <derivirana_varijabla naziv="DomainObject.Predmet.ProtustrankaNazivFormated_1">MYJAVA društvo s ograničenom odgovornošću za ugostiteljstvo i turizam</derivirana_varijabla>
  </DomainObject.Predmet.ProtustrankaNazivFormated>
  <DomainObject.Predmet.ProtustrankaNazivFormatedOIB>
    <izvorni_sadrzaj>MYJAVA društvo s ograničenom odgovornošću za ugostiteljstvo i turizam, OIB 04081302549</izvorni_sadrzaj>
    <derivirana_varijabla naziv="DomainObject.Predmet.ProtustrankaNazivFormatedOIB_1">MYJAVA društvo s ograničenom odgovornošću za ugostiteljstvo i turizam, OIB 04081302549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399345.30</izvorni_sadrzaj>
    <derivirana_varijabla naziv="DomainObject.Predmet.TrenutnaVrijednost_1">399345.30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MYJAVA društvo s ograničenom odgovornošću za ugostiteljstvo i turizam</item>
    </izvorni_sadrzaj>
    <derivirana_varijabla naziv="DomainObject.Predmet.ProtuStrankaListFormated_1">
      <item>MYJAVA društvo s ograničenom odgovornošću za ugostiteljstvo i turizam</item>
    </derivirana_varijabla>
  </DomainObject.Predmet.ProtuStrankaListFormated>
  <DomainObject.Predmet.ProtuStrankaListFormatedOIB>
    <izvorni_sadrzaj>
      <item>MYJAVA društvo s ograničenom odgovornošću za ugostiteljstvo i turizam, OIB 04081302549</item>
    </izvorni_sadrzaj>
    <derivirana_varijabla naziv="DomainObject.Predmet.ProtuStrankaListFormatedOIB_1">
      <item>MYJAVA društvo s ograničenom odgovornošću za ugostiteljstvo i turizam, OIB 04081302549</item>
    </derivirana_varijabla>
  </DomainObject.Predmet.ProtuStrankaListFormatedOIB>
  <DomainObject.Predmet.ProtuStrankaListFormatedWithAdress>
    <izvorni_sadrzaj>
      <item>MYJAVA društvo s ograničenom odgovornošću za ugostiteljstvo i turizam, Žbanjica 4, 21320 Promajna</item>
    </izvorni_sadrzaj>
    <derivirana_varijabla naziv="DomainObject.Predmet.ProtuStrankaListFormatedWithAdress_1">
      <item>MYJAVA društvo s ograničenom odgovornošću za ugostiteljstvo i turizam, Žbanjica 4, 21320 Promajna</item>
    </derivirana_varijabla>
  </DomainObject.Predmet.ProtuStrankaListFormatedWithAdress>
  <DomainObject.Predmet.ProtuStrankaListFormatedWithAdressOIB>
    <izvorni_sadrzaj>
      <item>MYJAVA društvo s ograničenom odgovornošću za ugostiteljstvo i turizam, OIB 04081302549, Žbanjica 4, 21320 Promajna</item>
    </izvorni_sadrzaj>
    <derivirana_varijabla naziv="DomainObject.Predmet.ProtuStrankaListFormatedWithAdressOIB_1">
      <item>MYJAVA društvo s ograničenom odgovornošću za ugostiteljstvo i turizam, OIB 04081302549, Žbanjica 4, 21320 Promajna</item>
    </derivirana_varijabla>
  </DomainObject.Predmet.ProtuStrankaListFormatedWithAdressOIB>
  <DomainObject.Predmet.ProtuStrankaListNazivFormated>
    <izvorni_sadrzaj>
      <item>MYJAVA društvo s ograničenom odgovornošću za ugostiteljstvo i turizam</item>
    </izvorni_sadrzaj>
    <derivirana_varijabla naziv="DomainObject.Predmet.ProtuStrankaListNazivFormated_1">
      <item>MYJAVA društvo s ograničenom odgovornošću za ugostiteljstvo i turizam</item>
    </derivirana_varijabla>
  </DomainObject.Predmet.ProtuStrankaListNazivFormated>
  <DomainObject.Predmet.ProtuStrankaListNazivFormatedOIB>
    <izvorni_sadrzaj>
      <item>MYJAVA društvo s ograničenom odgovornošću za ugostiteljstvo i turizam, OIB 04081302549</item>
    </izvorni_sadrzaj>
    <derivirana_varijabla naziv="DomainObject.Predmet.ProtuStrankaListNazivFormatedOIB_1">
      <item>MYJAVA društvo s ograničenom odgovornošću za ugostiteljstvo i turizam, OIB 04081302549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MYJAVA društvo s ograničenom odgovornošću za ugostiteljstvo i turizam</izvorni_sadrzaj>
    <derivirana_varijabla naziv="DomainObject.Predmet.ProtustrankaIDrugi_1">MYJAVA društvo s ograničenom odgovornošću za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MYJAVA društvo s ograničenom odgovornošću za ugostiteljstvo i turizam, OIB 04081302549, Žbanjica 4, 21320 Promajna</izvorni_sadrzaj>
    <derivirana_varijabla naziv="DomainObject.Predmet.ProtustrankaIDrugiAdressOIB_1">MYJAVA društvo s ograničenom odgovornošću za ugostiteljstvo i turizam, OIB 04081302549, Žbanjica 4,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MYJAVA društvo s ograničenom odgovornošću za ugostiteljstvo i turizam</item>
    </izvorni_sadrzaj>
    <derivirana_varijabla naziv="DomainObject.Predmet.SudioniciListNaziv_1">
      <item>FINA SPLIT</item>
      <item>MYJAVA društvo s ograničenom odgovornošću za ugostiteljstvo i turizam</item>
    </derivirana_varijabla>
  </DomainObject.Predmet.SudioniciListNaziv>
  <DomainObject.Predmet.SudioniciListAdressOIB>
    <izvorni_sadrzaj>
      <item>FINA SPLIT, OIB 85821130368, Mažuranićevo šetalište 24 b,21000 Split</item>
      <item>MYJAVA društvo s ograničenom odgovornošću za ugostiteljstvo i turizam, OIB 04081302549, Žbanjica 4,21320 Promajna</item>
    </izvorni_sadrzaj>
    <derivirana_varijabla naziv="DomainObject.Predmet.SudioniciListAdressOIB_1">
      <item>FINA SPLIT, OIB 85821130368, Mažuranićevo šetalište 24 b,21000 Split</item>
      <item>MYJAVA društvo s ograničenom odgovornošću za ugostiteljstvo i turizam, OIB 04081302549, Žbanjica 4,21320 Promajna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04081302549</item>
    </izvorni_sadrzaj>
    <derivirana_varijabla naziv="DomainObject.Predmet.SudioniciListNazivOIB_1">
      <item>, OIB 85821130368</item>
      <item>, OIB 04081302549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1741</properties:Characters>
  <properties:Lines>46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2017-01-11T10:55:00Z</cp:lastPrinted>
  <dcterms:modified xmlns:xsi="http://www.w3.org/2001/XMLSchema-instance" xsi:type="dcterms:W3CDTF">2017-01-11T10:56:00Z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