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100f" w14:paraId="709100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156E8A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 xml:space="preserve">ovodom </w:t>
      </w:r>
      <w:r w:rsidR="00156E8A">
        <w:t>zahtjeva Financijske agencije, Regionalni centar Zagreb, Podružnica Varaždina, za pokretanje skraćenog stečajnog postupka protiv dužnika</w:t>
      </w:r>
      <w:r w:rsidR="00455664">
        <w:t xml:space="preserve"> </w:t>
      </w:r>
      <w:r w:rsidR="00455664">
        <w:rPr>
          <w:snapToGrid w:val="false"/>
        </w:rPr>
        <w:t>HABJAN d.o.o., Donja Dubrava, Zlatarski Strmec 13, OIB: 78977473617</w:t>
      </w:r>
      <w:r w:rsidR="00156E8A">
        <w:t xml:space="preserve">, te prijedloga </w:t>
      </w:r>
      <w:r w:rsidR="0028752D">
        <w:t xml:space="preserve">Republike Hrvatske, Ministarstva Financija, Porezne uprave, Područnog ureda Sjeverna Hrvatska, </w:t>
      </w:r>
      <w:r w:rsidR="007E0FAF">
        <w:t xml:space="preserve">za </w:t>
      </w:r>
      <w:r w:rsidR="0028752D">
        <w:t>otvaranje</w:t>
      </w:r>
      <w:r w:rsidR="007E0FAF">
        <w:t xml:space="preserve"> stečajnog postupka </w:t>
      </w:r>
      <w:r w:rsidR="00156E8A">
        <w:t>nad istim dužnikom</w:t>
      </w:r>
      <w:r w:rsidR="007E0FAF">
        <w:t>,</w:t>
      </w:r>
      <w:r w:rsidR="006C000C">
        <w:rPr>
          <w:rFonts w:cs="Times New Roman"/>
        </w:rPr>
        <w:t xml:space="preserve"> 22</w:t>
      </w:r>
      <w:r w:rsidR="0028752D">
        <w:rPr>
          <w:rFonts w:cs="Times New Roman"/>
        </w:rPr>
        <w:t xml:space="preserve">. rujna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156E8A" w:rsidP="00156E8A" w:rsidR="00156E8A" w:rsidRPr="00156E8A">
      <w:pPr>
        <w:suppressAutoHyphens w:val="false"/>
        <w:ind w:firstLine="709"/>
        <w:jc w:val="both"/>
      </w:pPr>
      <w:r w:rsidRPr="00FA4E91">
        <w:t>Pozivaju se osobe koje imaju pravni interes za provedbom ovog stečajnog postupka nad stečajnim dužnikom</w:t>
      </w:r>
      <w:r w:rsidRPr="00156E8A">
        <w:t xml:space="preserve"> </w:t>
      </w:r>
      <w:r w:rsidR="00FC7B68">
        <w:rPr>
          <w:snapToGrid w:val="false"/>
        </w:rPr>
        <w:t>HABJAN d.o.o., Donja Dubrava, Zlatarski Strmec 13, OIB: 78977473617</w:t>
      </w:r>
      <w:r w:rsidRPr="00FA4E91"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 w:rsidR="006C000C">
        <w:t>om na poslovni broj spisa St-607</w:t>
      </w:r>
      <w:r w:rsidRPr="00FA4E91">
        <w:t>/16,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C000C">
        <w:rPr>
          <w:rFonts w:cs="Times New Roman"/>
        </w:rPr>
        <w:t>22</w:t>
      </w:r>
      <w:r w:rsidR="0028752D">
        <w:rPr>
          <w:rFonts w:cs="Times New Roman"/>
        </w:rPr>
        <w:t>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A7E" w:rsidP="00BA0147" w:rsidR="00865A7E">
      <w:r>
        <w:separator/>
      </w:r>
    </w:p>
  </w:endnote>
  <w:endnote w:id="0" w:type="continuationSeparator">
    <w:p w:rsidRDefault="00865A7E" w:rsidP="00BA0147" w:rsidR="0086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A7E" w:rsidP="00BA0147" w:rsidR="00865A7E">
      <w:r>
        <w:separator/>
      </w:r>
    </w:p>
  </w:footnote>
  <w:footnote w:id="0" w:type="continuationSeparator">
    <w:p w:rsidRDefault="00865A7E" w:rsidP="00BA0147" w:rsidR="0086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00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6C000C">
      <w:t>607/16-11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56E8A"/>
    <w:rsid w:val="001611DE"/>
    <w:rsid w:val="001D0412"/>
    <w:rsid w:val="001D2BCB"/>
    <w:rsid w:val="00217753"/>
    <w:rsid w:val="002341FF"/>
    <w:rsid w:val="0028752D"/>
    <w:rsid w:val="002A7BAD"/>
    <w:rsid w:val="002D481B"/>
    <w:rsid w:val="002D4F2D"/>
    <w:rsid w:val="00317223"/>
    <w:rsid w:val="00330C13"/>
    <w:rsid w:val="003538D1"/>
    <w:rsid w:val="00363E19"/>
    <w:rsid w:val="003A689F"/>
    <w:rsid w:val="003B3055"/>
    <w:rsid w:val="003F0BEA"/>
    <w:rsid w:val="00400984"/>
    <w:rsid w:val="00406AF2"/>
    <w:rsid w:val="0044358D"/>
    <w:rsid w:val="00455664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000C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80270A"/>
    <w:rsid w:val="00806764"/>
    <w:rsid w:val="00865A7E"/>
    <w:rsid w:val="00883943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1E3"/>
    <w:rsid w:val="00EC3F7F"/>
    <w:rsid w:val="00EF04AA"/>
    <w:rsid w:val="00EF51DF"/>
    <w:rsid w:val="00F04E7C"/>
    <w:rsid w:val="00F07400"/>
    <w:rsid w:val="00FA6566"/>
    <w:rsid w:val="00FC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C3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C3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HABJAN društvo s ograničenom odgovornošću za proizvodnju, trgovinu i usluge</izvorni_sadrzaj>
    <derivirana_varijabla naziv="DomainObject.Predmet.ProtustrankaFormated_1">  HABJAN društvo s ograničenom odgovornošću za proizvodnju, trgovinu i usluge</derivirana_varijabla>
  </DomainObject.Predmet.ProtustrankaFormated>
  <DomainObject.Predmet.ProtustrankaFormatedOIB>
    <izvorni_sadrzaj>  HABJAN društvo s ograničenom odgovornošću za proizvodnju, trgovinu i usluge, OIB 78977473617</izvorni_sadrzaj>
    <derivirana_varijabla naziv="DomainObject.Predmet.ProtustrankaFormatedOIB_1">  HABJAN društvo s ograničenom odgovornošću za proizvodnju, trgovinu i usluge, OIB 78977473617</derivirana_varijabla>
  </DomainObject.Predmet.ProtustrankaFormatedOIB>
  <DomainObject.Predmet.ProtustrankaFormatedWithAdress>
    <izvorni_sadrzaj> HABJAN društvo s ograničenom odgovornošću za proizvodnju, trgovinu i usluge, Zlatarski Strmec 13, 40320 Donja Dubrava</izvorni_sadrzaj>
    <derivirana_varijabla naziv="DomainObject.Predmet.ProtustrankaFormatedWithAdress_1"> HABJAN društvo s ograničenom odgovornošću za proizvodnju, trgovinu i usluge, Zlatarski Strmec 13, 40320 Donja Dubrava</derivirana_varijabla>
  </DomainObject.Predmet.ProtustrankaFormatedWithAdress>
  <DomainObject.Predmet.ProtustrankaFormatedWithAdressOIB>
    <izvorni_sadrzaj> HABJAN društvo s ograničenom odgovornošću za proizvodnju, trgovinu i usluge, OIB 78977473617, Zlatarski Strmec 13, 40320 Donja Dubrava</izvorni_sadrzaj>
    <derivirana_varijabla naziv="DomainObject.Predmet.ProtustrankaFormatedWithAdressOIB_1"> HABJAN društvo s ograničenom odgovornošću za proizvodnju, trgovinu i usluge, OIB 78977473617, Zlatarski Strmec 13, 40320 Donja Dubrava</derivirana_varijabla>
  </DomainObject.Predmet.ProtustrankaFormatedWithAdressOIB>
  <DomainObject.Predmet.ProtustrankaWithAdress>
    <izvorni_sadrzaj>HABJAN društvo s ograničenom odgovornošću za proizvodnju, trgovinu i usluge Zlatarski Strmec 13, 40320 Donja Dubrava</izvorni_sadrzaj>
    <derivirana_varijabla naziv="DomainObject.Predmet.ProtustrankaWithAdress_1">HABJAN društvo s ograničenom odgovornošću za proizvodnju, trgovinu i usluge Zlatarski Strmec 13, 40320 Donja Dubrava</derivirana_varijabla>
  </DomainObject.Predmet.ProtustrankaWithAdress>
  <DomainObject.Predmet.ProtustrankaWithAdressOIB>
    <izvorni_sadrzaj>HABJAN društvo s ograničenom odgovornošću za proizvodnju, trgovinu i usluge, OIB 78977473617, Zlatarski Strmec 13, 40320 Donja Dubrava</izvorni_sadrzaj>
    <derivirana_varijabla naziv="DomainObject.Predmet.ProtustrankaWithAdressOIB_1">HABJAN društvo s ograničenom odgovornošću za proizvodnju, trgovinu i usluge, OIB 78977473617, Zlatarski Strmec 13, 40320 Donja Dubrava</derivirana_varijabla>
  </DomainObject.Predmet.ProtustrankaWithAdressOIB>
  <DomainObject.Predmet.ProtustrankaNazivFormated>
    <izvorni_sadrzaj>HABJAN društvo s ograničenom odgovornošću za proizvodnju, trgovinu i usluge</izvorni_sadrzaj>
    <derivirana_varijabla naziv="DomainObject.Predmet.ProtustrankaNazivFormated_1">HABJAN društvo s ograničenom odgovornošću za proizvodnju, trgovinu i usluge</derivirana_varijabla>
  </DomainObject.Predmet.ProtustrankaNazivFormated>
  <DomainObject.Predmet.ProtustrankaNazivFormatedOIB>
    <izvorni_sadrzaj>HABJAN društvo s ograničenom odgovornošću za proizvodnju, trgovinu i usluge, OIB 78977473617</izvorni_sadrzaj>
    <derivirana_varijabla naziv="DomainObject.Predmet.ProtustrankaNazivFormatedOIB_1">HABJAN društvo s ograničenom odgovornošću za proizvodnju, trgovinu i usluge, OIB 78977473617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10449.75</izvorni_sadrzaj>
    <derivirana_varijabla naziv="DomainObject.Predmet.TrenutnaVrijednost_1">10449.75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HABJAN društvo s ograničenom odgovornošću za proizvodnju, trgovinu i usluge</item>
    </izvorni_sadrzaj>
    <derivirana_varijabla naziv="DomainObject.Predmet.ProtuStrankaListFormated_1">
      <item>HABJAN društvo s ograničenom odgovornošću za proizvodnju, trgovinu i usluge</item>
    </derivirana_varijabla>
  </DomainObject.Predmet.ProtuStrankaListFormated>
  <DomainObject.Predmet.ProtuStrankaListFormatedOIB>
    <izvorni_sadrzaj>
      <item>HABJAN društvo s ograničenom odgovornošću za proizvodnju, trgovinu i usluge, OIB 78977473617</item>
    </izvorni_sadrzaj>
    <derivirana_varijabla naziv="DomainObject.Predmet.ProtuStrankaListFormatedOIB_1">
      <item>HABJAN društvo s ograničenom odgovornošću za proizvodnju, trgovinu i usluge, OIB 78977473617</item>
    </derivirana_varijabla>
  </DomainObject.Predmet.ProtuStrankaListFormatedOIB>
  <DomainObject.Predmet.ProtuStrankaListFormatedWithAdress>
    <izvorni_sadrzaj>
      <item>HABJAN društvo s ograničenom odgovornošću za proizvodnju, trgovinu i usluge, Zlatarski Strmec 13, 40320 Donja Dubrava</item>
    </izvorni_sadrzaj>
    <derivirana_varijabla naziv="DomainObject.Predmet.ProtuStrankaListFormatedWithAdress_1">
      <item>HABJAN društvo s ograničenom odgovornošću za proizvodnju, trgovinu i usluge, Zlatarski Strmec 13, 40320 Donja Dubrava</item>
    </derivirana_varijabla>
  </DomainObject.Predmet.ProtuStrankaListFormatedWithAdress>
  <DomainObject.Predmet.ProtuStrankaListFormatedWithAdressOIB>
    <izvorni_sadrzaj>
      <item>HABJAN društvo s ograničenom odgovornošću za proizvodnju, trgovinu i usluge, OIB 78977473617, Zlatarski Strmec 13, 40320 Donja Dubrava</item>
    </izvorni_sadrzaj>
    <derivirana_varijabla naziv="DomainObject.Predmet.ProtuStrankaListFormatedWithAdressOIB_1">
      <item>HABJAN društvo s ograničenom odgovornošću za proizvodnju, trgovinu i usluge, OIB 78977473617, Zlatarski Strmec 13, 40320 Donja Dubrava</item>
    </derivirana_varijabla>
  </DomainObject.Predmet.ProtuStrankaListFormatedWithAdressOIB>
  <DomainObject.Predmet.ProtuStrankaListNazivFormated>
    <izvorni_sadrzaj>
      <item>HABJAN društvo s ograničenom odgovornošću za proizvodnju, trgovinu i usluge</item>
    </izvorni_sadrzaj>
    <derivirana_varijabla naziv="DomainObject.Predmet.ProtuStrankaListNazivFormated_1">
      <item>HABJAN društvo s ograničenom odgovornošću za proizvodnju, trgovinu i usluge</item>
    </derivirana_varijabla>
  </DomainObject.Predmet.ProtuStrankaListNazivFormated>
  <DomainObject.Predmet.ProtuStrankaListNazivFormatedOIB>
    <izvorni_sadrzaj>
      <item>HABJAN društvo s ograničenom odgovornošću za proizvodnju, trgovinu i usluge, OIB 78977473617</item>
    </izvorni_sadrzaj>
    <derivirana_varijabla naziv="DomainObject.Predmet.ProtuStrankaListNazivFormatedOIB_1">
      <item>HABJAN društvo s ograničenom odgovornošću za proizvodnju, trgovinu i usluge, OIB 78977473617</item>
    </derivirana_varijabla>
  </DomainObject.Predmet.ProtuStrankaListNazivFormatedOIB>
  <DomainObject.Predmet.OstaliListFormated>
    <izvorni_sadrzaj>
      <item>sudski registar</item>
      <item>Zoran Habjan</item>
      <item>e-oglasna ploča</item>
      <item>ŽDO u Varaždinu</item>
    </izvorni_sadrzaj>
    <derivirana_varijabla naziv="DomainObject.Predmet.OstaliListFormated_1">
      <item>sudski registar</item>
      <item>Zoran Habjan</item>
      <item>e-oglasna ploča</item>
      <item>ŽDO u Varaždinu</item>
    </derivirana_varijabla>
  </DomainObject.Predmet.OstaliListFormated>
  <DomainObject.Predmet.OstaliListFormatedOIB>
    <izvorni_sadrzaj>
      <item>sudski registar</item>
      <item>Zoran Habjan, OIB 50667393302</item>
      <item>e-oglasna ploča</item>
      <item>ŽDO u Varaždinu</item>
    </izvorni_sadrzaj>
    <derivirana_varijabla naziv="DomainObject.Predmet.OstaliListFormatedOIB_1">
      <item>sudski registar</item>
      <item>Zoran Habjan, OIB 50667393302</item>
      <item>e-oglasna ploča</item>
      <item>ŽDO u Varaždinu</item>
    </derivirana_varijabla>
  </DomainObject.Predmet.OstaliListFormatedOIB>
  <DomainObject.Predmet.OstaliListFormatedWithAdress>
    <izvorni_sadrzaj>
      <item>sudski registar</item>
      <item>Zoran Habjan, Zlatarski Strmec 13, 40320 Donja Dubrava</item>
      <item>e-oglasna ploča</item>
      <item>ŽDO u Varaždinu</item>
    </izvorni_sadrzaj>
    <derivirana_varijabla naziv="DomainObject.Predmet.OstaliListFormatedWithAdress_1">
      <item>sudski registar</item>
      <item>Zoran Habjan, Zlatarski Strmec 13, 40320 Donja Dubrava</item>
      <item>e-oglasna ploča</item>
      <item>ŽDO u Varaždinu</item>
    </derivirana_varijabla>
  </DomainObject.Predmet.OstaliListFormatedWithAdress>
  <DomainObject.Predmet.OstaliListFormatedWithAdressOIB>
    <izvorni_sadrzaj>
      <item>sudski registar</item>
      <item>Zoran Habjan, OIB 50667393302, Zlatarski Strmec 13, 40320 Donja Dubrava</item>
      <item>e-oglasna ploča</item>
      <item>ŽDO u Varaždinu</item>
    </izvorni_sadrzaj>
    <derivirana_varijabla naziv="DomainObject.Predmet.OstaliListFormatedWithAdressOIB_1">
      <item>sudski registar</item>
      <item>Zoran Habjan, OIB 50667393302, Zlatarski Strmec 13, 40320 Donja Dubrava</item>
      <item>e-oglasna ploča</item>
      <item>ŽDO u Varaždinu</item>
    </derivirana_varijabla>
  </DomainObject.Predmet.OstaliListFormatedWithAdressOIB>
  <DomainObject.Predmet.OstaliListNazivFormated>
    <izvorni_sadrzaj>
      <item>sudski registar</item>
      <item>Zoran Habjan</item>
      <item>e-oglasna ploča</item>
      <item>ŽDO u Varaždinu</item>
    </izvorni_sadrzaj>
    <derivirana_varijabla naziv="DomainObject.Predmet.OstaliListNazivFormated_1">
      <item>sudski registar</item>
      <item>Zoran Habjan</item>
      <item>e-oglasna ploča</item>
      <item>ŽDO u Varaždinu</item>
    </derivirana_varijabla>
  </DomainObject.Predmet.OstaliListNazivFormated>
  <DomainObject.Predmet.OstaliListNazivFormatedOIB>
    <izvorni_sadrzaj>
      <item>sudski registar</item>
      <item>Zoran Habjan, OIB 50667393302</item>
      <item>e-oglasna ploča</item>
      <item>ŽDO u Varaždinu</item>
    </izvorni_sadrzaj>
    <derivirana_varijabla naziv="DomainObject.Predmet.OstaliListNazivFormatedOIB_1">
      <item>sudski registar</item>
      <item>Zoran Habjan, OIB 50667393302</item>
      <item>e-oglasna ploča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HABJAN društvo s ograničenom odgovornošću za proizvodnju, trgovinu i usluge</izvorni_sadrzaj>
    <derivirana_varijabla naziv="DomainObject.Predmet.ProtustrankaIDrugi_1">HABJAN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HABJAN društvo s ograničenom odgovornošću za proizvodnju, trgovinu i usluge, OIB 78977473617, Zlatarski Strmec 13, 40320 Donja Dubrava</izvorni_sadrzaj>
    <derivirana_varijabla naziv="DomainObject.Predmet.ProtustrankaIDrugiAdressOIB_1">HABJAN društvo s ograničenom odgovornošću za proizvodnju, trgovinu i usluge, OIB 78977473617, Zlatarski Strmec 13,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St-607/2016-5</izvorni_sadrzaj>
    <derivirana_varijabla naziv="DomainObject.Predmet.OdlukaRjesenje.Oznaka_1">St-607/2016-5</derivirana_varijabla>
  </DomainObject.Predmet.OdlukaRjesenje.Oznaka>
  <DomainObject.Predmet.SudioniciListNaziv>
    <izvorni_sadrzaj>
      <item>Financijska agencija</item>
      <item>HABJAN društvo s ograničenom odgovornošću za proizvodnju, trgovinu i usluge</item>
      <item>sudski registar</item>
      <item>Zoran Habjan</item>
      <item>e-oglasna ploča</item>
      <item>ŽDO u Varaždinu</item>
    </izvorni_sadrzaj>
    <derivirana_varijabla naziv="DomainObject.Predmet.SudioniciListNaziv_1">
      <item>Financijska agencija</item>
      <item>HABJAN društvo s ograničenom odgovornošću za proizvodnju, trgovinu i usluge</item>
      <item>sudski registar</item>
      <item>Zoran Habjan</item>
      <item>e-oglasna ploča</item>
      <item>ŽDO u Varaždinu</item>
    </derivirana_varijabla>
  </DomainObject.Predmet.SudioniciListNaziv>
  <DomainObject.Predmet.SudioniciListAdressOIB>
    <izvorni_sadrzaj>
      <item>Financijska agencija, OIB 85821130368</item>
      <item>HABJAN društvo s ograničenom odgovornošću za proizvodnju, trgovinu i usluge, OIB 78977473617, Zlatarski Strmec 13,40320 Donja Dubrava</item>
      <item>sudski registar</item>
      <item>Zoran Habjan, OIB 50667393302, Zlatarski Strmec 13,40320 Donja Dubrava</item>
      <item>e-oglasna ploča</item>
      <item>ŽDO u Varaždinu</item>
    </izvorni_sadrzaj>
    <derivirana_varijabla naziv="DomainObject.Predmet.SudioniciListAdressOIB_1">
      <item>Financijska agencija, OIB 85821130368</item>
      <item>HABJAN društvo s ograničenom odgovornošću za proizvodnju, trgovinu i usluge, OIB 78977473617, Zlatarski Strmec 13,40320 Donja Dubrava</item>
      <item>sudski registar</item>
      <item>Zoran Habjan, OIB 50667393302, Zlatarski Strmec 13,40320 Donja Dubrava</item>
      <item>e-oglasna ploča</item>
      <item>ŽDO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78977473617</item>
      <item>, OIB null</item>
      <item>, OIB 50667393302</item>
      <item>, OIB null</item>
      <item>, OIB null</item>
    </izvorni_sadrzaj>
    <derivirana_varijabla naziv="DomainObject.Predmet.SudioniciListNazivOIB_1">
      <item>, OIB 85821130368</item>
      <item>, OIB 78977473617</item>
      <item>, OIB null</item>
      <item>, OIB 50667393302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E9398-60AF-4FB2-8543-AC7933AAD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1645</properties:Characters>
  <properties:Lines>51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2016-09-22T07:52:00Z</cp:lastPrinted>
  <dcterms:modified xmlns:xsi="http://www.w3.org/2001/XMLSchema-instance" xsi:type="dcterms:W3CDTF">2016-09-22T07:53:00Z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