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b922" w14:paraId="457b92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04B16">
        <w:rPr>
          <w:color w:themeColor="text1" w:val="000000"/>
        </w:rPr>
        <w:t xml:space="preserve">TRAVEL-DR, Split, </w:t>
      </w:r>
      <w:proofErr w:type="spellStart"/>
      <w:r w:rsidR="00804B16">
        <w:rPr>
          <w:color w:themeColor="text1" w:val="000000"/>
        </w:rPr>
        <w:t>A.G</w:t>
      </w:r>
      <w:proofErr w:type="spellEnd"/>
      <w:r w:rsidR="00804B16">
        <w:rPr>
          <w:color w:themeColor="text1" w:val="000000"/>
        </w:rPr>
        <w:t>. Matoša 25, OIB: 41962519853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04B16">
        <w:rPr>
          <w:color w:themeColor="text1" w:val="000000"/>
        </w:rPr>
        <w:t xml:space="preserve">TRAVEL-DR, Split, </w:t>
      </w:r>
      <w:proofErr w:type="spellStart"/>
      <w:r w:rsidR="00804B16">
        <w:rPr>
          <w:color w:themeColor="text1" w:val="000000"/>
        </w:rPr>
        <w:t>A.G</w:t>
      </w:r>
      <w:proofErr w:type="spellEnd"/>
      <w:r w:rsidR="00804B16">
        <w:rPr>
          <w:color w:themeColor="text1" w:val="000000"/>
        </w:rPr>
        <w:t>. Matoša 25, OIB: 41962519853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804B16">
        <w:rPr>
          <w:color w:themeColor="text1" w:val="000000"/>
        </w:rPr>
        <w:t>2120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04B16">
        <w:rPr>
          <w:color w:themeColor="text1" w:val="000000"/>
        </w:rPr>
        <w:t>1.017.406,75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804B16">
      <w:rPr>
        <w:color w:themeColor="text1" w:val="000000"/>
      </w:rPr>
      <w:t>1740</w:t>
    </w:r>
    <w:r w:rsidR="00E2567B">
      <w:rPr>
        <w:color w:themeColor="text1" w:val="000000"/>
      </w:rPr>
      <w:t>/201</w:t>
    </w:r>
    <w:r w:rsidR="00E41B08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586F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04B16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St-1740/2015</izvorni_sadrzaj>
    <derivirana_varijabla naziv="DomainObject.Predmet.OznakaBroj_1">St-1740/2015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TRAVEL-DR, d.o.o za prijevoz, usluge, ugostiteljstvo i trgovinu</izvorni_sadrzaj>
    <derivirana_varijabla naziv="DomainObject.Predmet.ProtustrankaFormated_1">  TRAVEL-DR, d.o.o za prijevoz, usluge, ugostiteljstvo i trgovinu</derivirana_varijabla>
  </DomainObject.Predmet.ProtustrankaFormated>
  <DomainObject.Predmet.ProtustrankaFormatedOIB>
    <izvorni_sadrzaj>  TRAVEL-DR, d.o.o za prijevoz, usluge, ugostiteljstvo i trgovinu, OIB 41962519853</izvorni_sadrzaj>
    <derivirana_varijabla naziv="DomainObject.Predmet.ProtustrankaFormatedOIB_1">  TRAVEL-DR, d.o.o za prijevoz, usluge, ugostiteljstvo i trgovinu, OIB 41962519853</derivirana_varijabla>
  </DomainObject.Predmet.ProtustrankaFormatedOIB>
  <DomainObject.Predmet.ProtustrankaFormatedWithAdress>
    <izvorni_sadrzaj> TRAVEL-DR, d.o.o za prijevoz, usluge, ugostiteljstvo i trgovinu, A.G.Matoša 25, 21000 Split</izvorni_sadrzaj>
    <derivirana_varijabla naziv="DomainObject.Predmet.ProtustrankaFormatedWithAdress_1"> TRAVEL-DR, d.o.o za prijevoz, usluge, ugostiteljstvo i trgovinu, A.G.Matoša 25, 21000 Split</derivirana_varijabla>
  </DomainObject.Predmet.ProtustrankaFormatedWithAdress>
  <DomainObject.Predmet.ProtustrankaFormatedWithAdressOIB>
    <izvorni_sadrzaj> TRAVEL-DR, d.o.o za prijevoz, usluge, ugostiteljstvo i trgovinu, OIB 41962519853, A.G.Matoša 25, 21000 Split</izvorni_sadrzaj>
    <derivirana_varijabla naziv="DomainObject.Predmet.ProtustrankaFormatedWithAdressOIB_1"> TRAVEL-DR, d.o.o za prijevoz, usluge, ugostiteljstvo i trgovinu, OIB 41962519853, A.G.Matoša 25, 21000 Split</derivirana_varijabla>
  </DomainObject.Predmet.ProtustrankaFormatedWithAdressOIB>
  <DomainObject.Predmet.ProtustrankaWithAdress>
    <izvorni_sadrzaj>TRAVEL-DR, d.o.o za prijevoz, usluge, ugostiteljstvo i trgovinu A.G.Matoša 25, 21000 Split</izvorni_sadrzaj>
    <derivirana_varijabla naziv="DomainObject.Predmet.ProtustrankaWithAdress_1">TRAVEL-DR, d.o.o za prijevoz, usluge, ugostiteljstvo i trgovinu A.G.Matoša 25, 21000 Split</derivirana_varijabla>
  </DomainObject.Predmet.ProtustrankaWithAdress>
  <DomainObject.Predmet.ProtustrankaWithAdressOIB>
    <izvorni_sadrzaj>TRAVEL-DR, d.o.o za prijevoz, usluge, ugostiteljstvo i trgovinu, OIB 41962519853, A.G.Matoša 25, 21000 Split</izvorni_sadrzaj>
    <derivirana_varijabla naziv="DomainObject.Predmet.ProtustrankaWithAdressOIB_1">TRAVEL-DR, d.o.o za prijevoz, usluge, ugostiteljstvo i trgovinu, OIB 41962519853, A.G.Matoša 25, 21000 Split</derivirana_varijabla>
  </DomainObject.Predmet.ProtustrankaWithAdressOIB>
  <DomainObject.Predmet.ProtustrankaNazivFormated>
    <izvorni_sadrzaj>TRAVEL-DR, d.o.o za prijevoz, usluge, ugostiteljstvo i trgovinu</izvorni_sadrzaj>
    <derivirana_varijabla naziv="DomainObject.Predmet.ProtustrankaNazivFormated_1">TRAVEL-DR, d.o.o za prijevoz, usluge, ugostiteljstvo i trgovinu</derivirana_varijabla>
  </DomainObject.Predmet.ProtustrankaNazivFormated>
  <DomainObject.Predmet.ProtustrankaNazivFormatedOIB>
    <izvorni_sadrzaj>TRAVEL-DR, d.o.o za prijevoz, usluge, ugostiteljstvo i trgovinu, OIB 41962519853</izvorni_sadrzaj>
    <derivirana_varijabla naziv="DomainObject.Predmet.ProtustrankaNazivFormatedOIB_1">TRAVEL-DR, d.o.o za prijevoz, usluge, ugostiteljstvo i trgovinu, OIB 41962519853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1017406.75</izvorni_sadrzaj>
    <derivirana_varijabla naziv="DomainObject.Predmet.TrenutnaVrijednost_1">1017406.75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TRAVEL-DR, d.o.o za prijevoz, usluge, ugostiteljstvo i trgovinu</item>
    </izvorni_sadrzaj>
    <derivirana_varijabla naziv="DomainObject.Predmet.ProtuStrankaListFormated_1">
      <item>TRAVEL-DR, d.o.o za prijevoz, usluge, ugostiteljstvo i trgovinu</item>
    </derivirana_varijabla>
  </DomainObject.Predmet.ProtuStrankaListFormated>
  <DomainObject.Predmet.ProtuStrankaListFormatedOIB>
    <izvorni_sadrzaj>
      <item>TRAVEL-DR, d.o.o za prijevoz, usluge, ugostiteljstvo i trgovinu, OIB 41962519853</item>
    </izvorni_sadrzaj>
    <derivirana_varijabla naziv="DomainObject.Predmet.ProtuStrankaListFormatedOIB_1">
      <item>TRAVEL-DR, d.o.o za prijevoz, usluge, ugostiteljstvo i trgovinu, OIB 41962519853</item>
    </derivirana_varijabla>
  </DomainObject.Predmet.ProtuStrankaListFormatedOIB>
  <DomainObject.Predmet.ProtuStrankaListFormatedWithAdress>
    <izvorni_sadrzaj>
      <item>TRAVEL-DR, d.o.o za prijevoz, usluge, ugostiteljstvo i trgovinu, A.G.Matoša 25, 21000 Split</item>
    </izvorni_sadrzaj>
    <derivirana_varijabla naziv="DomainObject.Predmet.ProtuStrankaListFormatedWithAdress_1">
      <item>TRAVEL-DR, d.o.o za prijevoz, usluge, ugostiteljstvo i trgovinu, A.G.Matoša 25, 21000 Split</item>
    </derivirana_varijabla>
  </DomainObject.Predmet.ProtuStrankaListFormatedWithAdress>
  <DomainObject.Predmet.ProtuStrankaListFormatedWithAdressOIB>
    <izvorni_sadrzaj>
      <item>TRAVEL-DR, d.o.o za prijevoz, usluge, ugostiteljstvo i trgovinu, OIB 41962519853, A.G.Matoša 25, 21000 Split</item>
    </izvorni_sadrzaj>
    <derivirana_varijabla naziv="DomainObject.Predmet.ProtuStrankaListFormatedWithAdressOIB_1">
      <item>TRAVEL-DR, d.o.o za prijevoz, usluge, ugostiteljstvo i trgovinu, OIB 41962519853, A.G.Matoša 25, 21000 Split</item>
    </derivirana_varijabla>
  </DomainObject.Predmet.ProtuStrankaListFormatedWithAdressOIB>
  <DomainObject.Predmet.ProtuStrankaListNazivFormated>
    <izvorni_sadrzaj>
      <item>TRAVEL-DR, d.o.o za prijevoz, usluge, ugostiteljstvo i trgovinu</item>
    </izvorni_sadrzaj>
    <derivirana_varijabla naziv="DomainObject.Predmet.ProtuStrankaListNazivFormated_1">
      <item>TRAVEL-DR, d.o.o za prijevoz, usluge, ugostiteljstvo i trgovinu</item>
    </derivirana_varijabla>
  </DomainObject.Predmet.ProtuStrankaListNazivFormated>
  <DomainObject.Predmet.ProtuStrankaListNazivFormatedOIB>
    <izvorni_sadrzaj>
      <item>TRAVEL-DR, d.o.o za prijevoz, usluge, ugostiteljstvo i trgovinu, OIB 41962519853</item>
    </izvorni_sadrzaj>
    <derivirana_varijabla naziv="DomainObject.Predmet.ProtuStrankaListNazivFormatedOIB_1">
      <item>TRAVEL-DR, d.o.o za prijevoz, usluge, ugostiteljstvo i trgovinu, OIB 41962519853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TRAVEL-DR, d.o.o za prijevoz, usluge, ugostiteljstvo i trgovinu</izvorni_sadrzaj>
    <derivirana_varijabla naziv="DomainObject.Predmet.ProtustrankaIDrugi_1">TRAVEL-DR, d.o.o za prijevoz, usluge, ugostiteljstvo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TRAVEL-DR, d.o.o za prijevoz, usluge, ugostiteljstvo i trgovinu, OIB 41962519853, A.G.Matoša 25, 21000 Split</izvorni_sadrzaj>
    <derivirana_varijabla naziv="DomainObject.Predmet.ProtustrankaIDrugiAdressOIB_1">TRAVEL-DR, d.o.o za prijevoz, usluge, ugostiteljstvo i trgovinu, OIB 41962519853, A.G.Matoša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TRAVEL-DR, d.o.o za prijevoz, usluge, ugostiteljstvo i trgovinu</item>
      <item>FINANCIJSKA AGENCIJA RC SPLIT</item>
    </izvorni_sadrzaj>
    <derivirana_varijabla naziv="DomainObject.Predmet.SudioniciListNaziv_1">
      <item>TRAVEL-DR, d.o.o za prijevoz, usluge, ugostiteljstvo i trgovinu</item>
      <item>FINANCIJSKA AGENCIJA RC SPLIT</item>
    </derivirana_varijabla>
  </DomainObject.Predmet.SudioniciListNaziv>
  <DomainObject.Predmet.SudioniciListAdressOIB>
    <izvorni_sadrzaj>
      <item>TRAVEL-DR, d.o.o za prijevoz, usluge, ugostiteljstvo i trgovinu, OIB 41962519853, A.G.Matoša 25,21000 Split</item>
      <item>FINANCIJSKA AGENCIJA RC SPLIT, OIB 85821130368, Mažuranićevo šetalište 24b,21000 Split</item>
    </izvorni_sadrzaj>
    <derivirana_varijabla naziv="DomainObject.Predmet.SudioniciListAdressOIB_1">
      <item>TRAVEL-DR, d.o.o za prijevoz, usluge, ugostiteljstvo i trgovinu, OIB 41962519853, A.G.Matoša 25,21000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41962519853</item>
      <item>, OIB 85821130368</item>
    </izvorni_sadrzaj>
    <derivirana_varijabla naziv="DomainObject.Predmet.SudioniciListNazivOIB_1">
      <item>, OIB 41962519853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1734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2016-05-12T08:38:00Z</cp:lastPrinted>
  <dcterms:modified xmlns:xsi="http://www.w3.org/2001/XMLSchema-instance" xsi:type="dcterms:W3CDTF">2016-05-12T08:41:00Z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