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ea33" w14:paraId="4cfea33" w:rsidRDefault="000260CF" w:rsidP="000260CF" w:rsidR="000260CF" w:rsidRPr="00A37BE1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A37BE1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0CF" w:rsidP="000260CF" w:rsidR="000260CF" w:rsidRPr="00A37BE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0260CF" w:rsidP="000260CF" w:rsidR="000260CF" w:rsidRPr="00A37BE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0260CF" w:rsidP="000260CF" w:rsidR="000260CF" w:rsidRPr="00A37BE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905C92" w:rsidRPr="00A37BE1">
        <w:rPr>
          <w:rFonts w:hAnsi="Times New Roman" w:ascii="Times New Roman"/>
          <w:color w:val="auto"/>
          <w:sz w:val="24"/>
          <w:szCs w:val="24"/>
          <w:lang w:val="hr-HR"/>
        </w:rPr>
        <w:t>2758/16-25</w:t>
      </w:r>
    </w:p>
    <w:p w:rsidRDefault="000260CF" w:rsidP="000260CF" w:rsidR="000260CF" w:rsidRPr="00A37BE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A37BE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0260CF" w:rsidP="000260CF" w:rsidR="000260CF" w:rsidRPr="00A37BE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0260CF" w:rsidP="000260CF" w:rsidR="000260CF" w:rsidRPr="00A37BE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115773" w:rsidR="00115773" w:rsidRPr="00A37BE1">
      <w:pPr>
        <w:pStyle w:val="Tijeloteksta-uvlaka2"/>
        <w:ind w:firstLine="0"/>
        <w:rPr>
          <w:szCs w:val="24"/>
        </w:rPr>
      </w:pPr>
      <w:r w:rsidRPr="00A37BE1">
        <w:rPr>
          <w:szCs w:val="24"/>
        </w:rPr>
        <w:tab/>
      </w:r>
      <w:r w:rsidR="0034479E" w:rsidRPr="00A37BE1">
        <w:rPr>
          <w:szCs w:val="24"/>
        </w:rPr>
        <w:t xml:space="preserve">Trgovački sud u Zagrebu po sucu pojedincu Vesni Malenica kao stečajnom sucu u prethodnom postupku radi utvrđivanja pretpostavki za otvaranje stečajnog postupka nad dužnikom </w:t>
      </w:r>
      <w:r w:rsidR="00AE6731" w:rsidRPr="00A37BE1">
        <w:rPr>
          <w:szCs w:val="24"/>
        </w:rPr>
        <w:t xml:space="preserve"> POZDERAC USLUGE j. d. o. o., Jastrebarsko, Črnilovec 26a, OIB 30216342051</w:t>
      </w:r>
      <w:r w:rsidR="0034479E" w:rsidRPr="00A37BE1">
        <w:rPr>
          <w:szCs w:val="24"/>
        </w:rPr>
        <w:t xml:space="preserve">, </w:t>
      </w:r>
      <w:r w:rsidR="008C01DA" w:rsidRPr="00A37BE1">
        <w:rPr>
          <w:szCs w:val="24"/>
        </w:rPr>
        <w:t>9. svibnja</w:t>
      </w:r>
      <w:r w:rsidR="0034479E" w:rsidRPr="00A37BE1">
        <w:rPr>
          <w:szCs w:val="24"/>
        </w:rPr>
        <w:t xml:space="preserve"> 2017.</w:t>
      </w:r>
    </w:p>
    <w:p w:rsidRDefault="000260CF" w:rsidP="000260CF" w:rsidR="000260CF" w:rsidRPr="00A37BE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D1904" w:rsidP="000260CF" w:rsidR="000260CF" w:rsidRPr="00A37BE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A37BE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810FC" w:rsidP="000260CF" w:rsidR="000260CF" w:rsidRPr="00A37BE1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>1. Privremenom s</w:t>
      </w:r>
      <w:r w:rsidR="000260CF" w:rsidRPr="00A37BE1">
        <w:rPr>
          <w:rFonts w:hAnsi="Times New Roman" w:ascii="Times New Roman"/>
          <w:color w:val="auto"/>
          <w:sz w:val="24"/>
          <w:szCs w:val="24"/>
          <w:lang w:val="hr-HR"/>
        </w:rPr>
        <w:t>tečajnom upravitelju</w:t>
      </w:r>
      <w:r w:rsidR="000E632C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AE6731" w:rsidRPr="00A37BE1">
        <w:rPr>
          <w:rFonts w:hAnsi="Times New Roman" w:ascii="Times New Roman"/>
          <w:color w:val="auto"/>
          <w:sz w:val="24"/>
          <w:szCs w:val="24"/>
        </w:rPr>
        <w:t>Petar Popović, Zagreb, Maksimirska cesta 88, OIB 89375564266</w:t>
      </w:r>
      <w:r w:rsidR="0034479E" w:rsidRPr="00A37BE1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r w:rsidR="000260CF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određuje se nagrada za</w:t>
      </w:r>
      <w:r w:rsidR="00F17FAF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obavljeni rad</w:t>
      </w:r>
      <w:r w:rsidR="000260CF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u bruto iznosu od </w:t>
      </w:r>
      <w:r w:rsidR="005D2932" w:rsidRPr="00A37BE1">
        <w:rPr>
          <w:rFonts w:hAnsi="Times New Roman" w:ascii="Times New Roman"/>
          <w:color w:val="auto"/>
          <w:sz w:val="24"/>
          <w:szCs w:val="24"/>
          <w:lang w:val="hr-HR"/>
        </w:rPr>
        <w:t>4</w:t>
      </w:r>
      <w:r w:rsidR="00F17FAF" w:rsidRPr="00A37BE1">
        <w:rPr>
          <w:rFonts w:hAnsi="Times New Roman" w:ascii="Times New Roman"/>
          <w:color w:val="auto"/>
          <w:sz w:val="24"/>
          <w:szCs w:val="24"/>
          <w:lang w:val="hr-HR"/>
        </w:rPr>
        <w:t>.000,00 kn.</w:t>
      </w:r>
    </w:p>
    <w:p w:rsidRDefault="00892C9D" w:rsidP="00BC62E1" w:rsidR="00892C9D" w:rsidRPr="00A37BE1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Nala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e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se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ra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unovodstvu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suda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da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navedenu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nagradu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isplati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privremenom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ste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ajnom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upravitelju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na teret Fonda za pokriće troškova stečajnih postupaka, </w:t>
      </w:r>
      <w:r w:rsidR="00BC62E1" w:rsidRPr="00A37BE1">
        <w:rPr>
          <w:rFonts w:hAnsi="Times New Roman" w:ascii="Times New Roman"/>
          <w:color w:val="auto"/>
          <w:sz w:val="24"/>
          <w:szCs w:val="24"/>
        </w:rPr>
        <w:t>na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 račun broj HR</w:t>
      </w:r>
      <w:r w:rsidR="00A37BE1" w:rsidRPr="00A37BE1">
        <w:rPr>
          <w:rFonts w:hAnsi="Times New Roman" w:ascii="Times New Roman"/>
          <w:color w:val="auto"/>
          <w:sz w:val="24"/>
          <w:szCs w:val="24"/>
          <w:lang w:val="hr-HR"/>
        </w:rPr>
        <w:t>9323600003111988877</w:t>
      </w:r>
      <w:r w:rsidR="00BC62E1" w:rsidRPr="00A37BE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BC62E1" w:rsidP="000260CF" w:rsidR="000260CF" w:rsidRPr="00A37BE1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260CF" w:rsidRPr="00A37BE1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e-oglasnoj ploči.</w:t>
      </w:r>
    </w:p>
    <w:p w:rsidRDefault="000260CF" w:rsidP="000260CF" w:rsidR="000260CF" w:rsidRPr="00A37BE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A37BE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A37BE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17FAF" w:rsidP="00F17FAF" w:rsidR="00F17FAF" w:rsidRPr="00A37BE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>Temeljem odredbe čl</w:t>
      </w:r>
      <w:r w:rsidR="00B25A6A" w:rsidRPr="00A37BE1">
        <w:rPr>
          <w:rFonts w:hAnsi="Times New Roman" w:ascii="Times New Roman"/>
          <w:color w:val="auto"/>
          <w:sz w:val="24"/>
          <w:szCs w:val="24"/>
          <w:lang w:val="hr-HR"/>
        </w:rPr>
        <w:t>. 94</w:t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</w:t>
      </w:r>
      <w:r w:rsidR="00B25A6A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(NN 71/15) </w:t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>određena je nagrada privremenom stečajnom upravitelju za obavljanje poslova privremenog stečajnog upravitelja u stečajnom postupku.</w:t>
      </w:r>
    </w:p>
    <w:p w:rsidRDefault="00F17FAF" w:rsidP="00F17FAF" w:rsidR="00F17FAF" w:rsidRPr="00A37BE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obzirom na složenosti i količinu poslova koje je privremeni stečajni upravitelj obavio u ovom postupku, te temeljem čl. 7 Uredbe o kriterijima i načinu obračuna i plaćanja nagrade stečajnim upraviteljima.</w:t>
      </w:r>
    </w:p>
    <w:p w:rsidRDefault="000260CF" w:rsidP="000260CF" w:rsidR="000260CF" w:rsidRPr="00A37BE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8C01DA" w:rsidRPr="00A37BE1">
        <w:rPr>
          <w:rFonts w:hAnsi="Times New Roman" w:ascii="Times New Roman"/>
          <w:color w:val="auto"/>
          <w:sz w:val="24"/>
          <w:szCs w:val="24"/>
          <w:lang w:val="hr-HR"/>
        </w:rPr>
        <w:t>9. svibnja</w:t>
      </w:r>
      <w:r w:rsidR="00F17FAF" w:rsidRPr="00A37BE1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0260CF" w:rsidP="000260CF" w:rsidR="000260CF" w:rsidRPr="00A37BE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A37BE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A37BE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A6115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0260CF" w:rsidP="000260CF" w:rsidR="000260CF" w:rsidRPr="00A37BE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A37BE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BE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6A611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A6115" w:rsidP="00AB7A2F" w:rsidR="006A6115" w:rsidRPr="006A6115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A6115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A6115" w:rsidP="00995CE9" w:rsidR="006A6115" w:rsidRPr="006A6115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A611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A611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A611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A611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A611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A611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A6115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A6115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A43CA" w:rsidP="000260CF" w:rsidR="008A43CA" w:rsidRPr="00A37BE1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A37BE1">
      <w:pPr>
        <w:ind w:firstLine="26" w:left="-26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A37BE1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A37BE1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A37BE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A37BE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A37BE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P="000260CF" w:rsidR="00FA2933" w:rsidRPr="00A37BE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1A6B42" w:rsidR="00FA2933" w:rsidRPr="00A37BE1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6115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61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856A98">
    <w:pPr>
      <w:ind w:right="360"/>
      <w:rPr>
        <w:rFonts w:hAnsi="Verdana" w:ascii="Verdana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  <w:t xml:space="preserve">         7 St-1976/13</w:t>
    </w:r>
  </w:p>
  <w:p w:rsidRDefault="006A6115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A3F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88E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479E"/>
    <w:rsid w:val="0034559E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93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59B"/>
    <w:rsid w:val="006A46D2"/>
    <w:rsid w:val="006A4B7E"/>
    <w:rsid w:val="006A526A"/>
    <w:rsid w:val="006A5464"/>
    <w:rsid w:val="006A6115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2C9D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3CA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DA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5C92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BE1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40A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3B2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731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5A6A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2E1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634F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0FC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7FAF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6A6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115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115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115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115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6A6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11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115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11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115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stečajnom upravitelju</izvorni_sadrzaj>
    <derivirana_varijabla naziv="DomainObject.Primjedba_1">privremenom stečajnom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2758</izvorni_sadrzaj>
    <derivirana_varijabla naziv="DomainObject.Predmet.Broj_1">2758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St-2758/2016</izvorni_sadrzaj>
    <derivirana_varijabla naziv="DomainObject.Predmet.OznakaBroj_1">St-2758/2016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POZDERAC USLUGE j.d.o.o. za ugostiteljstvo i trgovinu</izvorni_sadrzaj>
    <derivirana_varijabla naziv="DomainObject.Predmet.ProtustrankaFormated_1">  POZDERAC USLUGE j.d.o.o. za ugostiteljstvo i trgovinu</derivirana_varijabla>
  </DomainObject.Predmet.ProtustrankaFormated>
  <DomainObject.Predmet.ProtustrankaFormatedOIB>
    <izvorni_sadrzaj>  POZDERAC USLUGE j.d.o.o. za ugostiteljstvo i trgovinu, OIB 30216342051</izvorni_sadrzaj>
    <derivirana_varijabla naziv="DomainObject.Predmet.ProtustrankaFormatedOIB_1">  POZDERAC USLUGE j.d.o.o. za ugostiteljstvo i trgovinu, OIB 30216342051</derivirana_varijabla>
  </DomainObject.Predmet.ProtustrankaFormatedOIB>
  <DomainObject.Predmet.ProtustrankaFormatedWithAdress>
    <izvorni_sadrzaj> POZDERAC USLUGE j.d.o.o. za ugostiteljstvo i trgovinu, Črnilovec 26 A, 10450 Jastrebarsko</izvorni_sadrzaj>
    <derivirana_varijabla naziv="DomainObject.Predmet.ProtustrankaFormatedWithAdress_1"> POZDERAC USLUGE j.d.o.o. za ugostiteljstvo i trgovinu, Črnilovec 26 A, 10450 Jastrebarsko</derivirana_varijabla>
  </DomainObject.Predmet.ProtustrankaFormatedWithAdress>
  <DomainObject.Predmet.ProtustrankaFormatedWithAdressOIB>
    <izvorni_sadrzaj> POZDERAC USLUGE j.d.o.o. za ugostiteljstvo i trgovinu, OIB 30216342051, Črnilovec 26 A, 10450 Jastrebarsko</izvorni_sadrzaj>
    <derivirana_varijabla naziv="DomainObject.Predmet.ProtustrankaFormatedWithAdressOIB_1"> POZDERAC USLUGE j.d.o.o. za ugostiteljstvo i trgovinu, OIB 30216342051, Črnilovec 26 A, 10450 Jastrebarsko</derivirana_varijabla>
  </DomainObject.Predmet.ProtustrankaFormatedWithAdressOIB>
  <DomainObject.Predmet.ProtustrankaWithAdress>
    <izvorni_sadrzaj>POZDERAC USLUGE j.d.o.o. za ugostiteljstvo i trgovinu Črnilovec 26 A, 10450 Jastrebarsko</izvorni_sadrzaj>
    <derivirana_varijabla naziv="DomainObject.Predmet.ProtustrankaWithAdress_1">POZDERAC USLUGE j.d.o.o. za ugostiteljstvo i trgovinu Črnilovec 26 A, 10450 Jastrebarsko</derivirana_varijabla>
  </DomainObject.Predmet.ProtustrankaWithAdress>
  <DomainObject.Predmet.ProtustrankaWithAdressOIB>
    <izvorni_sadrzaj>POZDERAC USLUGE j.d.o.o. za ugostiteljstvo i trgovinu, OIB 30216342051, Črnilovec 26 A, 10450 Jastrebarsko</izvorni_sadrzaj>
    <derivirana_varijabla naziv="DomainObject.Predmet.ProtustrankaWithAdressOIB_1">POZDERAC USLUGE j.d.o.o. za ugostiteljstvo i trgovinu, OIB 30216342051, Črnilovec 26 A, 10450 Jastrebarsko</derivirana_varijabla>
  </DomainObject.Predmet.ProtustrankaWithAdressOIB>
  <DomainObject.Predmet.ProtustrankaNazivFormated>
    <izvorni_sadrzaj>POZDERAC USLUGE j.d.o.o. za ugostiteljstvo i trgovinu</izvorni_sadrzaj>
    <derivirana_varijabla naziv="DomainObject.Predmet.ProtustrankaNazivFormated_1">POZDERAC USLUGE j.d.o.o. za ugostiteljstvo i trgovinu</derivirana_varijabla>
  </DomainObject.Predmet.ProtustrankaNazivFormated>
  <DomainObject.Predmet.ProtustrankaNazivFormatedOIB>
    <izvorni_sadrzaj>POZDERAC USLUGE j.d.o.o. za ugostiteljstvo i trgovinu, OIB 30216342051</izvorni_sadrzaj>
    <derivirana_varijabla naziv="DomainObject.Predmet.ProtustrankaNazivFormatedOIB_1">POZDERAC USLUGE j.d.o.o. za ugostiteljstvo i trgovinu, OIB 30216342051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Jerbić; vjerovnici</izvorni_sadrzaj>
    <derivirana_varijabla naziv="DomainObject.Predmet.StrankaFormated_1">  FINA Regionalni centar Zagreb; Željko Jerbić; vjerovnici</derivirana_varijabla>
  </DomainObject.Predmet.StrankaFormated>
  <DomainObject.Predmet.StrankaFormatedOIB>
    <izvorni_sadrzaj>  FINA Regionalni centar Zagreb, OIB 85821130368; Željko Jerbić, OIB 50364717049; vjerovnici</izvorni_sadrzaj>
    <derivirana_varijabla naziv="DomainObject.Predmet.StrankaFormatedOIB_1">  FINA Regionalni centar Zagreb, OIB 85821130368; Željko Jerbić, OIB 50364717049; vjerovnici</derivirana_varijabla>
  </DomainObject.Predmet.StrankaFormatedOIB>
  <DomainObject.Predmet.StrankaFormatedWithAdress>
    <izvorni_sadrzaj> FINA Regionalni centar Zagreb, Trg svibanjskih žrtava 1995. br. 1, 10000 Zagreb; Željko Jerbić, Vladimira Vlaisavljevića 10, 10450 Jastrebarsko; vjerovnici</izvorni_sadrzaj>
    <derivirana_varijabla naziv="DomainObject.Predmet.StrankaFormatedWithAdress_1"> FINA Regionalni centar Zagreb, Trg svibanjskih žrtava 1995. br. 1, 10000 Zagreb; Željko Jerbić, Vladimira Vlaisavljevića 10, 10450 Jastrebarsko; vjerovnici</derivirana_varijabla>
  </DomainObject.Predmet.StrankaFormatedWithAdress>
  <DomainObject.Predmet.StrankaFormatedWithAdressOIB>
    <izvorni_sadrzaj> FINA Regionalni centar Zagreb, OIB 85821130368, Trg svibanjskih žrtava 1995. br. 1, 10000 Zagreb; Željko Jerbić, OIB 50364717049, Vladimira Vlaisavljevića 10, 10450 Jastrebarsko; vjerovnici</izvorni_sadrzaj>
    <derivirana_varijabla naziv="DomainObject.Predmet.StrankaFormatedWithAdressOIB_1"> FINA Regionalni centar Zagreb, OIB 85821130368, Trg svibanjskih žrtava 1995. br. 1, 10000 Zagreb; Željko Jerbić, OIB 50364717049, Vladimira Vlaisavljevića 10, 10450 Jastrebarsko; vjerovnici</derivirana_varijabla>
  </DomainObject.Predmet.StrankaFormatedWithAdressOIB>
  <DomainObject.Predmet.StrankaWithAdress>
    <izvorni_sadrzaj>FINA Regionalni centar Zagreb Trg svibanjskih žrtava 1995. br. 1,10000 Zagreb,Željko Jerbić Vladimira Vlaisavljevića 10,10450 Jastrebarsko,vjerovnici </izvorni_sadrzaj>
    <derivirana_varijabla naziv="DomainObject.Predmet.StrankaWithAdress_1">FINA Regionalni centar Zagreb Trg svibanjskih žrtava 1995. br. 1,10000 Zagreb,Željko Jerbić Vladimira Vlaisavljevića 10,10450 Jastrebarsko,vjerovnici </derivirana_varijabla>
  </DomainObject.Predmet.StrankaWithAdress>
  <DomainObject.Predmet.StrankaWithAdressOIB>
    <izvorni_sadrzaj>FINA Regionalni centar Zagreb, OIB 85821130368, Trg svibanjskih žrtava 1995. br. 1,10000 Zagreb,Željko Jerbić, OIB 50364717049, Vladimira Vlaisavljevića 10,10450 Jastrebarsko,vjerovnici</izvorni_sadrzaj>
    <derivirana_varijabla naziv="DomainObject.Predmet.StrankaWithAdressOIB_1">FINA Regionalni centar Zagreb, OIB 85821130368, Trg svibanjskih žrtava 1995. br. 1,10000 Zagreb,Željko Jerbić, OIB 50364717049, Vladimira Vlaisavljevića 10,10450 Jastrebarsko,vjerovnici</derivirana_varijabla>
  </DomainObject.Predmet.StrankaWithAdressOIB>
  <DomainObject.Predmet.StrankaNazivFormated>
    <izvorni_sadrzaj>FINA Regionalni centar Zagreb,Željko Jerbić,vjerovnici</izvorni_sadrzaj>
    <derivirana_varijabla naziv="DomainObject.Predmet.StrankaNazivFormated_1">FINA Regionalni centar Zagreb,Željko Jerbić,vjerovnici</derivirana_varijabla>
  </DomainObject.Predmet.StrankaNazivFormated>
  <DomainObject.Predmet.StrankaNazivFormatedOIB>
    <izvorni_sadrzaj>FINA Regionalni centar Zagreb, OIB 85821130368,Željko Jerbić, OIB 50364717049,vjerovnici</izvorni_sadrzaj>
    <derivirana_varijabla naziv="DomainObject.Predmet.StrankaNazivFormatedOIB_1">FINA Regionalni centar Zagreb, OIB 85821130368,Željko Jerbić, OIB 50364717049,vjerovnici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Željko Jerbić</item>
      <item>vjerovnici</item>
    </izvorni_sadrzaj>
    <derivirana_varijabla naziv="DomainObject.Predmet.StrankaListFormated_1">
      <item>FINA Regionalni centar Zagreb</item>
      <item>Željko Jerbić</item>
      <item>vjerovnici</item>
    </derivirana_varijabla>
  </DomainObject.Predmet.StrankaListFormated>
  <DomainObject.Predmet.StrankaListFormatedOIB>
    <izvorni_sadrzaj>
      <item>FINA Regionalni centar Zagreb, OIB 85821130368</item>
      <item>Željko Jerbić, OIB 50364717049</item>
      <item>vjerovnici</item>
    </izvorni_sadrzaj>
    <derivirana_varijabla naziv="DomainObject.Predmet.StrankaListFormatedOIB_1">
      <item>FINA Regionalni centar Zagreb, OIB 85821130368</item>
      <item>Željko Jerbić, OIB 50364717049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Željko Jerbić, Vladimira Vlaisavljevića 10, 10450 Jastrebarsko</item>
      <item>vjerovnici</item>
    </izvorni_sadrzaj>
    <derivirana_varijabla naziv="DomainObject.Predmet.StrankaListFormatedWithAdress_1">
      <item>FINA Regionalni centar Zagreb, Trg svibanjskih žrtava 1995. br. 1, 10000 Zagreb</item>
      <item>Željko Jerbić, Vladimira Vlaisavljevića 10, 10450 Jastrebarsko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Željko Jerbić, OIB 50364717049, Vladimira Vlaisavljevića 10, 10450 Jastrebarsko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Željko Jerbić, OIB 50364717049, Vladimira Vlaisavljevića 10, 10450 Jastrebarsko</item>
      <item>vjerovnici</item>
    </derivirana_varijabla>
  </DomainObject.Predmet.StrankaListFormatedWithAdressOIB>
  <DomainObject.Predmet.StrankaListNazivFormated>
    <izvorni_sadrzaj>
      <item>FINA Regionalni centar Zagreb</item>
      <item>Željko Jerbić</item>
      <item>vjerovnici</item>
    </izvorni_sadrzaj>
    <derivirana_varijabla naziv="DomainObject.Predmet.StrankaListNazivFormated_1">
      <item>FINA Regionalni centar Zagreb</item>
      <item>Željko Jerbić</item>
      <item>vjerovnici</item>
    </derivirana_varijabla>
  </DomainObject.Predmet.StrankaListNazivFormated>
  <DomainObject.Predmet.StrankaListNazivFormatedOIB>
    <izvorni_sadrzaj>
      <item>FINA Regionalni centar Zagreb, OIB 85821130368</item>
      <item>Željko Jerbić, OIB 50364717049</item>
      <item>vjerovnici</item>
    </izvorni_sadrzaj>
    <derivirana_varijabla naziv="DomainObject.Predmet.StrankaListNazivFormatedOIB_1">
      <item>FINA Regionalni centar Zagreb, OIB 85821130368</item>
      <item>Željko Jerbić, OIB 50364717049</item>
      <item>vjerovnici</item>
    </derivirana_varijabla>
  </DomainObject.Predmet.StrankaListNazivFormatedOIB>
  <DomainObject.Predmet.ProtuStrankaListFormated>
    <izvorni_sadrzaj>
      <item>POZDERAC USLUGE j.d.o.o. za ugostiteljstvo i trgovinu</item>
    </izvorni_sadrzaj>
    <derivirana_varijabla naziv="DomainObject.Predmet.ProtuStrankaListFormated_1">
      <item>POZDERAC USLUGE j.d.o.o. za ugostiteljstvo i trgovinu</item>
    </derivirana_varijabla>
  </DomainObject.Predmet.ProtuStrankaListFormated>
  <DomainObject.Predmet.ProtuStrankaListFormatedOIB>
    <izvorni_sadrzaj>
      <item>POZDERAC USLUGE j.d.o.o. za ugostiteljstvo i trgovinu, OIB 30216342051</item>
    </izvorni_sadrzaj>
    <derivirana_varijabla naziv="DomainObject.Predmet.ProtuStrankaListFormatedOIB_1">
      <item>POZDERAC USLUGE j.d.o.o. za ugostiteljstvo i trgovinu, OIB 30216342051</item>
    </derivirana_varijabla>
  </DomainObject.Predmet.ProtuStrankaListFormatedOIB>
  <DomainObject.Predmet.ProtuStrankaListFormatedWithAdress>
    <izvorni_sadrzaj>
      <item>POZDERAC USLUGE j.d.o.o. za ugostiteljstvo i trgovinu, Črnilovec 26 A, 10450 Jastrebarsko</item>
    </izvorni_sadrzaj>
    <derivirana_varijabla naziv="DomainObject.Predmet.ProtuStrankaListFormatedWithAdress_1">
      <item>POZDERAC USLUGE j.d.o.o. za ugostiteljstvo i trgovinu, Črnilovec 26 A, 10450 Jastrebarsko</item>
    </derivirana_varijabla>
  </DomainObject.Predmet.ProtuStrankaListFormatedWithAdress>
  <DomainObject.Predmet.ProtuStrankaListFormatedWithAdressOIB>
    <izvorni_sadrzaj>
      <item>POZDERAC USLUGE j.d.o.o. za ugostiteljstvo i trgovinu, OIB 30216342051, Črnilovec 26 A, 10450 Jastrebarsko</item>
    </izvorni_sadrzaj>
    <derivirana_varijabla naziv="DomainObject.Predmet.ProtuStrankaListFormatedWithAdressOIB_1">
      <item>POZDERAC USLUGE j.d.o.o. za ugostiteljstvo i trgovinu, OIB 30216342051, Črnilovec 26 A, 10450 Jastrebarsko</item>
    </derivirana_varijabla>
  </DomainObject.Predmet.ProtuStrankaListFormatedWithAdressOIB>
  <DomainObject.Predmet.ProtuStrankaListNazivFormated>
    <izvorni_sadrzaj>
      <item>POZDERAC USLUGE j.d.o.o. za ugostiteljstvo i trgovinu</item>
    </izvorni_sadrzaj>
    <derivirana_varijabla naziv="DomainObject.Predmet.ProtuStrankaListNazivFormated_1">
      <item>POZDERAC USLUGE j.d.o.o. za ugostiteljstvo i trgovinu</item>
    </derivirana_varijabla>
  </DomainObject.Predmet.ProtuStrankaListNazivFormated>
  <DomainObject.Predmet.ProtuStrankaListNazivFormatedOIB>
    <izvorni_sadrzaj>
      <item>POZDERAC USLUGE j.d.o.o. za ugostiteljstvo i trgovinu, OIB 30216342051</item>
    </izvorni_sadrzaj>
    <derivirana_varijabla naziv="DomainObject.Predmet.ProtuStrankaListNazivFormatedOIB_1">
      <item>POZDERAC USLUGE j.d.o.o. za ugostiteljstvo i trgovinu, OIB 30216342051</item>
    </derivirana_varijabla>
  </DomainObject.Predmet.ProtuStrankaListNazivFormatedOIB>
  <DomainObject.Predmet.OstaliListFormated>
    <izvorni_sadrzaj>
      <item>Željko Jerbić</item>
      <item>Petar Popović</item>
    </izvorni_sadrzaj>
    <derivirana_varijabla naziv="DomainObject.Predmet.OstaliListFormated_1">
      <item>Željko Jerbić</item>
      <item>Petar Popović</item>
    </derivirana_varijabla>
  </DomainObject.Predmet.OstaliListFormated>
  <DomainObject.Predmet.OstaliListFormatedOIB>
    <izvorni_sadrzaj>
      <item>Željko Jerbić, OIB 50364717049</item>
      <item>Petar Popović, OIB 89375564266</item>
    </izvorni_sadrzaj>
    <derivirana_varijabla naziv="DomainObject.Predmet.OstaliListFormatedOIB_1">
      <item>Željko Jerbić, OIB 50364717049</item>
      <item>Petar Popović, OIB 89375564266</item>
    </derivirana_varijabla>
  </DomainObject.Predmet.OstaliListFormatedOIB>
  <DomainObject.Predmet.OstaliListFormatedWithAdress>
    <izvorni_sadrzaj>
      <item>Željko Jerbić, Vladimira Vlaisavljevića 10, 10450 Jastrebarsko</item>
      <item>Petar Popović, Maksimirska Cesta 88, 10000 Zagreb</item>
    </izvorni_sadrzaj>
    <derivirana_varijabla naziv="DomainObject.Predmet.OstaliListFormatedWithAdress_1">
      <item>Željko Jerbić, Vladimira Vlaisavljevića 10, 10450 Jastrebarsko</item>
      <item>Petar Popović, Maksimirska Cesta 88, 10000 Zagreb</item>
    </derivirana_varijabla>
  </DomainObject.Predmet.OstaliListFormatedWithAdress>
  <DomainObject.Predmet.OstaliListFormatedWithAdressOIB>
    <izvorni_sadrzaj>
      <item>Željko Jerbić, OIB 50364717049, Vladimira Vlaisavljevića 10, 10450 Jastrebarsko</item>
      <item>Petar Popović, OIB 89375564266, Maksimirska Cesta 88, 10000 Zagreb</item>
    </izvorni_sadrzaj>
    <derivirana_varijabla naziv="DomainObject.Predmet.OstaliListFormatedWithAdressOIB_1">
      <item>Željko Jerbić, OIB 50364717049, Vladimira Vlaisavljevića 10, 10450 Jastrebarsko</item>
      <item>Petar Popović, OIB 89375564266, Maksimirska Cesta 88, 10000 Zagreb</item>
    </derivirana_varijabla>
  </DomainObject.Predmet.OstaliListFormatedWithAdressOIB>
  <DomainObject.Predmet.OstaliListNazivFormated>
    <izvorni_sadrzaj>
      <item>Željko Jerbić</item>
      <item>Petar Popović</item>
    </izvorni_sadrzaj>
    <derivirana_varijabla naziv="DomainObject.Predmet.OstaliListNazivFormated_1">
      <item>Željko Jerbić</item>
      <item>Petar Popović</item>
    </derivirana_varijabla>
  </DomainObject.Predmet.OstaliListNazivFormated>
  <DomainObject.Predmet.OstaliListNazivFormatedOIB>
    <izvorni_sadrzaj>
      <item>Željko Jerbić, OIB 50364717049</item>
      <item>Petar Popović, OIB 89375564266</item>
    </izvorni_sadrzaj>
    <derivirana_varijabla naziv="DomainObject.Predmet.OstaliListNazivFormatedOIB_1">
      <item>Željko Jerbić, OIB 50364717049</item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POZDERAC USLUGE j.d.o.o. za ugostiteljstvo i trgovinu</izvorni_sadrzaj>
    <derivirana_varijabla naziv="DomainObject.Predmet.ProtustrankaIDrugi_1">POZDERAC USLUGE j.d.o.o. za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POZDERAC USLUGE j.d.o.o. za ugostiteljstvo i trgovinu, OIB 30216342051, Črnilovec 26 A, 10450 Jastrebarsko</izvorni_sadrzaj>
    <derivirana_varijabla naziv="DomainObject.Predmet.ProtustrankaIDrugiAdressOIB_1">POZDERAC USLUGE j.d.o.o. za ugostiteljstvo i trgovinu, OIB 30216342051, Črnilovec 26 A,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POZDERAC USLUGE j.d.o.o. za ugostiteljstvo i trgovinu</item>
      <item>Željko Jerbić</item>
      <item>Željko Jerbić</item>
      <item>Petar Popović</item>
      <item>vjerovnici</item>
    </izvorni_sadrzaj>
    <derivirana_varijabla naziv="DomainObject.Predmet.SudioniciListNaziv_1">
      <item>FINA Regionalni centar Zagreb</item>
      <item>POZDERAC USLUGE j.d.o.o. za ugostiteljstvo i trgovinu</item>
      <item>Željko Jerbić</item>
      <item>Željko Jerbić</item>
      <item>Petar Popović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POZDERAC USLUGE j.d.o.o. za ugostiteljstvo i trgovinu, OIB 30216342051, Črnilovec 26 A,10450 Jastrebarsko</item>
      <item>Željko Jerbić, OIB 50364717049, Vladimira Vlaisavljevića 10,10450 Jastrebarsko</item>
      <item>Željko Jerbić, OIB 50364717049, Vladimira Vlaisavljevića 10,10450 Jastrebarsko</item>
      <item>Petar Popović, OIB 89375564266, Maksimirska Cesta 88,10000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POZDERAC USLUGE j.d.o.o. za ugostiteljstvo i trgovinu, OIB 30216342051, Črnilovec 26 A,10450 Jastrebarsko</item>
      <item>Željko Jerbić, OIB 50364717049, Vladimira Vlaisavljevića 10,10450 Jastrebarsko</item>
      <item>Željko Jerbić, OIB 50364717049, Vladimira Vlaisavljevića 10,10450 Jastrebarsko</item>
      <item>Petar Popović, OIB 89375564266, Maksimirska Cesta 88,10000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30216342051</item>
      <item>, OIB 50364717049</item>
      <item>, OIB 50364717049</item>
      <item>, OIB 89375564266</item>
      <item>, OIB null</item>
    </izvorni_sadrzaj>
    <derivirana_varijabla naziv="DomainObject.Predmet.SudioniciListNazivOIB_1">
      <item>, OIB 85821130368</item>
      <item>, OIB 30216342051</item>
      <item>, OIB 50364717049</item>
      <item>, OIB 50364717049</item>
      <item>, OIB 89375564266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266</properties:Words>
  <properties:Characters>1395</properties:Characters>
  <properties:Lines>48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2017-05-09T11:47:00Z</dcterms:created>
  <dc:creator>malenicav</dc:creator>
  <cp:lastModifiedBy>Kristina Švajger</cp:lastModifiedBy>
  <cp:lastPrinted>2017-05-09T11:51:00Z</cp:lastPrinted>
  <dcterms:modified xmlns:xsi="http://www.w3.org/2001/XMLSchema-instance" xsi:type="dcterms:W3CDTF">2017-05-09T11:51:00Z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