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9a04" w14:paraId="27b9a04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