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05a5" w14:paraId="f4905a5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4F732B" w:rsidP="00586DD5" w:rsidR="004F732B">
      <w:r>
        <w:rPr>
          <w:noProof/>
          <w:lang w:eastAsia="hr-HR"/>
        </w:rPr>
        <w:t xml:space="preserve">   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C934BE">
        <w:t>6/18</w:t>
      </w:r>
      <w:r w:rsidR="003755CA">
        <w:t>-25</w:t>
      </w:r>
    </w:p>
    <w:p w:rsidRDefault="00586DD5" w:rsidP="00586DD5" w:rsidR="00D13F3A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C934BE" w:rsidP="001C69BB" w:rsidR="006B708C">
      <w:pPr>
        <w:ind w:firstLine="720"/>
        <w:jc w:val="both"/>
        <w:rPr>
          <w:lang w:val="pt-BR"/>
        </w:rPr>
      </w:pPr>
      <w:r w:rsidRPr="00C934BE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934BE">
        <w:t>85821130368</w:t>
      </w:r>
      <w:r w:rsidRPr="00C934BE">
        <w:rPr>
          <w:lang w:val="pt-BR"/>
        </w:rPr>
        <w:t xml:space="preserve">, za otvaranje stečajnog postupka nad dužnikom NOSTALGIJA j.d.o.o., Risvica, Risvica 49, OIB: </w:t>
      </w:r>
      <w:r w:rsidRPr="00C934BE">
        <w:t>98566029487</w:t>
      </w:r>
      <w:r w:rsidR="008966A4" w:rsidRPr="008966A4">
        <w:rPr>
          <w:lang w:val="pt-BR"/>
        </w:rPr>
        <w:t xml:space="preserve">, </w:t>
      </w:r>
      <w:r>
        <w:rPr>
          <w:lang w:val="pt-BR"/>
        </w:rPr>
        <w:t>20. travnja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27C01" w:rsidRPr="00F27C01">
        <w:rPr>
          <w:lang w:val="pt-BR"/>
        </w:rPr>
        <w:t>NOSTALGIJA j.d.o.o., Risvica, Risvica 49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FF6333">
        <w:t>2</w:t>
      </w:r>
      <w:r w:rsidR="00C934BE">
        <w:t>2</w:t>
      </w:r>
      <w:r w:rsidR="00FF6333">
        <w:t>. svibnja</w:t>
      </w:r>
      <w:r w:rsidR="00C934BE">
        <w:t xml:space="preserve"> 2018</w:t>
      </w:r>
      <w:r w:rsidR="00F23AB4">
        <w:t xml:space="preserve">. </w:t>
      </w:r>
      <w:r w:rsidR="00F23AB4" w:rsidRPr="005022CE">
        <w:t xml:space="preserve">u </w:t>
      </w:r>
      <w:r w:rsidR="00C934BE">
        <w:t>10.50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685A5E" w:rsidR="00FF6333">
      <w:pPr>
        <w:jc w:val="both"/>
      </w:pPr>
      <w:r>
        <w:t xml:space="preserve">-   </w:t>
      </w:r>
      <w:r w:rsidR="00F45899">
        <w:t xml:space="preserve"> </w:t>
      </w:r>
      <w:r w:rsidR="00A02B96">
        <w:t>osoba koja za dužnika obavlja poslove platnog prometa: Zagrebačka banka d.d.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A02B96" w:rsidRPr="00A02B96">
        <w:rPr>
          <w:lang w:val="pt-BR"/>
        </w:rPr>
        <w:t>20. travnja 2018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05D5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F732B" w:rsidP="006C76E8" w:rsidR="004F73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F732B" w:rsidP="006C76E8" w:rsidR="004F732B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4F732B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B639DE" w:rsidP="00905D5F" w:rsidR="00B639DE"/>
    <w:p w:rsidRDefault="00905D5F" w:rsidP="00905D5F" w:rsidR="00905D5F"/>
    <w:p w:rsidRDefault="00905D5F" w:rsidP="00400817" w:rsidR="00905D5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905D5F" w:rsidP="00400817" w:rsidR="00905D5F" w:rsidRPr="00400817">
      <w:pPr>
        <w:ind w:left="5664"/>
      </w:pPr>
      <w:r w:rsidRPr="00400817">
        <w:t xml:space="preserve">        Dijana Hadžić</w:t>
      </w:r>
    </w:p>
    <w:p w:rsidRDefault="00905D5F" w:rsidP="00905D5F" w:rsidR="00905D5F"/>
    <w:p w:rsidRDefault="00905D5F" w:rsidP="00905D5F" w:rsidR="00905D5F" w:rsidRPr="00586DD5"/>
    <w:sectPr w:rsidSect="00D13F3A" w:rsidR="00905D5F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5CA"/>
    <w:rsid w:val="0037562C"/>
    <w:rsid w:val="0038741D"/>
    <w:rsid w:val="003C198B"/>
    <w:rsid w:val="004B7913"/>
    <w:rsid w:val="004B7F3F"/>
    <w:rsid w:val="004E5469"/>
    <w:rsid w:val="004F022B"/>
    <w:rsid w:val="004F73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05D5F"/>
    <w:rsid w:val="0093411A"/>
    <w:rsid w:val="00A02B96"/>
    <w:rsid w:val="00A34C9C"/>
    <w:rsid w:val="00A45CFF"/>
    <w:rsid w:val="00A66EA0"/>
    <w:rsid w:val="00A702C4"/>
    <w:rsid w:val="00A76551"/>
    <w:rsid w:val="00B47261"/>
    <w:rsid w:val="00B639DE"/>
    <w:rsid w:val="00BF0BBF"/>
    <w:rsid w:val="00C34AA2"/>
    <w:rsid w:val="00C934BE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27C01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D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D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D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D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D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D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D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D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radi očitovanja o prijedlogu za otvaranje steč. postupka
(22. svibnja 2018.)</izvorni_sadrzaj>
    <derivirana_varijabla naziv="DomainObject.Primjedba_1">roč. radi očitovanja o prijedlogu za otvaranje steč. postupka
(22. svibnja 2018.)</derivirana_varijabla>
  </DomainObject.Primjedba>
  <DomainObject.Oznaka>
    <izvorni_sadrzaj>St-6/2018-25</izvorni_sadrzaj>
    <derivirana_varijabla naziv="DomainObject.Oznaka_1">St-6/2018-25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NOSTALGIJA j.d.o.o. zastupanog po punomoćniku Ljiljana Bočkaj</izvorni_sadrzaj>
    <derivirana_varijabla naziv="DomainObject.Predmet.ProtustrankaFormated_1">  NOSTALGIJA j.d.o.o. zastupanog po punomoćniku Ljiljana Bočkaj</derivirana_varijabla>
  </DomainObject.Predmet.ProtustrankaFormated>
  <DomainObject.Predmet.ProtustrankaFormatedOIB>
    <izvorni_sadrzaj>  NOSTALGIJA j.d.o.o., OIB 98566029487 zastupanog po punomoćniku Ljiljana Bočkaj</izvorni_sadrzaj>
    <derivirana_varijabla naziv="DomainObject.Predmet.ProtustrankaFormatedOIB_1">  NOSTALGIJA j.d.o.o., OIB 98566029487 zastupanog po punomoćniku Ljiljana Bočkaj</derivirana_varijabla>
  </DomainObject.Predmet.ProtustrankaFormatedOIB>
  <DomainObject.Predmet.ProtustrankaFormatedWithAdress>
    <izvorni_sadrzaj> NOSTALGIJA j.d.o.o., Cvjetna ulica 13, 49240 Stubičke Toplice zastupanog po punomoćniku Ljiljana Bočkaj</izvorni_sadrzaj>
    <derivirana_varijabla naziv="DomainObject.Predmet.ProtustrankaFormatedWithAdress_1"> NOSTALGIJA j.d.o.o., Cvjetna ulica 13, 49240 Stubičke Toplice zastupanog po punomoćniku Ljiljana Bočkaj</derivirana_varijabla>
  </DomainObject.Predmet.ProtustrankaFormatedWithAdress>
  <DomainObject.Predmet.ProtustrankaFormatedWithAdressOIB>
    <izvorni_sadrzaj> NOSTALGIJA j.d.o.o., OIB 98566029487, Cvjetna ulica 13, 49240 Stubičke Toplice zastupanog po punomoćniku Ljiljana Bočkaj</izvorni_sadrzaj>
    <derivirana_varijabla naziv="DomainObject.Predmet.ProtustrankaFormatedWithAdressOIB_1"> NOSTALGIJA j.d.o.o., OIB 98566029487, Cvjetna ulica 13, 49240 Stubičke Toplice zastupanog po punomoćniku Ljiljana Bočkaj</derivirana_varijabla>
  </DomainObject.Predmet.ProtustrankaFormatedWithAdressOIB>
  <DomainObject.Predmet.ProtustrankaWithAdress>
    <izvorni_sadrzaj>NOSTALGIJA j.d.o.o. Cvjetna ulica 13, 49240 Stubičke Toplice</izvorni_sadrzaj>
    <derivirana_varijabla naziv="DomainObject.Predmet.ProtustrankaWithAdress_1">NOSTALGIJA j.d.o.o. Cvjetna ulica 13, 49240 Stubičke Toplice</derivirana_varijabla>
  </DomainObject.Predmet.ProtustrankaWithAdress>
  <DomainObject.Predmet.ProtustrankaWithAdressOIB>
    <izvorni_sadrzaj>NOSTALGIJA j.d.o.o., OIB 98566029487, Cvjetna ulica 13, 49240 Stubičke Toplice</izvorni_sadrzaj>
    <derivirana_varijabla naziv="DomainObject.Predmet.ProtustrankaWithAdressOIB_1">NOSTALGIJA j.d.o.o., OIB 98566029487, Cvjetna ulica 13, 49240 Stubičke Toplice</derivirana_varijabla>
  </DomainObject.Predmet.ProtustrankaWithAdressOIB>
  <DomainObject.Predmet.ProtustrankaNazivFormated>
    <izvorni_sadrzaj>NOSTALGIJA j.d.o.o.</izvorni_sadrzaj>
    <derivirana_varijabla naziv="DomainObject.Predmet.ProtustrankaNazivFormated_1">NOSTALGIJA j.d.o.o.</derivirana_varijabla>
  </DomainObject.Predmet.ProtustrankaNazivFormated>
  <DomainObject.Predmet.ProtustrankaNazivFormatedOIB>
    <izvorni_sadrzaj>NOSTALGIJA j.d.o.o., OIB 98566029487</izvorni_sadrzaj>
    <derivirana_varijabla naziv="DomainObject.Predmet.ProtustrankaNazivFormatedOIB_1">NOSTALGIJA j.d.o.o., OIB 98566029487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Ljiljana Bočkaj</izvorni_sadrzaj>
    <derivirana_varijabla naziv="DomainObject.Predmet.StrankaFormated_1">  FINA Regionalni centar Zagreb; Ljiljana Bočkaj</derivirana_varijabla>
  </DomainObject.Predmet.StrankaFormated>
  <DomainObject.Predmet.StrankaFormatedOIB>
    <izvorni_sadrzaj>  FINA Regionalni centar Zagreb, OIB 85821130368; Ljiljana Bočkaj, OIB 92061355212</izvorni_sadrzaj>
    <derivirana_varijabla naziv="DomainObject.Predmet.StrankaFormatedOIB_1">  FINA Regionalni centar Zagreb, OIB 85821130368; Ljiljana Bočkaj, OIB 92061355212</derivirana_varijabla>
  </DomainObject.Predmet.StrankaFormatedOIB>
  <DomainObject.Predmet.StrankaFormatedWithAdress>
    <izvorni_sadrzaj> FINA Regionalni centar Zagreb, Trg svibanjskih žrtava 1995. 1, 10000 Zagreb; Ljiljana Bočkaj, Ksavera Šandora Gjalskog 5D, 49250 Zlatar</izvorni_sadrzaj>
    <derivirana_varijabla naziv="DomainObject.Predmet.StrankaFormatedWithAdress_1"> FINA Regionalni centar Zagreb, Trg svibanjskih žrtava 1995. 1, 10000 Zagreb; Ljiljana Bočkaj, Ksavera Šandora Gjalskog 5D, 49250 Zlatar</derivirana_varijabla>
  </DomainObject.Predmet.StrankaFormatedWithAdress>
  <DomainObject.Predmet.StrankaFormatedWithAdressOIB>
    <izvorni_sadrzaj> FINA Regionalni centar Zagreb, OIB 85821130368, Trg svibanjskih žrtava 1995. 1, 10000 Zagreb; Ljiljana Bočkaj, OIB 92061355212, Ksavera Šandora Gjalskog 5D, 49250 Zlatar</izvorni_sadrzaj>
    <derivirana_varijabla naziv="DomainObject.Predmet.StrankaFormatedWithAdressOIB_1"> FINA Regionalni centar Zagreb, OIB 85821130368, Trg svibanjskih žrtava 1995. 1, 10000 Zagreb; Ljiljana Bočkaj, OIB 92061355212, Ksavera Šandora Gjalskog 5D, 49250 Zlatar</derivirana_varijabla>
  </DomainObject.Predmet.StrankaFormatedWithAdressOIB>
  <DomainObject.Predmet.StrankaWithAdress>
    <izvorni_sadrzaj>FINA Regionalni centar Zagreb Trg svibanjskih žrtava 1995. 1,10000 Zagreb,Ljiljana Bočkaj Ksavera Šandora Gjalskog 5D,49250 Zlatar</izvorni_sadrzaj>
    <derivirana_varijabla naziv="DomainObject.Predmet.StrankaWithAdress_1">FINA Regionalni centar Zagreb Trg svibanjskih žrtava 1995. 1,10000 Zagreb,Ljiljana Bočkaj Ksavera Šandora Gjalskog 5D,49250 Zlatar</derivirana_varijabla>
  </DomainObject.Predmet.StrankaWithAdress>
  <DomainObject.Predmet.StrankaWithAdressOIB>
    <izvorni_sadrzaj>FINA Regionalni centar Zagreb, OIB 85821130368, Trg svibanjskih žrtava 1995. 1,10000 Zagreb,Ljiljana Bočkaj, OIB 92061355212, Ksavera Šandora Gjalskog 5D,49250 Zlatar</izvorni_sadrzaj>
    <derivirana_varijabla naziv="DomainObject.Predmet.StrankaWithAdressOIB_1">FINA Regionalni centar Zagreb, OIB 85821130368, Trg svibanjskih žrtava 1995. 1,10000 Zagreb,Ljiljana Bočkaj, OIB 92061355212, Ksavera Šandora Gjalskog 5D,49250 Zlatar</derivirana_varijabla>
  </DomainObject.Predmet.StrankaWithAdressOIB>
  <DomainObject.Predmet.StrankaNazivFormated>
    <izvorni_sadrzaj>FINA Regionalni centar Zagreb,Ljiljana Bočkaj</izvorni_sadrzaj>
    <derivirana_varijabla naziv="DomainObject.Predmet.StrankaNazivFormated_1">FINA Regionalni centar Zagreb,Ljiljana Bočkaj</derivirana_varijabla>
  </DomainObject.Predmet.StrankaNazivFormated>
  <DomainObject.Predmet.StrankaNazivFormatedOIB>
    <izvorni_sadrzaj>FINA Regionalni centar Zagreb, OIB 85821130368,Ljiljana Bočkaj, OIB 92061355212</izvorni_sadrzaj>
    <derivirana_varijabla naziv="DomainObject.Predmet.StrankaNazivFormatedOIB_1">FINA Regionalni centar Zagreb, OIB 85821130368,Ljiljana Bočkaj, OIB 92061355212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Ljiljana Bočkaj</item>
    </izvorni_sadrzaj>
    <derivirana_varijabla naziv="DomainObject.Predmet.StrankaListFormated_1">
      <item>FINA Regionalni centar Zagreb</item>
      <item>Ljiljana Bočkaj</item>
    </derivirana_varijabla>
  </DomainObject.Predmet.StrankaListFormated>
  <DomainObject.Predmet.StrankaListFormatedOIB>
    <izvorni_sadrzaj>
      <item>FINA Regionalni centar Zagreb, OIB 85821130368</item>
      <item>Ljiljana Bočkaj, OIB 92061355212</item>
    </izvorni_sadrzaj>
    <derivirana_varijabla naziv="DomainObject.Predmet.StrankaListFormatedOIB_1">
      <item>FINA Regionalni centar Zagreb, OIB 85821130368</item>
      <item>Ljiljana Bočkaj, OIB 92061355212</item>
    </derivirana_varijabla>
  </DomainObject.Predmet.StrankaListFormatedOIB>
  <DomainObject.Predmet.StrankaListFormatedWithAdress>
    <izvorni_sadrzaj>
      <item>FINA Regionalni centar Zagreb, Trg svibanjskih žrtava 1995. 1, 10000 Zagreb</item>
      <item>Ljiljana Bočkaj, Ksavera Šandora Gjalskog 5D, 49250 Zlatar</item>
    </izvorni_sadrzaj>
    <derivirana_varijabla naziv="DomainObject.Predmet.StrankaListFormatedWithAdress_1">
      <item>FINA Regionalni centar Zagreb, Trg svibanjskih žrtava 1995. 1, 10000 Zagreb</item>
      <item>Ljiljana Bočkaj, Ksavera Šandora Gjalskog 5D, 49250 Zlatar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Ljiljana Bočkaj, OIB 92061355212, Ksavera Šandora Gjalskog 5D, 49250 Zlatar</item>
    </izvorni_sadrzaj>
    <derivirana_varijabla naziv="DomainObject.Predmet.StrankaListFormatedWithAdressOIB_1">
      <item>FINA Regionalni centar Zagreb, OIB 85821130368, Trg svibanjskih žrtava 1995. 1, 10000 Zagreb</item>
      <item>Ljiljana Bočkaj, OIB 92061355212, Ksavera Šandora Gjalskog 5D, 49250 Zlatar</item>
    </derivirana_varijabla>
  </DomainObject.Predmet.StrankaListFormatedWithAdressOIB>
  <DomainObject.Predmet.StrankaListNazivFormated>
    <izvorni_sadrzaj>
      <item>FINA Regionalni centar Zagreb</item>
      <item>Ljiljana Bočkaj</item>
    </izvorni_sadrzaj>
    <derivirana_varijabla naziv="DomainObject.Predmet.StrankaListNazivFormated_1">
      <item>FINA Regionalni centar Zagreb</item>
      <item>Ljiljana Bočkaj</item>
    </derivirana_varijabla>
  </DomainObject.Predmet.StrankaListNazivFormated>
  <DomainObject.Predmet.StrankaListNazivFormatedOIB>
    <izvorni_sadrzaj>
      <item>FINA Regionalni centar Zagreb, OIB 85821130368</item>
      <item>Ljiljana Bočkaj, OIB 92061355212</item>
    </izvorni_sadrzaj>
    <derivirana_varijabla naziv="DomainObject.Predmet.StrankaListNazivFormatedOIB_1">
      <item>FINA Regionalni centar Zagreb, OIB 85821130368</item>
      <item>Ljiljana Bočkaj, OIB 92061355212</item>
    </derivirana_varijabla>
  </DomainObject.Predmet.StrankaListNazivFormatedOIB>
  <DomainObject.Predmet.ProtuStrankaListFormated>
    <izvorni_sadrzaj>
      <item>NOSTALGIJA j.d.o.o. zastupanog po punomoćniku Ljiljana Bočkaj</item>
    </izvorni_sadrzaj>
    <derivirana_varijabla naziv="DomainObject.Predmet.ProtuStrankaListFormated_1">
      <item>NOSTALGIJA j.d.o.o. zastupanog po punomoćniku Ljiljana Bočkaj</item>
    </derivirana_varijabla>
  </DomainObject.Predmet.ProtuStrankaListFormated>
  <DomainObject.Predmet.ProtuStrankaListFormatedOIB>
    <izvorni_sadrzaj>
      <item>NOSTALGIJA j.d.o.o., OIB 98566029487 zastupanog po punomoćniku Ljiljana Bočkaj</item>
    </izvorni_sadrzaj>
    <derivirana_varijabla naziv="DomainObject.Predmet.ProtuStrankaListFormatedOIB_1">
      <item>NOSTALGIJA j.d.o.o., OIB 98566029487 zastupanog po punomoćniku Ljiljana Bočkaj</item>
    </derivirana_varijabla>
  </DomainObject.Predmet.ProtuStrankaListFormatedOIB>
  <DomainObject.Predmet.ProtuStrankaListFormatedWithAdress>
    <izvorni_sadrzaj>
      <item>NOSTALGIJA j.d.o.o., Cvjetna ulica 13, 49240 Stubičke Toplice zastupanog po punomoćniku Ljiljana Bočkaj</item>
    </izvorni_sadrzaj>
    <derivirana_varijabla naziv="DomainObject.Predmet.ProtuStrankaListFormatedWithAdress_1">
      <item>NOSTALGIJA j.d.o.o., Cvjetna ulica 13, 49240 Stubičke Toplice zastupanog po punomoćniku Ljiljana Bočkaj</item>
    </derivirana_varijabla>
  </DomainObject.Predmet.ProtuStrankaListFormatedWithAdress>
  <DomainObject.Predmet.ProtuStrankaListFormatedWithAdressOIB>
    <izvorni_sadrzaj>
      <item>NOSTALGIJA j.d.o.o., OIB 98566029487, Cvjetna ulica 13, 49240 Stubičke Toplice zastupanog po punomoćniku Ljiljana Bočkaj</item>
    </izvorni_sadrzaj>
    <derivirana_varijabla naziv="DomainObject.Predmet.ProtuStrankaListFormatedWithAdressOIB_1">
      <item>NOSTALGIJA j.d.o.o., OIB 98566029487, Cvjetna ulica 13, 49240 Stubičke Toplice zastupanog po punomoćniku Ljiljana Bočkaj</item>
    </derivirana_varijabla>
  </DomainObject.Predmet.ProtuStrankaListFormatedWithAdressOIB>
  <DomainObject.Predmet.ProtuStrankaListNazivFormated>
    <izvorni_sadrzaj>
      <item>NOSTALGIJA j.d.o.o.</item>
    </izvorni_sadrzaj>
    <derivirana_varijabla naziv="DomainObject.Predmet.ProtuStrankaListNazivFormated_1">
      <item>NOSTALGIJA j.d.o.o.</item>
    </derivirana_varijabla>
  </DomainObject.Predmet.ProtuStrankaListNazivFormated>
  <DomainObject.Predmet.ProtuStrankaListNazivFormatedOIB>
    <izvorni_sadrzaj>
      <item>NOSTALGIJA j.d.o.o., OIB 98566029487</item>
    </izvorni_sadrzaj>
    <derivirana_varijabla naziv="DomainObject.Predmet.ProtuStrankaListNazivFormatedOIB_1">
      <item>NOSTALGIJA j.d.o.o., OIB 98566029487</item>
    </derivirana_varijabla>
  </DomainObject.Predmet.ProtuStrankaListNazivFormatedOIB>
  <DomainObject.Predmet.OstaliListFormated>
    <izvorni_sadrzaj>
      <item>Ljiljana Bočkaj punomoćnik sudionika u postupku NOSTALGIJA j.d.o.o.</item>
      <item>Zagrebačka banka d.d.</item>
    </izvorni_sadrzaj>
    <derivirana_varijabla naziv="DomainObject.Predmet.OstaliListFormated_1">
      <item>Ljiljana Bočkaj punomoćnik sudionika u postupku NOSTALGIJA j.d.o.o.</item>
      <item>Zagrebačka banka d.d.</item>
    </derivirana_varijabla>
  </DomainObject.Predmet.OstaliListFormated>
  <DomainObject.Predmet.OstaliListFormatedOIB>
    <izvorni_sadrzaj>
      <item>Ljiljana Bočkaj, OIB 92061355212 punomoćnik sudionika u postupku NOSTALGIJA j.d.o.o.</item>
      <item>Zagrebačka banka d.d.</item>
    </izvorni_sadrzaj>
    <derivirana_varijabla naziv="DomainObject.Predmet.OstaliListFormatedOIB_1">
      <item>Ljiljana Bočkaj, OIB 92061355212 punomoćnik sudionika u postupku NOSTALGIJA j.d.o.o.</item>
      <item>Zagrebačka banka d.d.</item>
    </derivirana_varijabla>
  </DomainObject.Predmet.OstaliListFormatedOIB>
  <DomainObject.Predmet.OstaliListFormatedWithAdress>
    <izvorni_sadrzaj>
      <item>Ljiljana Bočkaj, Ksavera Šandora Đalskog 5d, 49250 Zlatar punomoćnik sudionika u postupku NOSTALGIJA j.d.o.o.</item>
      <item>Zagrebačka banka d.d., Trg bana J. Jelačića 10, 10000 Zagreb</item>
    </izvorni_sadrzaj>
    <derivirana_varijabla naziv="DomainObject.Predmet.OstaliListFormatedWithAdress_1">
      <item>Ljiljana Bočkaj, Ksavera Šandora Đalskog 5d, 49250 Zlatar punomoćnik sudionika u postupku NOSTALGIJA j.d.o.o.</item>
      <item>Zagrebačka banka d.d., Trg bana J. Jelačića 10, 10000 Zagreb</item>
    </derivirana_varijabla>
  </DomainObject.Predmet.OstaliListFormatedWithAdress>
  <DomainObject.Predmet.OstaliListFormatedWithAdressOIB>
    <izvorni_sadrzaj>
      <item>Ljiljana Bočkaj, OIB 92061355212, Ksavera Šandora Đalskog 5d, 49250 Zlatar punomoćnik sudionika u postupku NOSTALGIJA j.d.o.o.</item>
      <item>Zagrebačka banka d.d., Trg bana J. Jelačića 10, 10000 Zagreb</item>
    </izvorni_sadrzaj>
    <derivirana_varijabla naziv="DomainObject.Predmet.OstaliListFormatedWithAdressOIB_1">
      <item>Ljiljana Bočkaj, OIB 92061355212, Ksavera Šandora Đalskog 5d, 49250 Zlatar punomoćnik sudionika u postupku NOSTALGIJA j.d.o.o.</item>
      <item>Zagrebačka banka d.d., Trg bana J. Jelačića 10, 10000 Zagreb</item>
    </derivirana_varijabla>
  </DomainObject.Predmet.OstaliListFormatedWithAdressOIB>
  <DomainObject.Predmet.OstaliListNazivFormated>
    <izvorni_sadrzaj>
      <item>Ljiljana Bočkaj</item>
      <item>Zagrebačka banka d.d.</item>
    </izvorni_sadrzaj>
    <derivirana_varijabla naziv="DomainObject.Predmet.OstaliListNazivFormated_1">
      <item>Ljiljana Bočkaj</item>
      <item>Zagrebačka banka d.d.</item>
    </derivirana_varijabla>
  </DomainObject.Predmet.OstaliListNazivFormated>
  <DomainObject.Predmet.OstaliListNazivFormatedOIB>
    <izvorni_sadrzaj>
      <item>Ljiljana Bočkaj, OIB 92061355212</item>
      <item>Zagrebačka banka d.d.</item>
    </izvorni_sadrzaj>
    <derivirana_varijabla naziv="DomainObject.Predmet.OstaliListNazivFormatedOIB_1">
      <item>Ljiljana Bočkaj, OIB 92061355212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St-6/2018-25</izvorni_sadrzaj>
    <derivirana_varijabla naziv="DomainObject.PoslovniBrojDokumenta_1">St-6/2018-25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NOSTALGIJA j.d.o.o.</izvorni_sadrzaj>
    <derivirana_varijabla naziv="DomainObject.Predmet.ProtustrankaIDrugi_1">NOSTALGIJA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NOSTALGIJA j.d.o.o., OIB 98566029487, Cvjetna ulica 13, 49240 Stubičke Toplice</izvorni_sadrzaj>
    <derivirana_varijabla naziv="DomainObject.Predmet.ProtustrankaIDrugiAdressOIB_1">NOSTALGIJA j.d.o.o., OIB 98566029487, Cvjetna ulica 13,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NOSTALGIJA j.d.o.o.</item>
      <item>Ljiljana Bočkaj</item>
      <item>Ljiljana Bočkaj</item>
      <item>Zagrebačka banka d.d.</item>
    </izvorni_sadrzaj>
    <derivirana_varijabla naziv="DomainObject.Predmet.SudioniciListNaziv_1">
      <item>FINA Regionalni centar Zagreb</item>
      <item>NOSTALGIJA j.d.o.o.</item>
      <item>Ljiljana Bočkaj</item>
      <item>Ljiljana Bočkaj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NOSTALGIJA j.d.o.o., OIB 98566029487, Cvjetna ulica 13,49240 Stubičke Toplice</item>
      <item>Ljiljana Bočkaj, OIB 92061355212, Ksavera Šandora Gjalskog 5D,49250 Zlatar</item>
      <item>Ljiljana Bočkaj, OIB 92061355212, Ksavera Šandora Đalskog 5d,49250 Zlatar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NOSTALGIJA j.d.o.o., OIB 98566029487, Cvjetna ulica 13,49240 Stubičke Toplice</item>
      <item>Ljiljana Bočkaj, OIB 92061355212, Ksavera Šandora Gjalskog 5D,49250 Zlatar</item>
      <item>Ljiljana Bočkaj, OIB 92061355212, Ksavera Šandora Đalskog 5d,49250 Zlatar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98566029487</item>
      <item>, OIB 92061355212</item>
      <item>, OIB 92061355212</item>
      <item>, OIB null</item>
    </izvorni_sadrzaj>
    <derivirana_varijabla naziv="DomainObject.Predmet.SudioniciListNazivOIB_1">
      <item>, OIB 85821130368</item>
      <item>, OIB 98566029487</item>
      <item>, OIB 92061355212</item>
      <item>, OIB 92061355212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894</properties:Characters>
  <properties:Lines>38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2018-04-20T12:21:00Z</dcterms:created>
  <dc:creator>nmarkovic</dc:creator>
  <cp:lastModifiedBy>Dijana Hadžić</cp:lastModifiedBy>
  <cp:lastPrinted>2016-07-08T11:44:00Z</cp:lastPrinted>
  <dcterms:modified xmlns:xsi="http://www.w3.org/2001/XMLSchema-instance" xsi:type="dcterms:W3CDTF">2018-04-20T13:06:00Z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St-6/2018-25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