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5f83" w14:paraId="da35f8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13E33">
        <w:rPr>
          <w:lang w:val="hr-HR"/>
        </w:rPr>
        <w:t>412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13E33">
        <w:rPr>
          <w:lang w:val="hr-HR"/>
        </w:rPr>
        <w:t xml:space="preserve">AMAT društvo s ograničenom odgovornošću za trgovinu, proizvodnju i usluge, Gornje </w:t>
      </w:r>
      <w:proofErr w:type="spellStart"/>
      <w:r w:rsidR="00A13E33">
        <w:rPr>
          <w:lang w:val="hr-HR"/>
        </w:rPr>
        <w:t>Plavnice</w:t>
      </w:r>
      <w:proofErr w:type="spellEnd"/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A13E33">
        <w:rPr>
          <w:lang w:val="hr-HR"/>
        </w:rPr>
        <w:t xml:space="preserve">Gornje </w:t>
      </w:r>
      <w:proofErr w:type="spellStart"/>
      <w:r w:rsidR="00A13E33">
        <w:rPr>
          <w:lang w:val="hr-HR"/>
        </w:rPr>
        <w:t>Plavnice</w:t>
      </w:r>
      <w:proofErr w:type="spellEnd"/>
      <w:r w:rsidR="00A13E33">
        <w:rPr>
          <w:lang w:val="hr-HR"/>
        </w:rPr>
        <w:t xml:space="preserve"> 324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9354A3">
        <w:rPr>
          <w:lang w:val="hr-HR"/>
        </w:rPr>
        <w:t xml:space="preserve">: </w:t>
      </w:r>
      <w:r w:rsidR="00A13E33">
        <w:rPr>
          <w:lang w:val="hr-HR"/>
        </w:rPr>
        <w:t>010068869</w:t>
      </w:r>
      <w:r w:rsidR="009354A3">
        <w:rPr>
          <w:lang w:val="hr-HR"/>
        </w:rPr>
        <w:t xml:space="preserve"> 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13E33">
        <w:rPr>
          <w:lang w:val="hr-HR"/>
        </w:rPr>
        <w:t>45578402745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13E33">
        <w:rPr>
          <w:lang w:val="hr-HR"/>
        </w:rPr>
        <w:t>412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13E33">
        <w:rPr>
          <w:lang w:val="hr-HR"/>
        </w:rPr>
        <w:t>11.023,99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13E33">
        <w:rPr>
          <w:lang w:val="hr-HR"/>
        </w:rPr>
        <w:t xml:space="preserve">Ante </w:t>
      </w:r>
      <w:proofErr w:type="spellStart"/>
      <w:r w:rsidR="00A13E33">
        <w:rPr>
          <w:lang w:val="hr-HR"/>
        </w:rPr>
        <w:t>Tulić</w:t>
      </w:r>
      <w:proofErr w:type="spellEnd"/>
      <w:r w:rsidR="00A13E33">
        <w:rPr>
          <w:lang w:val="hr-HR"/>
        </w:rPr>
        <w:t>, iz Bjelovara, Vidikovac 44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C0360">
        <w:rPr>
          <w:lang w:val="hr-HR"/>
        </w:rPr>
        <w:t>20002552138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C0360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C0360">
        <w:rPr>
          <w:lang w:val="hr-HR"/>
        </w:rPr>
        <w:t>03.12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41D" w:rsidR="009A041D">
      <w:r>
        <w:separator/>
      </w:r>
    </w:p>
  </w:endnote>
  <w:endnote w:id="0" w:type="continuationSeparator">
    <w:p w:rsidRDefault="009A041D" w:rsidR="009A0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41D" w:rsidR="009A041D">
      <w:r>
        <w:separator/>
      </w:r>
    </w:p>
  </w:footnote>
  <w:footnote w:id="0" w:type="continuationSeparator">
    <w:p w:rsidRDefault="009A041D" w:rsidR="009A0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E5222"/>
    <w:rsid w:val="0032457F"/>
    <w:rsid w:val="00336241"/>
    <w:rsid w:val="003A50BE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825CB"/>
    <w:rsid w:val="008A217A"/>
    <w:rsid w:val="008E00AB"/>
    <w:rsid w:val="008E3DB0"/>
    <w:rsid w:val="009354A3"/>
    <w:rsid w:val="00971FE2"/>
    <w:rsid w:val="0097587E"/>
    <w:rsid w:val="00985844"/>
    <w:rsid w:val="009A041D"/>
    <w:rsid w:val="009C0360"/>
    <w:rsid w:val="009F1B25"/>
    <w:rsid w:val="00A13E33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50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50B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50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50B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6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 društvo s ograničenom odgovornošću za trgovinu, proizvodnju i usluge, Gornje Plavnice zastupanog po punomoćniku Ante Tulić</izvorni_sadrzaj>
    <derivirana_varijabla naziv="DomainObject.Predmet.ProtustrankaFormated_1">  AMAT društvo s ograničenom odgovornošću za trgovinu, proizvodnju i usluge, Gornje Plavnice zastupanog po punomoćniku Ante Tulić</derivirana_varijabla>
  </DomainObject.Predmet.ProtustrankaFormated>
  <DomainObject.Predmet.ProtustrankaFormatedOIB>
    <izvorni_sadrzaj>  AMAT društvo s ograničenom odgovornošću za trgovinu, proizvodnju i usluge, Gornje Plavnice, OIB 45578402745 zastupanog po punomoćniku Ante Tulić</izvorni_sadrzaj>
    <derivirana_varijabla naziv="DomainObject.Predmet.ProtustrankaFormatedOIB_1">  AMAT društvo s ograničenom odgovornošću za trgovinu, proizvodnju i usluge, Gornje Plavnice, OIB 45578402745 zastupanog po punomoćniku Ante Tulić</derivirana_varijabla>
  </DomainObject.Predmet.ProtustrankaFormatedOIB>
  <DomainObject.Predmet.ProtustrankaFormatedWithAdress>
    <izvorni_sadrzaj> AMAT društvo s ograničenom odgovornošću za trgovinu, proizvodnju i usluge, Gornje Plavnice, Gornje Plavnice 324, 43000 Gornje Plavnice zastupanog po punomoćniku Ante Tulić</izvorni_sadrzaj>
    <derivirana_varijabla naziv="DomainObject.Predmet.ProtustrankaFormatedWithAdress_1"> AMAT društvo s ograničenom odgovornošću za trgovinu, proizvodnju i usluge, Gornje Plavnice, Gornje Plavnice 324, 43000 Gornje Plavnice zastupanog po punomoćniku Ante Tulić</derivirana_varijabla>
  </DomainObject.Predmet.ProtustrankaFormatedWithAdress>
  <DomainObject.Predmet.ProtustrankaFormatedWithAdressOIB>
    <izvorni_sadrzaj> AMAT društvo s ograničenom odgovornošću za trgovinu, proizvodnju i usluge, Gornje Plavnice, OIB 45578402745, Gornje Plavnice 324, 43000 Gornje Plavnice zastupanog po punomoćniku Ante Tulić</izvorni_sadrzaj>
    <derivirana_varijabla naziv="DomainObject.Predmet.ProtustrankaFormatedWithAdressOIB_1"> AMAT društvo s ograničenom odgovornošću za trgovinu, proizvodnju i usluge, Gornje Plavnice, OIB 45578402745, Gornje Plavnice 324, 43000 Gornje Plavnice zastupanog po punomoćniku Ante Tulić</derivirana_varijabla>
  </DomainObject.Predmet.ProtustrankaFormatedWithAdressOIB>
  <DomainObject.Predmet.ProtustrankaWithAdress>
    <izvorni_sadrzaj>AMAT društvo s ograničenom odgovornošću za trgovinu, proizvodnju i usluge, Gornje Plavnice Gornje Plavnice 324, 43000 Gornje Plavnice</izvorni_sadrzaj>
    <derivirana_varijabla naziv="DomainObject.Predmet.ProtustrankaWithAdress_1">AMAT društvo s ograničenom odgovornošću za trgovinu, proizvodnju i usluge, Gornje Plavnice Gornje Plavnice 324, 43000 Gornje Plavnice</derivirana_varijabla>
  </DomainObject.Predmet.ProtustrankaWithAdress>
  <DomainObject.Predmet.ProtustrankaWithAdressOIB>
    <izvorni_sadrzaj>AMAT društvo s ograničenom odgovornošću za trgovinu, proizvodnju i usluge, Gornje Plavnice, OIB 45578402745, Gornje Plavnice 324, 43000 Gornje Plavnice</izvorni_sadrzaj>
    <derivirana_varijabla naziv="DomainObject.Predmet.ProtustrankaWithAdressOIB_1">AMAT društvo s ograničenom odgovornošću za trgovinu, proizvodnju i usluge, Gornje Plavnice, OIB 45578402745, Gornje Plavnice 324, 43000 Gornje Plavnice</derivirana_varijabla>
  </DomainObject.Predmet.ProtustrankaWithAdressOIB>
  <DomainObject.Predmet.ProtustrankaNazivFormated>
    <izvorni_sadrzaj>AMAT društvo s ograničenom odgovornošću za trgovinu, proizvodnju i usluge, Gornje Plavnice</izvorni_sadrzaj>
    <derivirana_varijabla naziv="DomainObject.Predmet.ProtustrankaNazivFormated_1">AMAT društvo s ograničenom odgovornošću za trgovinu, proizvodnju i usluge, Gornje Plavnice</derivirana_varijabla>
  </DomainObject.Predmet.ProtustrankaNazivFormated>
  <DomainObject.Predmet.ProtustrankaNazivFormatedOIB>
    <izvorni_sadrzaj>AMAT društvo s ograničenom odgovornošću za trgovinu, proizvodnju i usluge, Gornje Plavnice, OIB 45578402745</izvorni_sadrzaj>
    <derivirana_varijabla naziv="DomainObject.Predmet.ProtustrankaNazivFormatedOIB_1">AMAT društvo s ograničenom odgovornošću za trgovinu, proizvodnju i usluge, Gornje Plavnice, OIB 45578402745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AMAT društvo s ograničenom odgovornošću za trgovinu, proizvodnju i usluge, Gornje Plavnice zastupanog po punomoćniku Ante Tulić</item>
    </izvorni_sadrzaj>
    <derivirana_varijabla naziv="DomainObject.Predmet.ProtuStrankaListFormated_1">
      <item>AMAT društvo s ograničenom odgovornošću za trgovinu, proizvodnju i usluge, Gornje Plavnice zastupanog po punomoćniku Ante Tulić</item>
    </derivirana_varijabla>
  </DomainObject.Predmet.ProtuStrankaListFormated>
  <DomainObject.Predmet.ProtuStrankaListFormatedOIB>
    <izvorni_sadrzaj>
      <item>AMAT društvo s ograničenom odgovornošću za trgovinu, proizvodnju i usluge, Gornje Plavnice, OIB 45578402745 zastupanog po punomoćniku Ante Tulić</item>
    </izvorni_sadrzaj>
    <derivirana_varijabla naziv="DomainObject.Predmet.ProtuStrankaListFormatedOIB_1">
      <item>AMAT društvo s ograničenom odgovornošću za trgovinu, proizvodnju i usluge, Gornje Plavnice, OIB 45578402745 zastupanog po punomoćniku Ante Tulić</item>
    </derivirana_varijabla>
  </DomainObject.Predmet.ProtuStrankaListFormatedOIB>
  <DomainObject.Predmet.ProtuStrankaListFormatedWithAdress>
    <izvorni_sadrzaj>
      <item>AMAT društvo s ograničenom odgovornošću za trgovinu, proizvodnju i usluge, Gornje Plavnice, Gornje Plavnice 324, 43000 Gornje Plavnice zastupanog po punomoćniku Ante Tulić</item>
    </izvorni_sadrzaj>
    <derivirana_varijabla naziv="DomainObject.Predmet.ProtuStrankaListFormatedWithAdress_1">
      <item>AMAT društvo s ograničenom odgovornošću za trgovinu, proizvodnju i usluge, Gornje Plavnice, Gornje Plavnice 324, 43000 Gornje Plavnice zastupanog po punomoćniku Ante Tulić</item>
    </derivirana_varijabla>
  </DomainObject.Predmet.ProtuStrankaListFormatedWithAdress>
  <DomainObject.Predmet.ProtuStrankaListFormatedWithAdressOIB>
    <izvorni_sadrzaj>
      <item>AMAT društvo s ograničenom odgovornošću za trgovinu, proizvodnju i usluge, Gornje Plavnice, OIB 45578402745, Gornje Plavnice 324, 43000 Gornje Plavnice zastupanog po punomoćniku Ante Tulić</item>
    </izvorni_sadrzaj>
    <derivirana_varijabla naziv="DomainObject.Predmet.ProtuStrankaListFormatedWithAdressOIB_1">
      <item>AMAT društvo s ograničenom odgovornošću za trgovinu, proizvodnju i usluge, Gornje Plavnice, OIB 45578402745, Gornje Plavnice 324, 43000 Gornje Plavnice zastupanog po punomoćniku Ante Tulić</item>
    </derivirana_varijabla>
  </DomainObject.Predmet.ProtuStrankaListFormatedWithAdressOIB>
  <DomainObject.Predmet.ProtuStrankaListNazivFormated>
    <izvorni_sadrzaj>
      <item>AMAT društvo s ograničenom odgovornošću za trgovinu, proizvodnju i usluge, Gornje Plavnice</item>
    </izvorni_sadrzaj>
    <derivirana_varijabla naziv="DomainObject.Predmet.ProtuStrankaListNazivFormated_1">
      <item>AMAT društvo s ograničenom odgovornošću za trgovinu, proizvodnju i usluge, Gornje Plavnice</item>
    </derivirana_varijabla>
  </DomainObject.Predmet.ProtuStrankaListNazivFormated>
  <DomainObject.Predmet.ProtuStrankaListNazivFormatedOIB>
    <izvorni_sadrzaj>
      <item>AMAT društvo s ograničenom odgovornošću za trgovinu, proizvodnju i usluge, Gornje Plavnice, OIB 45578402745</item>
    </izvorni_sadrzaj>
    <derivirana_varijabla naziv="DomainObject.Predmet.ProtuStrankaListNazivFormatedOIB_1">
      <item>AMAT društvo s ograničenom odgovornošću za trgovinu, proizvodnju i usluge, Gornje Plavnice, OIB 45578402745</item>
    </derivirana_varijabla>
  </DomainObject.Predmet.ProtuStrankaListNazivFormatedOIB>
  <DomainObject.Predmet.OstaliListFormated>
    <izvorni_sadrzaj>
      <item>Ante Tulić punomoćnik sudionika u postupku AMAT društvo s ograničenom odgovornošću za trgovinu, proizvodnju i usluge, Gornje Plavnice</item>
    </izvorni_sadrzaj>
    <derivirana_varijabla naziv="DomainObject.Predmet.OstaliListFormated_1">
      <item>Ante Tulić punomoćnik sudionika u postupku AMAT društvo s ograničenom odgovornošću za trgovinu, proizvodnju i usluge, Gornje Plavnice</item>
    </derivirana_varijabla>
  </DomainObject.Predmet.OstaliListFormated>
  <DomainObject.Predmet.OstaliListFormatedOIB>
    <izvorni_sadrzaj>
      <item>Ante Tulić, OIB 20002552138 punomoćnik sudionika u postupku AMAT društvo s ograničenom odgovornošću za trgovinu, proizvodnju i usluge, Gornje Plavnice</item>
    </izvorni_sadrzaj>
    <derivirana_varijabla naziv="DomainObject.Predmet.OstaliListFormatedOIB_1">
      <item>Ante Tulić, OIB 20002552138 punomoćnik sudionika u postupku AMAT društvo s ograničenom odgovornošću za trgovinu, proizvodnju i usluge, Gornje Plavnice</item>
    </derivirana_varijabla>
  </DomainObject.Predmet.OstaliListFormatedOIB>
  <DomainObject.Predmet.OstaliListFormatedWithAdress>
    <izvorni_sadrzaj>
      <item>Ante Tulić, Vidikovac 44, 43000 Bjelovar punomoćnik sudionika u postupku AMAT društvo s ograničenom odgovornošću za trgovinu, proizvodnju i usluge, Gornje Plavnice</item>
    </izvorni_sadrzaj>
    <derivirana_varijabla naziv="DomainObject.Predmet.OstaliListFormatedWithAdress_1">
      <item>Ante Tulić, Vidikovac 44, 43000 Bjelovar punomoćnik sudionika u postupku AMAT društvo s ograničenom odgovornošću za trgovinu, proizvodnju i usluge, Gornje Plavnice</item>
    </derivirana_varijabla>
  </DomainObject.Predmet.OstaliListFormatedWithAdress>
  <DomainObject.Predmet.OstaliListFormatedWithAdressOIB>
    <izvorni_sadrzaj>
      <item>Ante Tulić, OIB 20002552138, Vidikovac 44, 43000 Bjelovar punomoćnik sudionika u postupku AMAT društvo s ograničenom odgovornošću za trgovinu, proizvodnju i usluge, Gornje Plavnice</item>
    </izvorni_sadrzaj>
    <derivirana_varijabla naziv="DomainObject.Predmet.OstaliListFormatedWithAdressOIB_1">
      <item>Ante Tulić, OIB 20002552138, Vidikovac 44, 43000 Bjelovar punomoćnik sudionika u postupku AMAT društvo s ograničenom odgovornošću za trgovinu, proizvodnju i usluge, Gornje Plavnice</item>
    </derivirana_varijabla>
  </DomainObject.Predmet.OstaliListFormatedWithAdressOIB>
  <DomainObject.Predmet.OstaliListNazivFormated>
    <izvorni_sadrzaj>
      <item>Ante Tulić</item>
    </izvorni_sadrzaj>
    <derivirana_varijabla naziv="DomainObject.Predmet.OstaliListNazivFormated_1">
      <item>Ante Tulić</item>
    </derivirana_varijabla>
  </DomainObject.Predmet.OstaliListNazivFormated>
  <DomainObject.Predmet.OstaliListNazivFormatedOIB>
    <izvorni_sadrzaj>
      <item>Ante Tulić, OIB 20002552138</item>
    </izvorni_sadrzaj>
    <derivirana_varijabla naziv="DomainObject.Predmet.OstaliListNazivFormatedOIB_1">
      <item>Ante Tulić, OIB 20002552138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AMAT društvo s ograničenom odgovornošću za trgovinu, proizvodnju i usluge, Gornje Plavnice</izvorni_sadrzaj>
    <derivirana_varijabla naziv="DomainObject.Predmet.ProtustrankaIDrugi_1">AMAT društvo s ograničenom odgovornošću za trgovinu, proizvodnju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AMAT društvo s ograničenom odgovornošću za trgovinu, proizvodnju i usluge, Gornje Plavnice, OIB 45578402745, Gornje Plavnice 324, 43000 Gornje Plavnice</izvorni_sadrzaj>
    <derivirana_varijabla naziv="DomainObject.Predmet.ProtustrankaIDrugiAdressOIB_1">AMAT društvo s ograničenom odgovornošću za trgovinu, proizvodnju i usluge, Gornje Plavnice, OIB 45578402745, Gornje Plavnice 324,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AMAT društvo s ograničenom odgovornošću za trgovinu, proizvodnju i usluge, Gornje Plavnice</item>
      <item>Ante Tulić</item>
    </izvorni_sadrzaj>
    <derivirana_varijabla naziv="DomainObject.Predmet.SudioniciListNaziv_1">
      <item>FINA, RC ZAGREB, Podružnica Bjelovar</item>
      <item>AMAT društvo s ograničenom odgovornošću za trgovinu, proizvodnju i usluge, Gornje Plavnice</item>
      <item>Ante Tulić</item>
    </derivirana_varijabla>
  </DomainObject.Predmet.SudioniciListNaziv>
  <DomainObject.Predmet.SudioniciListAdressOIB>
    <izvorni_sadrzaj>
      <item>FINA, RC ZAGREB, Podružnica Bjelovar, OIB 85821130368, F. Supila 4,43000 Bjelovar</item>
      <item>AMAT društvo s ograničenom odgovornošću za trgovinu, proizvodnju i usluge, Gornje Plavnice, OIB 45578402745, Gornje Plavnice 324,43000 Gornje Plavnice</item>
      <item>Ante Tulić, OIB 20002552138, Vidikovac 44,43000 Bjelovar</item>
    </izvorni_sadrzaj>
    <derivirana_varijabla naziv="DomainObject.Predmet.SudioniciListAdressOIB_1">
      <item>FINA, RC ZAGREB, Podružnica Bjelovar, OIB 85821130368, F. Supila 4,43000 Bjelovar</item>
      <item>AMAT društvo s ograničenom odgovornošću za trgovinu, proizvodnju i usluge, Gornje Plavnice, OIB 45578402745, Gornje Plavnice 324,43000 Gornje Plavnice</item>
      <item>Ante Tulić, OIB 20002552138, Vidikovac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45578402745</item>
      <item>, OIB 20002552138</item>
    </izvorni_sadrzaj>
    <derivirana_varijabla naziv="DomainObject.Predmet.SudioniciListNazivOIB_1">
      <item>, OIB 85821130368</item>
      <item>, OIB 45578402745</item>
      <item>, OIB 20002552138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DA543-215F-4492-9E49-CFB834A29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2015-12-03T10:39:00Z</dcterms:created>
  <dc:creator>ssabljic</dc:creator>
  <cp:lastModifiedBy>Miroslav Lovreković</cp:lastModifiedBy>
  <cp:lastPrinted>2015-12-03T10:39:00Z</cp:lastPrinted>
  <dcterms:modified xmlns:xsi="http://www.w3.org/2001/XMLSchema-instance" xsi:type="dcterms:W3CDTF">2015-12-03T10:46:00Z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