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6726c" w14:paraId="106726c" w:rsidRDefault="00AE649C" w:rsidP="000A528F" w:rsidR="00AE649C">
      <w:pPr>
        <w:pStyle w:val="NormaleSPIS"/>
        <w:spacing w:after="0"/>
        <w15:collapsed w:val="false"/>
      </w:pPr>
    </w:p>
    <w:p w:rsidRDefault="000A528F" w:rsidP="000A528F" w:rsidR="000A528F">
      <w:pPr>
        <w:pStyle w:val="NormaleSPIS"/>
        <w:spacing w:after="0"/>
      </w:pPr>
    </w:p>
    <w:p w:rsidRDefault="000A528F" w:rsidP="000A528F" w:rsidR="000A528F">
      <w:pPr>
        <w:pStyle w:val="NormaleSPIS"/>
        <w:spacing w:after="0"/>
        <w:ind w:firstLine="0"/>
      </w:pPr>
    </w:p>
    <w:p w:rsidRDefault="000A528F" w:rsidP="000A528F" w:rsidR="000A528F">
      <w:pPr>
        <w:pStyle w:val="NormaleSPIS"/>
        <w:spacing w:after="0"/>
        <w:ind w:firstLine="0"/>
      </w:pPr>
      <w:r>
        <w:t>REPUBLIKA HRVATSKA</w:t>
      </w:r>
    </w:p>
    <w:p w:rsidRDefault="000A528F" w:rsidP="000A528F" w:rsidR="000A528F">
      <w:pPr>
        <w:pStyle w:val="NormaleSPIS"/>
        <w:spacing w:after="0"/>
        <w:ind w:firstLine="0"/>
      </w:pPr>
      <w:r>
        <w:t>Trgovački sud u Varaždinu</w:t>
      </w:r>
    </w:p>
    <w:p w:rsidRDefault="000A528F" w:rsidP="000A528F" w:rsidR="000A528F">
      <w:pPr>
        <w:pStyle w:val="NormaleSPIS"/>
        <w:spacing w:after="0"/>
        <w:ind w:firstLine="0"/>
      </w:pPr>
      <w:r>
        <w:t>Varaždin, Braće Radić br. 2.</w:t>
      </w:r>
    </w:p>
    <w:p w:rsidRDefault="000A528F" w:rsidP="000A528F" w:rsidR="000A528F">
      <w:pPr>
        <w:pStyle w:val="NormaleSPIS"/>
        <w:spacing w:after="0"/>
        <w:ind w:firstLine="0"/>
      </w:pPr>
    </w:p>
    <w:p w:rsidRDefault="000A528F" w:rsidP="000A528F" w:rsidR="000A528F" w:rsidRPr="00B76F3C">
      <w:pPr>
        <w:pStyle w:val="NormaleSPIS"/>
        <w:spacing w:after="0"/>
        <w:ind w:firstLine="0"/>
      </w:pPr>
    </w:p>
    <w:p w:rsidRDefault="00AB4602" w:rsidP="000A528F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A528F" w:rsidP="000A528F" w:rsidR="000A528F">
      <w:pPr>
        <w:spacing w:after="0"/>
        <w:jc w:val="center"/>
      </w:pPr>
      <w:r>
        <w:t>R E P U B L I K A     H R V A T S K A</w:t>
      </w:r>
    </w:p>
    <w:p w:rsidRDefault="000A528F" w:rsidP="000A528F" w:rsidR="000A528F">
      <w:pPr>
        <w:spacing w:after="0"/>
        <w:jc w:val="both"/>
        <w:rPr>
          <w:b/>
        </w:rPr>
      </w:pPr>
    </w:p>
    <w:p w:rsidRDefault="000A528F" w:rsidP="000A528F" w:rsidR="000A528F">
      <w:pPr>
        <w:spacing w:after="0"/>
        <w:jc w:val="center"/>
      </w:pPr>
      <w:r>
        <w:t>R J  E  Š  E  NJ  E</w:t>
      </w:r>
    </w:p>
    <w:p w:rsidRDefault="000A528F" w:rsidP="000A528F" w:rsidR="000A528F">
      <w:pPr>
        <w:spacing w:after="0"/>
        <w:jc w:val="both"/>
      </w:pPr>
      <w:r>
        <w:t xml:space="preserve">          </w:t>
      </w:r>
    </w:p>
    <w:p w:rsidRDefault="000A528F" w:rsidP="000A528F" w:rsidR="000A528F">
      <w:pPr>
        <w:spacing w:after="0"/>
        <w:jc w:val="both"/>
      </w:pPr>
      <w:r>
        <w:t xml:space="preserve">                </w:t>
      </w:r>
    </w:p>
    <w:p w:rsidRDefault="000A528F" w:rsidP="000A528F" w:rsidR="000A528F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</w:t>
      </w:r>
      <w:r>
        <w:rPr>
          <w:bCs/>
        </w:rPr>
        <w:t>ALESSI d.o.o., OIB: 20016790772, sa sjedištem u Trg kralja Tomislava br. 6, 42000 Varaždin</w:t>
      </w:r>
      <w:r>
        <w:t xml:space="preserve">, kojeg zastupa stečajni upravitelj Tomislav </w:t>
      </w:r>
      <w:proofErr w:type="spellStart"/>
      <w:r>
        <w:t>Đuričin</w:t>
      </w:r>
      <w:proofErr w:type="spellEnd"/>
      <w:r>
        <w:t>, iz Varaždina, Dravska poljana br. 1, nakon održanog ispitnog ročišta 17. svibnja 2017.</w:t>
      </w:r>
    </w:p>
    <w:p w:rsidRDefault="000A528F" w:rsidP="000A528F" w:rsidR="000A528F">
      <w:pPr>
        <w:spacing w:after="0"/>
        <w:jc w:val="both"/>
      </w:pPr>
    </w:p>
    <w:p w:rsidRDefault="000A528F" w:rsidP="000A528F" w:rsidR="000A528F">
      <w:pPr>
        <w:spacing w:after="0"/>
        <w:jc w:val="both"/>
      </w:pPr>
    </w:p>
    <w:p w:rsidRDefault="000A528F" w:rsidP="000A528F" w:rsidR="000A528F">
      <w:pPr>
        <w:spacing w:after="0"/>
        <w:jc w:val="center"/>
      </w:pPr>
      <w:r>
        <w:t>r i j e š i o     j e</w:t>
      </w:r>
    </w:p>
    <w:p w:rsidRDefault="000A528F" w:rsidP="000A528F" w:rsidR="000A528F">
      <w:pPr>
        <w:spacing w:after="0"/>
        <w:jc w:val="center"/>
      </w:pPr>
    </w:p>
    <w:p w:rsidRDefault="000A528F" w:rsidP="000A528F" w:rsidR="000A528F">
      <w:pPr>
        <w:spacing w:after="0"/>
      </w:pPr>
    </w:p>
    <w:p w:rsidRDefault="000A528F" w:rsidP="000A528F" w:rsidR="000A528F">
      <w:pPr>
        <w:spacing w:after="0"/>
        <w:jc w:val="both"/>
      </w:pPr>
      <w:r>
        <w:tab/>
        <w:t>I/ Utvrđuju se slijedeće tražbine</w:t>
      </w:r>
    </w:p>
    <w:p w:rsidRDefault="000A528F" w:rsidP="000A528F" w:rsidR="000A528F">
      <w:pPr>
        <w:spacing w:after="0"/>
        <w:jc w:val="both"/>
      </w:pPr>
    </w:p>
    <w:p w:rsidRDefault="000A528F" w:rsidP="000A528F" w:rsidR="000A528F">
      <w:pPr>
        <w:spacing w:after="0"/>
        <w:jc w:val="both"/>
      </w:pPr>
    </w:p>
    <w:p w:rsidRDefault="000A528F" w:rsidP="000A528F" w:rsidR="000A528F">
      <w:pPr>
        <w:spacing w:after="0"/>
        <w:jc w:val="both"/>
      </w:pPr>
      <w:r>
        <w:t xml:space="preserve">PRVI </w:t>
      </w:r>
      <w:r w:rsidR="00CC47FB">
        <w:t xml:space="preserve"> </w:t>
      </w:r>
      <w:r>
        <w:t xml:space="preserve">VIŠI </w:t>
      </w:r>
      <w:r w:rsidR="00CC47FB">
        <w:t xml:space="preserve"> </w:t>
      </w:r>
      <w:r>
        <w:t xml:space="preserve">ISPLATNI </w:t>
      </w:r>
      <w:r w:rsidR="00CC47FB">
        <w:t xml:space="preserve"> </w:t>
      </w:r>
      <w:r>
        <w:t xml:space="preserve">RED </w:t>
      </w:r>
    </w:p>
    <w:p w:rsidRDefault="00CC47FB" w:rsidP="000A528F" w:rsidR="000A528F">
      <w:pPr>
        <w:spacing w:after="0"/>
        <w:jc w:val="both"/>
      </w:pPr>
      <w:r>
        <w:t xml:space="preserve">I/a) </w:t>
      </w:r>
      <w:r w:rsidR="000A528F">
        <w:t xml:space="preserve">U </w:t>
      </w:r>
      <w:r>
        <w:t xml:space="preserve"> </w:t>
      </w:r>
      <w:r w:rsidR="000A528F">
        <w:t>CIJELOSTI</w:t>
      </w:r>
      <w:r>
        <w:t xml:space="preserve"> </w:t>
      </w:r>
      <w:r w:rsidR="000A528F">
        <w:t xml:space="preserve"> PRIZNATE </w:t>
      </w:r>
      <w:r>
        <w:t xml:space="preserve"> </w:t>
      </w:r>
      <w:r w:rsidR="000A528F">
        <w:t>TRAŽBIN</w:t>
      </w:r>
      <w:r w:rsidR="00CA2A38">
        <w:t xml:space="preserve">E </w:t>
      </w:r>
    </w:p>
    <w:p w:rsidRDefault="000A528F" w:rsidP="000A528F" w:rsidR="000A528F">
      <w:pPr>
        <w:spacing w:after="0"/>
        <w:jc w:val="both"/>
      </w:pPr>
    </w:p>
    <w:tbl>
      <w:tblPr>
        <w:tblW w:type="dxa" w:w="10062"/>
        <w:tblLook w:val="04A0" w:noVBand="1" w:noHBand="0" w:lastColumn="0" w:firstColumn="1" w:lastRow="0" w:firstRow="1"/>
      </w:tblPr>
      <w:tblGrid>
        <w:gridCol w:w="1003"/>
        <w:gridCol w:w="3880"/>
        <w:gridCol w:w="1820"/>
        <w:gridCol w:w="1820"/>
        <w:gridCol w:w="1539"/>
      </w:tblGrid>
      <w:tr w:rsidTr="000A528F" w:rsidR="000A528F">
        <w:trPr>
          <w:trHeight w:val="320"/>
        </w:trPr>
        <w:tc>
          <w:tcPr>
            <w:tcW w:type="dxa" w:w="6703"/>
            <w:gridSpan w:val="3"/>
            <w:noWrap/>
            <w:vAlign w:val="bottom"/>
            <w:hideMark/>
          </w:tcPr>
          <w:p w:rsidRDefault="000A528F" w:rsidR="000A528F">
            <w:pPr>
              <w:rPr>
                <w:rFonts w:cs="Times New Roman" w:eastAsia="Times New Roman"/>
              </w:rPr>
            </w:pPr>
          </w:p>
        </w:tc>
        <w:tc>
          <w:tcPr>
            <w:tcW w:type="dxa" w:w="1820"/>
            <w:noWrap/>
            <w:vAlign w:val="bottom"/>
            <w:hideMark/>
          </w:tcPr>
          <w:p w:rsidRDefault="000A528F" w:rsidR="000A528F">
            <w:pPr>
              <w:rPr>
                <w:rFonts w:cs="Times New Roman"/>
                <w:lang w:val="en-US"/>
              </w:rPr>
            </w:pPr>
          </w:p>
        </w:tc>
        <w:tc>
          <w:tcPr>
            <w:tcW w:type="dxa" w:w="1539"/>
            <w:noWrap/>
            <w:vAlign w:val="bottom"/>
            <w:hideMark/>
          </w:tcPr>
          <w:p w:rsidRDefault="000A528F" w:rsidR="000A528F">
            <w:pPr>
              <w:rPr>
                <w:rFonts w:cs="Times New Roman"/>
                <w:lang w:val="en-US"/>
              </w:rPr>
            </w:pPr>
          </w:p>
        </w:tc>
      </w:tr>
      <w:tr w:rsidTr="000A528F" w:rsidR="000A528F">
        <w:trPr>
          <w:trHeight w:val="960"/>
        </w:trPr>
        <w:tc>
          <w:tcPr>
            <w:tcW w:type="dxa" w:w="1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A528F" w:rsidR="000A528F">
            <w:pPr>
              <w:jc w:val="center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Broj prijave</w:t>
            </w:r>
          </w:p>
        </w:tc>
        <w:tc>
          <w:tcPr>
            <w:tcW w:type="dxa" w:w="38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A528F" w:rsidR="000A528F">
            <w:pPr>
              <w:jc w:val="center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Naziv, adresa i OIB vjerovnika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A528F" w:rsidR="000A528F">
            <w:pPr>
              <w:jc w:val="center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Iznos prijavljene tražbine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A528F" w:rsidR="000A528F">
            <w:pPr>
              <w:jc w:val="center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Iznos priznate tražbine</w:t>
            </w:r>
          </w:p>
        </w:tc>
        <w:tc>
          <w:tcPr>
            <w:tcW w:type="dxa" w:w="15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0A528F" w:rsidR="000A528F">
            <w:pPr>
              <w:jc w:val="center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Iznos osporene tražbine</w:t>
            </w:r>
          </w:p>
        </w:tc>
      </w:tr>
      <w:tr w:rsidTr="000A528F" w:rsidR="000A528F">
        <w:trPr>
          <w:trHeight w:val="960"/>
        </w:trPr>
        <w:tc>
          <w:tcPr>
            <w:tcW w:type="dxa" w:w="10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A528F" w:rsidR="000A528F">
            <w:pPr>
              <w:jc w:val="center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8/2017</w:t>
            </w:r>
          </w:p>
        </w:tc>
        <w:tc>
          <w:tcPr>
            <w:tcW w:type="dxa" w:w="3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A528F" w:rsidR="000A528F">
            <w:pPr>
              <w:jc w:val="center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ALESSI MARICA, Trg kralja Tomislava 4, Varaždin, OIB: 51444861997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A528F" w:rsidR="000A528F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148.356,10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A528F" w:rsidR="000A528F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148.356,10 kn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A528F" w:rsidR="000A528F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0,00 kn</w:t>
            </w:r>
          </w:p>
        </w:tc>
      </w:tr>
      <w:tr w:rsidTr="000A528F" w:rsidR="000A528F">
        <w:trPr>
          <w:trHeight w:val="280"/>
        </w:trPr>
        <w:tc>
          <w:tcPr>
            <w:tcW w:type="dxa" w:w="488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bottom"/>
            <w:hideMark/>
          </w:tcPr>
          <w:p w:rsidRDefault="000A528F" w:rsidR="000A528F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UKUPNO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A528F" w:rsidR="000A528F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148.356,10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A528F" w:rsidR="000A528F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148.356,10 kn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A528F" w:rsidR="000A528F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0,00 kn</w:t>
            </w:r>
          </w:p>
        </w:tc>
      </w:tr>
      <w:tr w:rsidTr="000A528F" w:rsidR="000A528F">
        <w:trPr>
          <w:trHeight w:val="280"/>
        </w:trPr>
        <w:tc>
          <w:tcPr>
            <w:tcW w:type="dxa" w:w="1003"/>
            <w:vAlign w:val="bottom"/>
            <w:hideMark/>
          </w:tcPr>
          <w:p w:rsidRDefault="000A528F" w:rsidR="000A528F">
            <w:pPr>
              <w:rPr>
                <w:rFonts w:cs="Times New Roman"/>
                <w:lang w:val="en-US"/>
              </w:rPr>
            </w:pPr>
          </w:p>
        </w:tc>
        <w:tc>
          <w:tcPr>
            <w:tcW w:type="dxa" w:w="3880"/>
            <w:vAlign w:val="bottom"/>
            <w:hideMark/>
          </w:tcPr>
          <w:p w:rsidRDefault="000A528F" w:rsidR="000A528F">
            <w:pPr>
              <w:rPr>
                <w:rFonts w:cs="Times New Roman"/>
                <w:lang w:val="en-US"/>
              </w:rPr>
            </w:pPr>
          </w:p>
        </w:tc>
        <w:tc>
          <w:tcPr>
            <w:tcW w:type="dxa" w:w="1820"/>
            <w:noWrap/>
            <w:vAlign w:val="bottom"/>
            <w:hideMark/>
          </w:tcPr>
          <w:p w:rsidRDefault="000A528F" w:rsidR="000A528F">
            <w:pPr>
              <w:rPr>
                <w:rFonts w:cs="Times New Roman"/>
                <w:lang w:val="en-US"/>
              </w:rPr>
            </w:pPr>
          </w:p>
        </w:tc>
        <w:tc>
          <w:tcPr>
            <w:tcW w:type="dxa" w:w="1820"/>
            <w:noWrap/>
            <w:vAlign w:val="bottom"/>
            <w:hideMark/>
          </w:tcPr>
          <w:p w:rsidRDefault="000A528F" w:rsidR="000A528F">
            <w:pPr>
              <w:rPr>
                <w:rFonts w:cs="Times New Roman"/>
                <w:lang w:val="en-US"/>
              </w:rPr>
            </w:pPr>
          </w:p>
        </w:tc>
        <w:tc>
          <w:tcPr>
            <w:tcW w:type="dxa" w:w="1539"/>
            <w:noWrap/>
            <w:vAlign w:val="bottom"/>
            <w:hideMark/>
          </w:tcPr>
          <w:p w:rsidRDefault="000A528F" w:rsidR="000A528F">
            <w:pPr>
              <w:rPr>
                <w:rFonts w:cs="Times New Roman"/>
                <w:lang w:val="en-US"/>
              </w:rPr>
            </w:pPr>
          </w:p>
        </w:tc>
      </w:tr>
      <w:tr w:rsidTr="000A528F" w:rsidR="000A528F">
        <w:trPr>
          <w:trHeight w:val="280"/>
        </w:trPr>
        <w:tc>
          <w:tcPr>
            <w:tcW w:type="dxa" w:w="1003"/>
            <w:vAlign w:val="bottom"/>
            <w:hideMark/>
          </w:tcPr>
          <w:p w:rsidRDefault="000A528F" w:rsidR="000A528F">
            <w:pPr>
              <w:rPr>
                <w:rFonts w:cs="Times New Roman"/>
                <w:lang w:val="en-US"/>
              </w:rPr>
            </w:pPr>
          </w:p>
          <w:p w:rsidRDefault="000A528F" w:rsidR="000A528F">
            <w:pPr>
              <w:rPr>
                <w:rFonts w:cs="Times New Roman"/>
                <w:lang w:val="en-US"/>
              </w:rPr>
            </w:pPr>
          </w:p>
          <w:p w:rsidRDefault="000A528F" w:rsidR="000A528F">
            <w:pPr>
              <w:rPr>
                <w:rFonts w:cs="Times New Roman"/>
                <w:lang w:val="en-US"/>
              </w:rPr>
            </w:pPr>
          </w:p>
        </w:tc>
        <w:tc>
          <w:tcPr>
            <w:tcW w:type="dxa" w:w="3880"/>
            <w:vAlign w:val="bottom"/>
            <w:hideMark/>
          </w:tcPr>
          <w:p w:rsidRDefault="000A528F" w:rsidR="000A528F">
            <w:pPr>
              <w:rPr>
                <w:rFonts w:cs="Times New Roman"/>
                <w:lang w:val="en-US"/>
              </w:rPr>
            </w:pPr>
          </w:p>
        </w:tc>
        <w:tc>
          <w:tcPr>
            <w:tcW w:type="dxa" w:w="1820"/>
            <w:noWrap/>
            <w:vAlign w:val="bottom"/>
            <w:hideMark/>
          </w:tcPr>
          <w:p w:rsidRDefault="000A528F" w:rsidR="000A528F">
            <w:pPr>
              <w:rPr>
                <w:rFonts w:cs="Times New Roman"/>
                <w:lang w:val="en-US"/>
              </w:rPr>
            </w:pPr>
          </w:p>
        </w:tc>
        <w:tc>
          <w:tcPr>
            <w:tcW w:type="dxa" w:w="1820"/>
            <w:noWrap/>
            <w:vAlign w:val="bottom"/>
            <w:hideMark/>
          </w:tcPr>
          <w:p w:rsidRDefault="000A528F" w:rsidR="000A528F">
            <w:pPr>
              <w:rPr>
                <w:rFonts w:cs="Times New Roman"/>
                <w:lang w:val="en-US"/>
              </w:rPr>
            </w:pPr>
          </w:p>
        </w:tc>
        <w:tc>
          <w:tcPr>
            <w:tcW w:type="dxa" w:w="1539"/>
            <w:noWrap/>
            <w:vAlign w:val="bottom"/>
            <w:hideMark/>
          </w:tcPr>
          <w:p w:rsidRDefault="000A528F" w:rsidR="000A528F">
            <w:pPr>
              <w:rPr>
                <w:rFonts w:cs="Times New Roman"/>
                <w:lang w:val="en-US"/>
              </w:rPr>
            </w:pPr>
          </w:p>
        </w:tc>
      </w:tr>
      <w:tr w:rsidTr="000A528F" w:rsidR="000A528F">
        <w:trPr>
          <w:trHeight w:val="320"/>
        </w:trPr>
        <w:tc>
          <w:tcPr>
            <w:tcW w:type="dxa" w:w="6703"/>
            <w:gridSpan w:val="3"/>
            <w:noWrap/>
            <w:vAlign w:val="bottom"/>
            <w:hideMark/>
          </w:tcPr>
          <w:p w:rsidRDefault="00CA2A38" w:rsidR="000A528F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lastRenderedPageBreak/>
              <w:t xml:space="preserve">DJELOMIČNO </w:t>
            </w:r>
            <w:r w:rsidR="00CC47FB">
              <w:rPr>
                <w:rFonts w:cs="Times New Roman" w:eastAsia="Times New Roman"/>
              </w:rPr>
              <w:t xml:space="preserve"> </w:t>
            </w:r>
            <w:r>
              <w:rPr>
                <w:rFonts w:cs="Times New Roman" w:eastAsia="Times New Roman"/>
              </w:rPr>
              <w:t>PRIZNATE</w:t>
            </w:r>
            <w:r w:rsidR="00CC47FB">
              <w:rPr>
                <w:rFonts w:cs="Times New Roman" w:eastAsia="Times New Roman"/>
              </w:rPr>
              <w:t xml:space="preserve">, ODNOSNO, DJELOMIČNO OSPORENE </w:t>
            </w:r>
            <w:r>
              <w:rPr>
                <w:rFonts w:cs="Times New Roman" w:eastAsia="Times New Roman"/>
              </w:rPr>
              <w:t xml:space="preserve"> TRAŽBINE</w:t>
            </w:r>
            <w:r w:rsidR="00CC47FB">
              <w:rPr>
                <w:rFonts w:cs="Times New Roman" w:eastAsia="Times New Roman"/>
              </w:rPr>
              <w:t xml:space="preserve"> </w:t>
            </w:r>
            <w:r>
              <w:rPr>
                <w:rFonts w:cs="Times New Roman" w:eastAsia="Times New Roman"/>
              </w:rPr>
              <w:t xml:space="preserve"> PRVOG </w:t>
            </w:r>
            <w:r w:rsidR="00CC47FB">
              <w:rPr>
                <w:rFonts w:cs="Times New Roman" w:eastAsia="Times New Roman"/>
              </w:rPr>
              <w:t xml:space="preserve"> </w:t>
            </w:r>
            <w:r>
              <w:rPr>
                <w:rFonts w:cs="Times New Roman" w:eastAsia="Times New Roman"/>
              </w:rPr>
              <w:t>VIŠEG ISPLATNOG</w:t>
            </w:r>
            <w:r w:rsidR="00CC47FB">
              <w:rPr>
                <w:rFonts w:cs="Times New Roman" w:eastAsia="Times New Roman"/>
              </w:rPr>
              <w:t xml:space="preserve"> </w:t>
            </w:r>
            <w:r>
              <w:rPr>
                <w:rFonts w:cs="Times New Roman" w:eastAsia="Times New Roman"/>
              </w:rPr>
              <w:t xml:space="preserve"> REDA</w:t>
            </w:r>
          </w:p>
        </w:tc>
        <w:tc>
          <w:tcPr>
            <w:tcW w:type="dxa" w:w="1820"/>
            <w:noWrap/>
            <w:vAlign w:val="bottom"/>
            <w:hideMark/>
          </w:tcPr>
          <w:p w:rsidRDefault="000A528F" w:rsidR="000A528F">
            <w:pPr>
              <w:rPr>
                <w:rFonts w:cs="Times New Roman"/>
                <w:lang w:val="en-US"/>
              </w:rPr>
            </w:pPr>
          </w:p>
        </w:tc>
        <w:tc>
          <w:tcPr>
            <w:tcW w:type="dxa" w:w="1539"/>
            <w:noWrap/>
            <w:vAlign w:val="bottom"/>
            <w:hideMark/>
          </w:tcPr>
          <w:p w:rsidRDefault="000A528F" w:rsidR="000A528F">
            <w:pPr>
              <w:rPr>
                <w:rFonts w:cs="Times New Roman"/>
                <w:lang w:val="en-US"/>
              </w:rPr>
            </w:pPr>
          </w:p>
        </w:tc>
      </w:tr>
      <w:tr w:rsidTr="000A528F" w:rsidR="000A528F">
        <w:trPr>
          <w:trHeight w:val="1600"/>
        </w:trPr>
        <w:tc>
          <w:tcPr>
            <w:tcW w:type="dxa" w:w="1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A528F" w:rsidR="000A528F">
            <w:pPr>
              <w:jc w:val="center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9/2017</w:t>
            </w:r>
          </w:p>
        </w:tc>
        <w:tc>
          <w:tcPr>
            <w:tcW w:type="dxa" w:w="38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A528F" w:rsidR="000A528F">
            <w:pPr>
              <w:jc w:val="center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 xml:space="preserve">RH, Ministarstvo financija, Porezna uprava, Područni ured sjeverna Hrvatska, </w:t>
            </w:r>
            <w:proofErr w:type="spellStart"/>
            <w:r>
              <w:rPr>
                <w:rFonts w:cs="Times New Roman" w:eastAsia="Times New Roman"/>
              </w:rPr>
              <w:t>Graberje</w:t>
            </w:r>
            <w:proofErr w:type="spellEnd"/>
            <w:r>
              <w:rPr>
                <w:rFonts w:cs="Times New Roman" w:eastAsia="Times New Roman"/>
              </w:rPr>
              <w:t xml:space="preserve"> 1, Varaždin OIB: 52634238587, zastupana po Županijskom državnom odvjetništvu u Varaždinu 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A528F" w:rsidR="000A528F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37.581,51 kn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A528F" w:rsidR="000A528F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19.140,44 kn</w:t>
            </w:r>
          </w:p>
        </w:tc>
        <w:tc>
          <w:tcPr>
            <w:tcW w:type="dxa" w:w="15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A528F" w:rsidR="000A528F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18.441,07 kn</w:t>
            </w:r>
          </w:p>
        </w:tc>
      </w:tr>
      <w:tr w:rsidTr="000A528F" w:rsidR="000A528F">
        <w:trPr>
          <w:trHeight w:val="320"/>
        </w:trPr>
        <w:tc>
          <w:tcPr>
            <w:tcW w:type="dxa" w:w="488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bottom"/>
            <w:hideMark/>
          </w:tcPr>
          <w:p w:rsidRDefault="000A528F" w:rsidR="000A528F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UKUPNO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A528F" w:rsidR="000A528F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37.581,51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A528F" w:rsidR="000A528F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19.140,44 kn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A528F" w:rsidR="000A528F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18.441,07 kn</w:t>
            </w:r>
          </w:p>
        </w:tc>
      </w:tr>
      <w:tr w:rsidTr="000A528F" w:rsidR="000A528F">
        <w:trPr>
          <w:trHeight w:val="320"/>
        </w:trPr>
        <w:tc>
          <w:tcPr>
            <w:tcW w:type="dxa" w:w="1003"/>
            <w:vAlign w:val="bottom"/>
            <w:hideMark/>
          </w:tcPr>
          <w:p w:rsidRDefault="000A528F" w:rsidR="000A528F">
            <w:pPr>
              <w:rPr>
                <w:rFonts w:cs="Times New Roman"/>
                <w:lang w:val="en-US"/>
              </w:rPr>
            </w:pPr>
          </w:p>
        </w:tc>
        <w:tc>
          <w:tcPr>
            <w:tcW w:type="dxa" w:w="3880"/>
            <w:vAlign w:val="bottom"/>
            <w:hideMark/>
          </w:tcPr>
          <w:p w:rsidRDefault="000A528F" w:rsidR="000A528F">
            <w:pPr>
              <w:rPr>
                <w:rFonts w:cs="Times New Roman"/>
                <w:lang w:val="en-US"/>
              </w:rPr>
            </w:pPr>
          </w:p>
        </w:tc>
        <w:tc>
          <w:tcPr>
            <w:tcW w:type="dxa" w:w="1820"/>
            <w:noWrap/>
            <w:vAlign w:val="bottom"/>
            <w:hideMark/>
          </w:tcPr>
          <w:p w:rsidRDefault="000A528F" w:rsidR="000A528F">
            <w:pPr>
              <w:rPr>
                <w:rFonts w:cs="Times New Roman"/>
                <w:lang w:val="en-US"/>
              </w:rPr>
            </w:pPr>
          </w:p>
        </w:tc>
        <w:tc>
          <w:tcPr>
            <w:tcW w:type="dxa" w:w="1820"/>
            <w:noWrap/>
            <w:vAlign w:val="bottom"/>
            <w:hideMark/>
          </w:tcPr>
          <w:p w:rsidRDefault="000A528F" w:rsidR="000A528F">
            <w:pPr>
              <w:rPr>
                <w:rFonts w:cs="Times New Roman"/>
                <w:lang w:val="en-US"/>
              </w:rPr>
            </w:pPr>
          </w:p>
        </w:tc>
        <w:tc>
          <w:tcPr>
            <w:tcW w:type="dxa" w:w="1539"/>
            <w:noWrap/>
            <w:vAlign w:val="bottom"/>
            <w:hideMark/>
          </w:tcPr>
          <w:p w:rsidRDefault="000A528F" w:rsidR="000A528F">
            <w:pPr>
              <w:rPr>
                <w:rFonts w:cs="Times New Roman"/>
                <w:lang w:val="en-US"/>
              </w:rPr>
            </w:pPr>
          </w:p>
        </w:tc>
      </w:tr>
    </w:tbl>
    <w:p w:rsidRDefault="000A528F" w:rsidP="000A528F" w:rsidR="000A528F">
      <w:pPr>
        <w:spacing w:after="0"/>
        <w:jc w:val="both"/>
      </w:pPr>
    </w:p>
    <w:p w:rsidRDefault="000A528F" w:rsidP="000A528F" w:rsidR="00CA2A38">
      <w:pPr>
        <w:spacing w:after="0"/>
        <w:jc w:val="both"/>
      </w:pPr>
      <w:r>
        <w:t>DRUGI VIŠI ISPLATNI RED</w:t>
      </w:r>
    </w:p>
    <w:p w:rsidRDefault="00CC47FB" w:rsidP="000A528F" w:rsidR="000A528F">
      <w:pPr>
        <w:spacing w:after="0"/>
        <w:jc w:val="both"/>
      </w:pPr>
      <w:r>
        <w:t>I/b)</w:t>
      </w:r>
      <w:r w:rsidR="000A528F">
        <w:t xml:space="preserve">U CIJELOSTI </w:t>
      </w:r>
      <w:r>
        <w:t xml:space="preserve"> </w:t>
      </w:r>
      <w:r w:rsidR="000A528F">
        <w:t xml:space="preserve">PRIZNATE </w:t>
      </w:r>
      <w:r>
        <w:t xml:space="preserve"> </w:t>
      </w:r>
      <w:r w:rsidR="000A528F">
        <w:t>TRAŽBINE</w:t>
      </w:r>
    </w:p>
    <w:p w:rsidRDefault="000A528F" w:rsidP="000A528F" w:rsidR="000A528F">
      <w:pPr>
        <w:spacing w:after="0"/>
        <w:jc w:val="both"/>
      </w:pPr>
    </w:p>
    <w:tbl>
      <w:tblPr>
        <w:tblW w:type="dxa" w:w="10062"/>
        <w:tblLook w:val="04A0" w:noVBand="1" w:noHBand="0" w:lastColumn="0" w:firstColumn="1" w:lastRow="0" w:firstRow="1"/>
      </w:tblPr>
      <w:tblGrid>
        <w:gridCol w:w="1003"/>
        <w:gridCol w:w="3880"/>
        <w:gridCol w:w="1820"/>
        <w:gridCol w:w="1820"/>
        <w:gridCol w:w="1539"/>
      </w:tblGrid>
      <w:tr w:rsidTr="000A528F" w:rsidR="000A528F">
        <w:trPr>
          <w:trHeight w:val="320"/>
        </w:trPr>
        <w:tc>
          <w:tcPr>
            <w:tcW w:type="dxa" w:w="6703"/>
            <w:gridSpan w:val="3"/>
            <w:noWrap/>
            <w:vAlign w:val="bottom"/>
            <w:hideMark/>
          </w:tcPr>
          <w:p w:rsidRDefault="000A528F" w:rsidR="000A528F">
            <w:pPr>
              <w:rPr>
                <w:rFonts w:cs="Times New Roman" w:eastAsia="Times New Roman"/>
              </w:rPr>
            </w:pPr>
          </w:p>
        </w:tc>
        <w:tc>
          <w:tcPr>
            <w:tcW w:type="dxa" w:w="1820"/>
            <w:noWrap/>
            <w:vAlign w:val="bottom"/>
            <w:hideMark/>
          </w:tcPr>
          <w:p w:rsidRDefault="000A528F" w:rsidR="000A528F">
            <w:pPr>
              <w:rPr>
                <w:rFonts w:cs="Times New Roman"/>
                <w:lang w:val="en-US"/>
              </w:rPr>
            </w:pPr>
          </w:p>
        </w:tc>
        <w:tc>
          <w:tcPr>
            <w:tcW w:type="dxa" w:w="1539"/>
            <w:noWrap/>
            <w:vAlign w:val="bottom"/>
            <w:hideMark/>
          </w:tcPr>
          <w:p w:rsidRDefault="000A528F" w:rsidR="000A528F">
            <w:pPr>
              <w:rPr>
                <w:rFonts w:cs="Times New Roman"/>
                <w:lang w:val="en-US"/>
              </w:rPr>
            </w:pPr>
          </w:p>
        </w:tc>
      </w:tr>
      <w:tr w:rsidTr="000A528F" w:rsidR="000A528F">
        <w:trPr>
          <w:trHeight w:val="960"/>
        </w:trPr>
        <w:tc>
          <w:tcPr>
            <w:tcW w:type="dxa" w:w="10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A528F" w:rsidR="000A528F">
            <w:pPr>
              <w:jc w:val="center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Broj prijave</w:t>
            </w:r>
          </w:p>
        </w:tc>
        <w:tc>
          <w:tcPr>
            <w:tcW w:type="dxa" w:w="38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A528F" w:rsidR="000A528F">
            <w:pPr>
              <w:jc w:val="center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Naziv, adresa i OIB vjerovnika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A528F" w:rsidR="000A528F">
            <w:pPr>
              <w:jc w:val="center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Iznos prijavljene tražbine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A528F" w:rsidR="000A528F">
            <w:pPr>
              <w:jc w:val="center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Iznos priznate tražbine</w:t>
            </w:r>
          </w:p>
        </w:tc>
        <w:tc>
          <w:tcPr>
            <w:tcW w:type="dxa" w:w="15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A528F" w:rsidR="000A528F">
            <w:pPr>
              <w:jc w:val="center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Iznos osporene tražbine</w:t>
            </w:r>
          </w:p>
        </w:tc>
      </w:tr>
      <w:tr w:rsidTr="000A528F" w:rsidR="000A528F">
        <w:trPr>
          <w:trHeight w:val="1280"/>
        </w:trPr>
        <w:tc>
          <w:tcPr>
            <w:tcW w:type="dxa" w:w="10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A528F" w:rsidR="000A528F">
            <w:pPr>
              <w:jc w:val="center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12/2017</w:t>
            </w:r>
          </w:p>
        </w:tc>
        <w:tc>
          <w:tcPr>
            <w:tcW w:type="dxa" w:w="3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A528F" w:rsidR="000A528F">
            <w:pPr>
              <w:jc w:val="center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 xml:space="preserve">CROATIA OSIGURANJE d.d., Vatroslava Jagića 33, Zagreb, OIB: 26187994862, zastupano po Dubravki Zebec, dipl. iur. 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A528F" w:rsidR="000A528F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4.992,53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A528F" w:rsidR="000A528F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4.992,53 kn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A528F" w:rsidR="000A528F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0,00 kn</w:t>
            </w:r>
          </w:p>
        </w:tc>
      </w:tr>
      <w:tr w:rsidTr="000A528F" w:rsidR="000A528F">
        <w:trPr>
          <w:trHeight w:val="960"/>
        </w:trPr>
        <w:tc>
          <w:tcPr>
            <w:tcW w:type="dxa" w:w="10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A528F" w:rsidR="000A528F">
            <w:pPr>
              <w:jc w:val="center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14/2017</w:t>
            </w:r>
          </w:p>
        </w:tc>
        <w:tc>
          <w:tcPr>
            <w:tcW w:type="dxa" w:w="3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A528F" w:rsidR="000A528F">
            <w:pPr>
              <w:jc w:val="center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HEP-Opskrba d.o.o., Zagreb, Ulica grada Vukovara 37, OIB: 63073332379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A528F" w:rsidR="000A528F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436,61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A528F" w:rsidR="000A528F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436,61 kn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A528F" w:rsidR="000A528F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0,00 kn</w:t>
            </w:r>
          </w:p>
        </w:tc>
      </w:tr>
      <w:tr w:rsidTr="000A528F" w:rsidR="000A528F">
        <w:trPr>
          <w:trHeight w:val="960"/>
        </w:trPr>
        <w:tc>
          <w:tcPr>
            <w:tcW w:type="dxa" w:w="10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A528F" w:rsidR="000A528F">
            <w:pPr>
              <w:jc w:val="center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2/2017</w:t>
            </w:r>
          </w:p>
        </w:tc>
        <w:tc>
          <w:tcPr>
            <w:tcW w:type="dxa" w:w="3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A528F" w:rsidR="000A528F">
            <w:pPr>
              <w:jc w:val="center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 xml:space="preserve">HLB REVIDICON d.o.o.. Ankice </w:t>
            </w:r>
            <w:proofErr w:type="spellStart"/>
            <w:r>
              <w:rPr>
                <w:rFonts w:cs="Times New Roman" w:eastAsia="Times New Roman"/>
              </w:rPr>
              <w:t>Opolski</w:t>
            </w:r>
            <w:proofErr w:type="spellEnd"/>
            <w:r>
              <w:rPr>
                <w:rFonts w:cs="Times New Roman" w:eastAsia="Times New Roman"/>
              </w:rPr>
              <w:t xml:space="preserve"> 2, Varaždin, OIB: 41748200389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A528F" w:rsidR="000A528F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3.699,91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A528F" w:rsidR="000A528F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3.699,91 kn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A528F" w:rsidR="000A528F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0,00 kn</w:t>
            </w:r>
          </w:p>
        </w:tc>
      </w:tr>
      <w:tr w:rsidTr="000A528F" w:rsidR="000A528F">
        <w:trPr>
          <w:trHeight w:val="1600"/>
        </w:trPr>
        <w:tc>
          <w:tcPr>
            <w:tcW w:type="dxa" w:w="10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A528F" w:rsidR="000A528F">
            <w:pPr>
              <w:jc w:val="center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7/2017</w:t>
            </w:r>
          </w:p>
        </w:tc>
        <w:tc>
          <w:tcPr>
            <w:tcW w:type="dxa" w:w="3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A528F" w:rsidR="000A528F">
            <w:pPr>
              <w:jc w:val="center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 xml:space="preserve">PRIVREDNA BANKA ZAGREB d.d., Radnička cesta 50, Zagreb, OIB: 02535697732, zastupano po Odvjetničkom društvu </w:t>
            </w:r>
            <w:proofErr w:type="spellStart"/>
            <w:r>
              <w:rPr>
                <w:rFonts w:cs="Times New Roman" w:eastAsia="Times New Roman"/>
              </w:rPr>
              <w:t>Suić</w:t>
            </w:r>
            <w:proofErr w:type="spellEnd"/>
            <w:r>
              <w:rPr>
                <w:rFonts w:cs="Times New Roman" w:eastAsia="Times New Roman"/>
              </w:rPr>
              <w:t xml:space="preserve"> &amp; </w:t>
            </w:r>
            <w:proofErr w:type="spellStart"/>
            <w:r>
              <w:rPr>
                <w:rFonts w:cs="Times New Roman" w:eastAsia="Times New Roman"/>
              </w:rPr>
              <w:t>Škunca</w:t>
            </w:r>
            <w:proofErr w:type="spellEnd"/>
            <w:r>
              <w:rPr>
                <w:rFonts w:cs="Times New Roman" w:eastAsia="Times New Roman"/>
              </w:rPr>
              <w:t>, Domagojeva 14, Zagreb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A528F" w:rsidR="000A528F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8.130.329,59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A528F" w:rsidR="000A528F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8.130.329,59 kn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A528F" w:rsidR="000A528F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0,00 kn</w:t>
            </w:r>
          </w:p>
        </w:tc>
      </w:tr>
      <w:tr w:rsidTr="000A528F" w:rsidR="000A528F">
        <w:trPr>
          <w:trHeight w:val="1600"/>
        </w:trPr>
        <w:tc>
          <w:tcPr>
            <w:tcW w:type="dxa" w:w="10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A528F" w:rsidR="000A528F">
            <w:pPr>
              <w:jc w:val="center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9/2017</w:t>
            </w:r>
          </w:p>
        </w:tc>
        <w:tc>
          <w:tcPr>
            <w:tcW w:type="dxa" w:w="3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A528F" w:rsidR="000A528F">
            <w:pPr>
              <w:jc w:val="center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 xml:space="preserve">RH, Ministarstvo financija, Porezna uprava, Područni ured sjeverna Hrvatska, </w:t>
            </w:r>
            <w:proofErr w:type="spellStart"/>
            <w:r>
              <w:rPr>
                <w:rFonts w:cs="Times New Roman" w:eastAsia="Times New Roman"/>
              </w:rPr>
              <w:t>Graberje</w:t>
            </w:r>
            <w:proofErr w:type="spellEnd"/>
            <w:r>
              <w:rPr>
                <w:rFonts w:cs="Times New Roman" w:eastAsia="Times New Roman"/>
              </w:rPr>
              <w:t xml:space="preserve"> 1, Varaždin, OIB: 52634238587, zastupana po Županijskom državnom odvjetništvu u Varaždinu 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A528F" w:rsidR="000A528F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131.768,08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A528F" w:rsidR="000A528F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131.768,08 kn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A528F" w:rsidR="000A528F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0,00 kn</w:t>
            </w:r>
          </w:p>
        </w:tc>
      </w:tr>
      <w:tr w:rsidTr="000A528F" w:rsidR="000A528F">
        <w:trPr>
          <w:trHeight w:val="1600"/>
        </w:trPr>
        <w:tc>
          <w:tcPr>
            <w:tcW w:type="dxa" w:w="10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A528F" w:rsidR="000A528F">
            <w:pPr>
              <w:jc w:val="center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lastRenderedPageBreak/>
              <w:t>4/2017</w:t>
            </w:r>
          </w:p>
        </w:tc>
        <w:tc>
          <w:tcPr>
            <w:tcW w:type="dxa" w:w="3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A528F" w:rsidR="000A528F">
            <w:pPr>
              <w:jc w:val="center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 xml:space="preserve">SMETIŠKO d.o.o. u stečaju, Milana i Dragice </w:t>
            </w:r>
            <w:proofErr w:type="spellStart"/>
            <w:r>
              <w:rPr>
                <w:rFonts w:cs="Times New Roman" w:eastAsia="Times New Roman"/>
              </w:rPr>
              <w:t>Dvorščak</w:t>
            </w:r>
            <w:proofErr w:type="spellEnd"/>
            <w:r>
              <w:rPr>
                <w:rFonts w:cs="Times New Roman" w:eastAsia="Times New Roman"/>
              </w:rPr>
              <w:t xml:space="preserve"> 19, Varaždin, OIB: 63168439119, stečajna upraviteljica: Sandra Gregorić Jelinek, </w:t>
            </w:r>
            <w:proofErr w:type="spellStart"/>
            <w:r>
              <w:rPr>
                <w:rFonts w:cs="Times New Roman" w:eastAsia="Times New Roman"/>
              </w:rPr>
              <w:t>Klenovac</w:t>
            </w:r>
            <w:proofErr w:type="spellEnd"/>
            <w:r>
              <w:rPr>
                <w:rFonts w:cs="Times New Roman" w:eastAsia="Times New Roman"/>
              </w:rPr>
              <w:t xml:space="preserve"> 5, Zagreb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A528F" w:rsidR="000A528F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44.713,75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A528F" w:rsidR="000A528F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44.713,75 kn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A528F" w:rsidR="000A528F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0,00 kn</w:t>
            </w:r>
          </w:p>
        </w:tc>
      </w:tr>
      <w:tr w:rsidTr="000A528F" w:rsidR="000A528F">
        <w:trPr>
          <w:trHeight w:val="640"/>
        </w:trPr>
        <w:tc>
          <w:tcPr>
            <w:tcW w:type="dxa" w:w="100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0A528F" w:rsidR="000A528F">
            <w:pPr>
              <w:jc w:val="center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13/2017</w:t>
            </w:r>
          </w:p>
        </w:tc>
        <w:tc>
          <w:tcPr>
            <w:tcW w:type="dxa" w:w="3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0A528F" w:rsidR="000A528F">
            <w:pPr>
              <w:jc w:val="center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VARKOM d.d., Trg bana Jelačića 15, Varaždin, OIB: 39048902955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A528F" w:rsidR="000A528F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11.614,56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A528F" w:rsidR="000A528F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11.614,56 kn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A528F" w:rsidR="000A528F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0,00 kn</w:t>
            </w:r>
          </w:p>
        </w:tc>
      </w:tr>
      <w:tr w:rsidTr="000A528F" w:rsidR="000A528F">
        <w:trPr>
          <w:trHeight w:val="280"/>
        </w:trPr>
        <w:tc>
          <w:tcPr>
            <w:tcW w:type="dxa" w:w="488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vAlign w:val="bottom"/>
            <w:hideMark/>
          </w:tcPr>
          <w:p w:rsidRDefault="000A528F" w:rsidR="000A528F">
            <w:pPr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UKUPNO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A528F" w:rsidR="000A528F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8.327.555,03 kn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A528F" w:rsidR="000A528F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8.327.555,03 kn</w:t>
            </w:r>
          </w:p>
        </w:tc>
        <w:tc>
          <w:tcPr>
            <w:tcW w:type="dxa" w:w="15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0A528F" w:rsidR="000A528F">
            <w:pPr>
              <w:jc w:val="right"/>
              <w:rPr>
                <w:rFonts w:cs="Times New Roman" w:eastAsia="Times New Roman"/>
              </w:rPr>
            </w:pPr>
            <w:r>
              <w:rPr>
                <w:rFonts w:cs="Times New Roman" w:eastAsia="Times New Roman"/>
              </w:rPr>
              <w:t>0,00 kn</w:t>
            </w:r>
          </w:p>
        </w:tc>
      </w:tr>
    </w:tbl>
    <w:p w:rsidRDefault="000A528F" w:rsidP="000A528F" w:rsidR="000A528F">
      <w:pPr>
        <w:spacing w:lineRule="auto" w:line="288" w:after="0"/>
        <w:jc w:val="both"/>
      </w:pPr>
    </w:p>
    <w:p w:rsidRDefault="0075223E" w:rsidP="00DA69BD" w:rsidR="00DA69BD">
      <w:pPr>
        <w:spacing w:after="0"/>
        <w:ind w:right="-6"/>
        <w:jc w:val="both"/>
      </w:pPr>
      <w:r>
        <w:t xml:space="preserve">       </w:t>
      </w:r>
      <w:r w:rsidR="0043086E">
        <w:t xml:space="preserve">     </w:t>
      </w:r>
    </w:p>
    <w:p w:rsidRDefault="000A528F" w:rsidP="00DA69BD" w:rsidR="00DA69BD">
      <w:pPr>
        <w:spacing w:after="0"/>
        <w:ind w:firstLine="708" w:right="-6"/>
        <w:jc w:val="both"/>
      </w:pPr>
      <w:r>
        <w:t xml:space="preserve"> </w:t>
      </w:r>
      <w:r w:rsidR="00CC47FB">
        <w:t>II/ Vjerovnik Republika Hrvatska, Ministarstvo financija, Porezna uprava, Područni ured Sjeverna Hrvatska</w:t>
      </w:r>
      <w:r w:rsidR="00DA69BD">
        <w:t>, čij</w:t>
      </w:r>
      <w:r w:rsidR="00CC47FB">
        <w:t>a je</w:t>
      </w:r>
      <w:r w:rsidR="00DA69BD">
        <w:t xml:space="preserve"> tražbin</w:t>
      </w:r>
      <w:r w:rsidR="00CC47FB">
        <w:t>a</w:t>
      </w:r>
      <w:r w:rsidR="00DA69BD">
        <w:t xml:space="preserve"> djelomično osporen</w:t>
      </w:r>
      <w:r w:rsidR="00CC47FB">
        <w:t xml:space="preserve">a </w:t>
      </w:r>
      <w:r w:rsidR="00DA69BD">
        <w:t xml:space="preserve">upućuju se na pokretanje parnice protiv stečajnog dužnika radi utvrđivanja osporene tražbine.       </w:t>
      </w:r>
      <w:r w:rsidR="00DA69BD">
        <w:tab/>
        <w:t xml:space="preserve">     </w:t>
      </w:r>
    </w:p>
    <w:p w:rsidRDefault="00DA69BD" w:rsidP="00DA69BD" w:rsidR="00DA69BD">
      <w:pPr>
        <w:spacing w:after="0"/>
        <w:ind w:right="-6"/>
        <w:jc w:val="both"/>
      </w:pPr>
      <w:r>
        <w:t xml:space="preserve">                 Ako osoba koja je upućena na parnicu ne pokrene parnicu u roku od 8 dana od dana pravomoćnosti rješenja o upućivanju u parnicu, odnosno, primitka drugostupanjske odluke, smatrat će se da je odustala od prava na vođenje parnice.</w:t>
      </w:r>
    </w:p>
    <w:p w:rsidRDefault="00DA69BD" w:rsidP="00DA69BD" w:rsidR="00DA69BD">
      <w:pPr>
        <w:spacing w:after="0"/>
        <w:ind w:right="-6"/>
        <w:jc w:val="both"/>
      </w:pPr>
      <w:r>
        <w:tab/>
        <w:t xml:space="preserve">     Ako osporavatelj tražbine za koju postoji ovršne isprava ne pokrene parnicu u roku iz st. 1. čl. 267. Stečajnog zakona (Narodne novine br. 71/15., dalje : SZ-a), smatrat će se da je osporavanje otklonjeno</w:t>
      </w:r>
    </w:p>
    <w:p w:rsidRDefault="00DA69BD" w:rsidP="00DA69BD" w:rsidR="00DA69BD">
      <w:pPr>
        <w:spacing w:after="0"/>
        <w:ind w:right="-6"/>
        <w:jc w:val="both"/>
      </w:pPr>
    </w:p>
    <w:p w:rsidRDefault="00DA69BD" w:rsidP="00DA69BD" w:rsidR="00DA69BD">
      <w:pPr>
        <w:spacing w:after="0"/>
        <w:ind w:right="-6"/>
        <w:jc w:val="both"/>
      </w:pPr>
      <w:r>
        <w:rPr>
          <w:b/>
        </w:rPr>
        <w:t xml:space="preserve">           </w:t>
      </w:r>
      <w:r>
        <w:t>III/</w:t>
      </w:r>
      <w:r>
        <w:rPr>
          <w:b/>
        </w:rPr>
        <w:t xml:space="preserve"> </w:t>
      </w:r>
      <w:r>
        <w:t>Ako je u vrijeme otvaranja stečajnog postupka već pokrenut parnični postupak o tražbini pred državnim ili arbitražnim sudom, postupak radi utvrđivanja tražbine nastaviti će se preuzimanjem te parnice. Prijedlog za nastavak parnice iz st. 1. čl. 269. SZ-a može podnijeti vjerovnik čija je tražbina osporena, u roku od 8 dana od dana pravomoćnosti rješenja o upućivanju na parnicu, odnosno, primitka drugostupanjske odluke. Osporavatelj parnicu nastavlja u ime i za račun dužnika.</w:t>
      </w:r>
    </w:p>
    <w:p w:rsidRDefault="00DA69BD" w:rsidP="00DA69BD" w:rsidR="00DA69BD">
      <w:pPr>
        <w:spacing w:after="0"/>
        <w:ind w:right="-6"/>
        <w:jc w:val="both"/>
      </w:pPr>
      <w:r>
        <w:tab/>
        <w:t xml:space="preserve">   Ako vjerovnik osporene tražbine koji je upućen na parnicu ne predloži nastavak parnice u roku iz st. 2. čl. 269. SZ-a, smatrat će se da je odustao od prava na vođenje parnice.</w:t>
      </w:r>
    </w:p>
    <w:p w:rsidRDefault="00DA69BD" w:rsidP="00DA69BD" w:rsidR="00DA69BD">
      <w:pPr>
        <w:spacing w:after="0"/>
        <w:jc w:val="both"/>
      </w:pPr>
    </w:p>
    <w:p w:rsidRDefault="00DA69BD" w:rsidP="00DA69BD" w:rsidR="00DA69BD">
      <w:pPr>
        <w:spacing w:lineRule="auto" w:line="288" w:after="0"/>
        <w:jc w:val="both"/>
      </w:pPr>
    </w:p>
    <w:p w:rsidRDefault="00DA69BD" w:rsidP="00DA69BD" w:rsidR="00DA69BD">
      <w:pPr>
        <w:spacing w:after="0"/>
        <w:jc w:val="center"/>
      </w:pPr>
      <w:r>
        <w:t xml:space="preserve">Obrazloženje  </w:t>
      </w:r>
    </w:p>
    <w:p w:rsidRDefault="00DA69BD" w:rsidP="00DA69BD" w:rsidR="00DA69BD">
      <w:pPr>
        <w:spacing w:after="0"/>
        <w:jc w:val="center"/>
      </w:pPr>
    </w:p>
    <w:p w:rsidRDefault="00DA69BD" w:rsidP="00DA69BD" w:rsidR="00DA69BD">
      <w:pPr>
        <w:spacing w:after="0"/>
        <w:jc w:val="both"/>
      </w:pPr>
      <w:r>
        <w:rPr>
          <w:b/>
        </w:rPr>
        <w:tab/>
      </w:r>
    </w:p>
    <w:p w:rsidRDefault="00DA69BD" w:rsidP="00DA69BD" w:rsidR="00DA69BD">
      <w:pPr>
        <w:spacing w:after="0"/>
        <w:jc w:val="both"/>
      </w:pPr>
      <w:r>
        <w:rPr>
          <w:b/>
        </w:rPr>
        <w:tab/>
      </w:r>
      <w:r>
        <w:t xml:space="preserve">U ovom stečajnom postupku na ispitnom ročištu održanom 17. svibnja 2017., stečajni upravitelj Tomislav </w:t>
      </w:r>
      <w:proofErr w:type="spellStart"/>
      <w:r>
        <w:t>Đuričin</w:t>
      </w:r>
      <w:proofErr w:type="spellEnd"/>
      <w:r>
        <w:t xml:space="preserve"> iz Varaždina očitovao se o svim prijavljenim tražbinama, te se u smislu odredbe čl. 263. SZ-a tražbina smatra utvrđenom ako je na ispitnom ročištu prizna stečajni upravitelj i ne ospori stečajni vjerovnik, odnosno, ako izjavljeno osporavanje bude otklonjeno.</w:t>
      </w:r>
    </w:p>
    <w:p w:rsidRDefault="00DA69BD" w:rsidP="00DA69BD" w:rsidR="00DA69BD">
      <w:pPr>
        <w:spacing w:after="0"/>
        <w:jc w:val="both"/>
      </w:pPr>
      <w:r>
        <w:tab/>
        <w:t xml:space="preserve">Na temelju rezultata ispitnog ročišta sud je temeljem odredbe čl. 264. SZ-a sastavio tablicu ispitanih tražbina (list </w:t>
      </w:r>
      <w:r w:rsidR="00A14C06">
        <w:t>63</w:t>
      </w:r>
      <w:r>
        <w:t xml:space="preserve"> spisa), u koju je za svaku prijavljenu tražbinu unijeto u kojoj je mjeri tražbina utvrđena prema svom iznosu i redu, odnosno, tko je tražbinu osporio.</w:t>
      </w:r>
    </w:p>
    <w:p w:rsidRDefault="00DA69BD" w:rsidP="00DA69BD" w:rsidR="00DA69BD">
      <w:pPr>
        <w:spacing w:after="0"/>
        <w:ind w:firstLine="708"/>
        <w:jc w:val="both"/>
      </w:pPr>
      <w:r>
        <w:t xml:space="preserve">Na temelju navedene tablice ispitanih tražbina donijeto je ovo rješenje kojim je odlučeno u kojem su iznosu i u kojem isplatnom redu pojedine tražbine utvrđene, odnosno, osporene, a sukladno odredbi čl. 265. st. 1. SZ-a. </w:t>
      </w:r>
    </w:p>
    <w:p w:rsidRDefault="00A14C06" w:rsidP="00DA69BD" w:rsidR="00A14C06">
      <w:pPr>
        <w:spacing w:after="0"/>
        <w:jc w:val="both"/>
      </w:pPr>
      <w:r>
        <w:lastRenderedPageBreak/>
        <w:tab/>
        <w:t>Određenu</w:t>
      </w:r>
      <w:r w:rsidR="00DA69BD">
        <w:t xml:space="preserve"> tr</w:t>
      </w:r>
      <w:r>
        <w:t>ažbinu</w:t>
      </w:r>
      <w:r w:rsidR="00DA69BD">
        <w:t xml:space="preserve"> ste</w:t>
      </w:r>
      <w:r>
        <w:t>čajni je upravitelj djelomično</w:t>
      </w:r>
      <w:r w:rsidR="00DA69BD">
        <w:t xml:space="preserve"> osporio, i to konkretno</w:t>
      </w:r>
      <w:r>
        <w:t>, djelomično je osporio tražbinu prvog</w:t>
      </w:r>
      <w:r w:rsidR="00DA69BD">
        <w:t xml:space="preserve"> višeg isplatnog reda vjerovnika </w:t>
      </w:r>
      <w:r>
        <w:t>Republika Hrvatska, Ministarstvo financija, Porezna uprava, Područni ured Sjeverna Hrvatska u iznosu od 18.441,07</w:t>
      </w:r>
      <w:r w:rsidR="00DA69BD">
        <w:t xml:space="preserve"> kuna obrazlažući da </w:t>
      </w:r>
      <w:r>
        <w:t xml:space="preserve">se navedeni osporeni iznos odnosi na doprinose iz i na plaću, a koji su uključeni u bruto plaću prijavljenu u ovome stečajnom postupku od strane radnika Marice </w:t>
      </w:r>
      <w:proofErr w:type="spellStart"/>
      <w:r>
        <w:t>Alessi</w:t>
      </w:r>
      <w:proofErr w:type="spellEnd"/>
      <w:r>
        <w:t>, a kojoj je taj iznos priznat pod rednim brojem 1. u tablici prvog višeg isplatnog reda.</w:t>
      </w:r>
    </w:p>
    <w:p w:rsidRDefault="006E0A44" w:rsidP="00DA69BD" w:rsidR="006E0A44">
      <w:pPr>
        <w:spacing w:after="0"/>
        <w:jc w:val="both"/>
      </w:pPr>
    </w:p>
    <w:p w:rsidRDefault="00DA69BD" w:rsidP="00DA69BD" w:rsidR="00DA69BD">
      <w:pPr>
        <w:spacing w:after="0"/>
        <w:jc w:val="both"/>
      </w:pPr>
      <w:r>
        <w:tab/>
        <w:t>Kako izjavljen</w:t>
      </w:r>
      <w:r w:rsidR="006E0A44">
        <w:t>o</w:t>
      </w:r>
      <w:r>
        <w:t xml:space="preserve"> osporavanj</w:t>
      </w:r>
      <w:r w:rsidR="006E0A44">
        <w:t>e  na ročištu nije otklonjeno,</w:t>
      </w:r>
      <w:r>
        <w:t xml:space="preserve"> primjenom odredbe čl. 263. SZ-a, te čl. 265. st. 1. SZ-a, čl. 266. st. 1. SZ-a, čl. 267. SZ-a i čl. 269. SZ-a, odlučeno je kao u izreci ovog rješenja.</w:t>
      </w:r>
    </w:p>
    <w:p w:rsidRDefault="00DA69BD" w:rsidP="00DA69BD" w:rsidR="00DA69BD">
      <w:pPr>
        <w:spacing w:after="0"/>
        <w:jc w:val="both"/>
      </w:pPr>
      <w:r>
        <w:tab/>
      </w:r>
    </w:p>
    <w:p w:rsidRDefault="00DA69BD" w:rsidP="00DA69BD" w:rsidR="00DA69BD">
      <w:pPr>
        <w:spacing w:after="0"/>
        <w:jc w:val="both"/>
      </w:pPr>
    </w:p>
    <w:p w:rsidRDefault="00DA69BD" w:rsidP="00DA69BD" w:rsidR="00DA69BD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DA69BD" w:rsidP="00DA69BD" w:rsidR="00DA69BD">
      <w:pPr>
        <w:spacing w:after="0"/>
        <w:jc w:val="center"/>
      </w:pPr>
      <w:r>
        <w:t>U Varaždinu,  17. svibnja 2017.</w:t>
      </w:r>
    </w:p>
    <w:p w:rsidRDefault="00DA69BD" w:rsidP="00DA69BD" w:rsidR="00DA69BD">
      <w:pPr>
        <w:spacing w:after="0"/>
        <w:jc w:val="both"/>
      </w:pPr>
    </w:p>
    <w:p w:rsidRDefault="00DA69BD" w:rsidP="00DA69BD" w:rsidR="00DA69BD">
      <w:pPr>
        <w:spacing w:after="0"/>
        <w:jc w:val="both"/>
      </w:pPr>
    </w:p>
    <w:p w:rsidRDefault="00DA69BD" w:rsidP="00DA69BD" w:rsidR="00DA69B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SUDAC :</w:t>
      </w:r>
    </w:p>
    <w:p w:rsidRDefault="00DA69BD" w:rsidP="00DA69BD" w:rsidR="00DA69BD">
      <w:pPr>
        <w:spacing w:after="0"/>
        <w:jc w:val="both"/>
      </w:pPr>
    </w:p>
    <w:p w:rsidRDefault="00DA69BD" w:rsidP="00DA69BD" w:rsidR="00DA69B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Hugo </w:t>
      </w:r>
      <w:proofErr w:type="spellStart"/>
      <w:r>
        <w:t>Wedemeyer</w:t>
      </w:r>
      <w:proofErr w:type="spellEnd"/>
      <w:r>
        <w:t>, v.r.</w:t>
      </w:r>
    </w:p>
    <w:p w:rsidRDefault="00DA69BD" w:rsidP="00DA69BD" w:rsidR="00DA69BD">
      <w:pPr>
        <w:spacing w:after="0"/>
        <w:jc w:val="both"/>
        <w:rPr>
          <w:u w:val="single"/>
        </w:rPr>
      </w:pPr>
      <w:bookmarkStart w:name="_GoBack" w:id="0"/>
      <w:bookmarkEnd w:id="0"/>
    </w:p>
    <w:p w:rsidRDefault="00DA69BD" w:rsidP="00DA69BD" w:rsidR="00DA69BD">
      <w:pPr>
        <w:spacing w:after="0"/>
        <w:jc w:val="both"/>
        <w:rPr>
          <w:u w:val="single"/>
        </w:rPr>
      </w:pPr>
    </w:p>
    <w:p w:rsidRDefault="00DA69BD" w:rsidP="00DA69BD" w:rsidR="00DA69BD">
      <w:pPr>
        <w:spacing w:after="0"/>
        <w:jc w:val="both"/>
        <w:rPr>
          <w:u w:val="single"/>
        </w:rPr>
      </w:pPr>
    </w:p>
    <w:p w:rsidRDefault="00DA69BD" w:rsidP="00DA69BD" w:rsidR="00DA69BD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DA69BD" w:rsidP="00DA69BD" w:rsidR="00DA69BD">
      <w:pPr>
        <w:spacing w:after="0"/>
        <w:jc w:val="both"/>
        <w:rPr>
          <w:u w:val="single"/>
        </w:rPr>
      </w:pPr>
    </w:p>
    <w:p w:rsidRDefault="00DA69BD" w:rsidP="00DA69BD" w:rsidR="00DA69BD">
      <w:pPr>
        <w:spacing w:after="0"/>
        <w:jc w:val="both"/>
      </w:pPr>
      <w:r>
        <w:tab/>
        <w:t>Protiv ovog rješenja pravo na žalbu ima svaki vjerovnik u dijelu koji se tiče njegove prijavljene tražbine, odnosno, tražbine koju je osporio i stečajni upravitelj (čl. 265. st. 3. SZ-a). Žalba se podnosi putem ovoga suda u roku od osam (8) dana od dana dostave ovoga rješenja, pisano u tri (3) primjerka, a o istoj odlučuje Visoki trgovački sud Republike Hrvatske u Zagrebu.</w:t>
      </w:r>
    </w:p>
    <w:p w:rsidRDefault="00DA69BD" w:rsidP="00DA69BD" w:rsidR="00DA69BD">
      <w:pPr>
        <w:spacing w:after="0"/>
        <w:jc w:val="both"/>
      </w:pPr>
    </w:p>
    <w:p w:rsidRDefault="00DA69BD" w:rsidP="00DA69BD" w:rsidR="00DA69BD">
      <w:pPr>
        <w:spacing w:after="0"/>
        <w:jc w:val="both"/>
      </w:pPr>
    </w:p>
    <w:p w:rsidRDefault="00DA69BD" w:rsidP="00DA69BD" w:rsidR="00DA69BD">
      <w:pPr>
        <w:spacing w:after="0"/>
        <w:jc w:val="both"/>
      </w:pPr>
      <w:r>
        <w:t>DNA :</w:t>
      </w:r>
    </w:p>
    <w:p w:rsidRDefault="00DA69BD" w:rsidP="00DA69BD" w:rsidR="00DA69BD">
      <w:pPr>
        <w:spacing w:after="0"/>
        <w:jc w:val="both"/>
      </w:pPr>
    </w:p>
    <w:p w:rsidRDefault="00DA69BD" w:rsidP="00DA69BD" w:rsidR="00DA69BD">
      <w:pPr>
        <w:spacing w:after="0"/>
        <w:jc w:val="both"/>
      </w:pPr>
      <w:r>
        <w:t xml:space="preserve">Stečajni dužnik </w:t>
      </w:r>
      <w:r>
        <w:rPr>
          <w:bCs/>
        </w:rPr>
        <w:t>START d.o.o., sa sjedištem u Braće Radić br. 69, 40321 Mala Subotica</w:t>
      </w:r>
      <w:r>
        <w:t xml:space="preserve">, </w:t>
      </w:r>
    </w:p>
    <w:p w:rsidRDefault="00DA69BD" w:rsidP="00DA69BD" w:rsidR="00DA69BD">
      <w:pPr>
        <w:spacing w:after="0"/>
        <w:jc w:val="both"/>
      </w:pPr>
      <w:r>
        <w:t xml:space="preserve">kojeg zastupa stečajni upravitelj Tomislav </w:t>
      </w:r>
      <w:proofErr w:type="spellStart"/>
      <w:r>
        <w:t>Đuričin</w:t>
      </w:r>
      <w:proofErr w:type="spellEnd"/>
      <w:r>
        <w:t>, iz Varaždina, Dravska poljana br. 1,</w:t>
      </w:r>
    </w:p>
    <w:p w:rsidRDefault="00DA69BD" w:rsidP="00DA69BD" w:rsidR="00DA69BD">
      <w:pPr>
        <w:spacing w:after="0"/>
        <w:jc w:val="both"/>
      </w:pPr>
    </w:p>
    <w:p w:rsidRDefault="00DA69BD" w:rsidP="00DA69BD" w:rsidR="00DA69BD">
      <w:pPr>
        <w:spacing w:after="0"/>
        <w:jc w:val="both"/>
      </w:pPr>
      <w:r>
        <w:t>e-Oglasna ploča ovoga suda,</w:t>
      </w:r>
    </w:p>
    <w:p w:rsidRDefault="00DA69BD" w:rsidP="00DA69BD" w:rsidR="00DA69BD">
      <w:pPr>
        <w:spacing w:after="0"/>
        <w:jc w:val="both"/>
      </w:pPr>
    </w:p>
    <w:p w:rsidRDefault="00DA69BD" w:rsidP="00DA69BD" w:rsidR="00DA69BD">
      <w:pPr>
        <w:spacing w:after="0"/>
        <w:jc w:val="both"/>
      </w:pPr>
    </w:p>
    <w:p w:rsidRDefault="00DA69BD" w:rsidP="00DA69BD" w:rsidR="00DA69BD">
      <w:pPr>
        <w:spacing w:after="0"/>
        <w:jc w:val="both"/>
      </w:pPr>
    </w:p>
    <w:p w:rsidRDefault="00DA69BD" w:rsidP="00DA69BD" w:rsidR="00DA69BD">
      <w:pPr>
        <w:spacing w:after="0"/>
        <w:jc w:val="both"/>
      </w:pPr>
      <w:r>
        <w:t xml:space="preserve">Pisarnica - kal. pravomoćnosti – 8 dana,              </w:t>
      </w:r>
    </w:p>
    <w:p w:rsidRDefault="00DA69BD" w:rsidP="00DA69BD" w:rsidR="00DA69BD">
      <w:pPr>
        <w:spacing w:after="0"/>
        <w:jc w:val="both"/>
      </w:pPr>
    </w:p>
    <w:p w:rsidRDefault="00DA69BD" w:rsidP="00DA69BD" w:rsidR="00DA69BD">
      <w:pPr>
        <w:spacing w:after="0"/>
        <w:jc w:val="both"/>
      </w:pPr>
    </w:p>
    <w:p w:rsidRDefault="00DA69BD" w:rsidP="00DA69BD" w:rsidR="00DA69BD">
      <w:pPr>
        <w:spacing w:after="0"/>
        <w:jc w:val="center"/>
      </w:pPr>
      <w:r>
        <w:t>U Varaždinu, 19. svibnja 2017.</w:t>
      </w:r>
    </w:p>
    <w:p w:rsidRDefault="00DA69BD" w:rsidP="0043086E" w:rsidR="00AE649C" w:rsidRPr="00B76F3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SUDAC :</w:t>
      </w: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12BC" w:rsidP="00537B78" w:rsidR="007D12BC">
      <w:r>
        <w:separator/>
      </w:r>
    </w:p>
  </w:endnote>
  <w:endnote w:id="0" w:type="continuationSeparator">
    <w:p w:rsidRDefault="007D12BC" w:rsidP="00537B78" w:rsidR="007D1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4596956"/>
      <w:docPartObj>
        <w:docPartGallery w:val="Page Numbers (Bottom of Page)"/>
        <w:docPartUnique/>
      </w:docPartObj>
    </w:sdtPr>
    <w:sdtEndPr/>
    <w:sdtContent>
      <w:p w:rsidRDefault="000A528F" w:rsidR="000A528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7AE9">
          <w:t>4</w:t>
        </w:r>
        <w:r>
          <w:fldChar w:fldCharType="end"/>
        </w:r>
      </w:p>
    </w:sdtContent>
  </w:sdt>
  <w:p w:rsidRDefault="000A528F" w:rsidR="000A528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12BC" w:rsidP="00537B78" w:rsidR="007D12BC">
      <w:r>
        <w:separator/>
      </w:r>
    </w:p>
  </w:footnote>
  <w:footnote w:id="0" w:type="continuationSeparator">
    <w:p w:rsidRDefault="007D12BC" w:rsidP="00537B78" w:rsidR="007D12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528F" w:rsidR="008333A9">
    <w:pPr>
      <w:pStyle w:val="Zaglavlje"/>
    </w:pPr>
    <w:r>
      <w:rPr>
        <w:rStyle w:val="PozadinaSvijetloCrvena"/>
        <w:shd w:fill="auto" w:color="auto" w:val="clear"/>
      </w:rPr>
      <w:t>POSL. BROJ : 6 St-954/16-22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28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5CE5"/>
    <w:rsid w:val="002066A8"/>
    <w:rsid w:val="0020670B"/>
    <w:rsid w:val="00207419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86E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79D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226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AE9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2D99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0A44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223E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60C4"/>
    <w:rsid w:val="00780091"/>
    <w:rsid w:val="007800C7"/>
    <w:rsid w:val="00780A8D"/>
    <w:rsid w:val="00782C8E"/>
    <w:rsid w:val="007831FA"/>
    <w:rsid w:val="007832B1"/>
    <w:rsid w:val="00783729"/>
    <w:rsid w:val="00783EEF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12BC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3EF0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C06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377D2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2A38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47FB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9BD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132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927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95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030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278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9089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St-954/2016-22</izvorni_sadrzaj>
    <derivirana_varijabla naziv="DomainObject.Oznaka_1">St-954/2016-22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ALESSI društvo s ograničenom odgovornošću za građevinarstvo i trgovinu u stečaju</izvorni_sadrzaj>
    <derivirana_varijabla naziv="DomainObject.Predmet.ProtustrankaFormated_1">  ALESSI društvo s ograničenom odgovornošću za građevinarstvo i trgovinu u stečaju</derivirana_varijabla>
  </DomainObject.Predmet.ProtustrankaFormated>
  <DomainObject.Predmet.ProtustrankaFormatedOIB>
    <izvorni_sadrzaj>  ALESSI društvo s ograničenom odgovornošću za građevinarstvo i trgovinu u stečaju, OIB 20016790772</izvorni_sadrzaj>
    <derivirana_varijabla naziv="DomainObject.Predmet.ProtustrankaFormatedOIB_1">  ALESSI društvo s ograničenom odgovornošću za građevinarstvo i trgovinu u stečaju, OIB 20016790772</derivirana_varijabla>
  </DomainObject.Predmet.ProtustrankaFormatedOIB>
  <DomainObject.Predmet.ProtustrankaFormatedWithAdress>
    <izvorni_sadrzaj> ALESSI društvo s ograničenom odgovornošću za građevinarstvo i trgovinu u stečaju, Trg Kralja Tomislava 6, 42000 Varaždin</izvorni_sadrzaj>
    <derivirana_varijabla naziv="DomainObject.Predmet.ProtustrankaFormatedWithAdress_1"> ALESSI društvo s ograničenom odgovornošću za građevinarstvo i trgovinu u stečaju, Trg Kralja Tomislava 6, 42000 Varaždin</derivirana_varijabla>
  </DomainObject.Predmet.ProtustrankaFormatedWithAdress>
  <DomainObject.Predmet.ProtustrankaFormatedWithAdressOIB>
    <izvorni_sadrzaj> ALESSI društvo s ograničenom odgovornošću za građevinarstvo i trgovinu u stečaju, OIB 20016790772, Trg Kralja Tomislava 6, 42000 Varaždin</izvorni_sadrzaj>
    <derivirana_varijabla naziv="DomainObject.Predmet.ProtustrankaFormatedWithAdressOIB_1"> ALESSI društvo s ograničenom odgovornošću za građevinarstvo i trgovinu u stečaju, OIB 20016790772, Trg Kralja Tomislava 6, 42000 Varaždin</derivirana_varijabla>
  </DomainObject.Predmet.ProtustrankaFormatedWithAdressOIB>
  <DomainObject.Predmet.ProtustrankaWithAdress>
    <izvorni_sadrzaj>ALESSI društvo s ograničenom odgovornošću za građevinarstvo i trgovinu u stečaju Trg Kralja Tomislava 6, 42000 Varaždin</izvorni_sadrzaj>
    <derivirana_varijabla naziv="DomainObject.Predmet.ProtustrankaWithAdress_1">ALESSI društvo s ograničenom odgovornošću za građevinarstvo i trgovinu u stečaju Trg Kralja Tomislava 6, 42000 Varaždin</derivirana_varijabla>
  </DomainObject.Predmet.ProtustrankaWithAdress>
  <DomainObject.Predmet.ProtustrankaWithAdressOIB>
    <izvorni_sadrzaj>ALESSI društvo s ograničenom odgovornošću za građevinarstvo i trgovinu u stečaju, OIB 20016790772, Trg Kralja Tomislava 6, 42000 Varaždin</izvorni_sadrzaj>
    <derivirana_varijabla naziv="DomainObject.Predmet.ProtustrankaWithAdressOIB_1">ALESSI društvo s ograničenom odgovornošću za građevinarstvo i trgovinu u stečaju, OIB 20016790772, Trg Kralja Tomislava 6, 42000 Varaždin</derivirana_varijabla>
  </DomainObject.Predmet.ProtustrankaWithAdressOIB>
  <DomainObject.Predmet.ProtustrankaNazivFormated>
    <izvorni_sadrzaj>ALESSI društvo s ograničenom odgovornošću za građevinarstvo i trgovinu u stečaju</izvorni_sadrzaj>
    <derivirana_varijabla naziv="DomainObject.Predmet.ProtustrankaNazivFormated_1">ALESSI društvo s ograničenom odgovornošću za građevinarstvo i trgovinu u stečaju</derivirana_varijabla>
  </DomainObject.Predmet.ProtustrankaNazivFormated>
  <DomainObject.Predmet.ProtustrankaNazivFormatedOIB>
    <izvorni_sadrzaj>ALESSI društvo s ograničenom odgovornošću za građevinarstvo i trgovinu u stečaju, OIB 20016790772</izvorni_sadrzaj>
    <derivirana_varijabla naziv="DomainObject.Predmet.ProtustrankaNazivFormatedOIB_1">ALESSI društvo s ograničenom odgovornošću za građevinarstvo i trgovinu u stečaju, OIB 20016790772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17582.05</izvorni_sadrzaj>
    <derivirana_varijabla naziv="DomainObject.Predmet.TrenutnaVrijednost_1">17582.05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ALESSI društvo s ograničenom odgovornošću za građevinarstvo i trgovinu u stečaju</item>
    </izvorni_sadrzaj>
    <derivirana_varijabla naziv="DomainObject.Predmet.ProtuStrankaListFormated_1">
      <item>ALESSI društvo s ograničenom odgovornošću za građevinarstvo i trgovinu u stečaju</item>
    </derivirana_varijabla>
  </DomainObject.Predmet.ProtuStrankaListFormated>
  <DomainObject.Predmet.ProtuStrankaListFormatedOIB>
    <izvorni_sadrzaj>
      <item>ALESSI društvo s ograničenom odgovornošću za građevinarstvo i trgovinu u stečaju, OIB 20016790772</item>
    </izvorni_sadrzaj>
    <derivirana_varijabla naziv="DomainObject.Predmet.ProtuStrankaListFormatedOIB_1">
      <item>ALESSI društvo s ograničenom odgovornošću za građevinarstvo i trgovinu u stečaju, OIB 20016790772</item>
    </derivirana_varijabla>
  </DomainObject.Predmet.ProtuStrankaListFormatedOIB>
  <DomainObject.Predmet.ProtuStrankaListFormatedWithAdress>
    <izvorni_sadrzaj>
      <item>ALESSI društvo s ograničenom odgovornošću za građevinarstvo i trgovinu u stečaju, Trg Kralja Tomislava 6, 42000 Varaždin</item>
    </izvorni_sadrzaj>
    <derivirana_varijabla naziv="DomainObject.Predmet.ProtuStrankaListFormatedWithAdress_1">
      <item>ALESSI društvo s ograničenom odgovornošću za građevinarstvo i trgovinu u stečaju, Trg Kralja Tomislava 6, 42000 Varaždin</item>
    </derivirana_varijabla>
  </DomainObject.Predmet.ProtuStrankaListFormatedWithAdress>
  <DomainObject.Predmet.ProtuStrankaListFormatedWithAdressOIB>
    <izvorni_sadrzaj>
      <item>ALESSI društvo s ograničenom odgovornošću za građevinarstvo i trgovinu u stečaju, OIB 20016790772, Trg Kralja Tomislava 6, 42000 Varaždin</item>
    </izvorni_sadrzaj>
    <derivirana_varijabla naziv="DomainObject.Predmet.ProtuStrankaListFormatedWithAdressOIB_1">
      <item>ALESSI društvo s ograničenom odgovornošću za građevinarstvo i trgovinu u stečaju, OIB 20016790772, Trg Kralja Tomislava 6, 42000 Varaždin</item>
    </derivirana_varijabla>
  </DomainObject.Predmet.ProtuStrankaListFormatedWithAdressOIB>
  <DomainObject.Predmet.ProtuStrankaListNazivFormated>
    <izvorni_sadrzaj>
      <item>ALESSI društvo s ograničenom odgovornošću za građevinarstvo i trgovinu u stečaju</item>
    </izvorni_sadrzaj>
    <derivirana_varijabla naziv="DomainObject.Predmet.ProtuStrankaListNazivFormated_1">
      <item>ALESSI društvo s ograničenom odgovornošću za građevinarstvo i trgovinu u stečaju</item>
    </derivirana_varijabla>
  </DomainObject.Predmet.ProtuStrankaListNazivFormated>
  <DomainObject.Predmet.ProtuStrankaListNazivFormatedOIB>
    <izvorni_sadrzaj>
      <item>ALESSI društvo s ograničenom odgovornošću za građevinarstvo i trgovinu u stečaju, OIB 20016790772</item>
    </izvorni_sadrzaj>
    <derivirana_varijabla naziv="DomainObject.Predmet.ProtuStrankaListNazivFormatedOIB_1">
      <item>ALESSI društvo s ograničenom odgovornošću za građevinarstvo i trgovinu u stečaju, OIB 20016790772</item>
    </derivirana_varijabla>
  </DomainObject.Predmet.ProtuStrankaListNazivFormatedOIB>
  <DomainObject.Predmet.OstaliList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</izvorni_sadrzaj>
    <derivirana_varijabla naziv="DomainObject.Predmet.OstaliList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</derivirana_varijabla>
  </DomainObject.Predmet.OstaliListFormated>
  <DomainObject.Predmet.OstaliList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</izvorni_sadrzaj>
    <derivirana_varijabla naziv="DomainObject.Predmet.OstaliList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</derivirana_varijabla>
  </DomainObject.Predmet.OstaliListFormatedOIB>
  <DomainObject.Predmet.OstaliListFormatedWithAdress>
    <izvorni_sadrzaj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</izvorni_sadrzaj>
    <derivirana_varijabla naziv="DomainObject.Predmet.OstaliListFormatedWithAdress_1"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</derivirana_varijabla>
  </DomainObject.Predmet.OstaliListFormatedWithAdress>
  <DomainObject.Predmet.OstaliListFormatedWithAdressOIB>
    <izvorni_sadrzaj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</izvorni_sadrzaj>
    <derivirana_varijabla naziv="DomainObject.Predmet.OstaliListFormatedWithAdressOIB_1"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</derivirana_varijabla>
  </DomainObject.Predmet.OstaliListFormatedWithAdressOIB>
  <DomainObject.Predmet.OstaliListNaziv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</izvorni_sadrzaj>
    <derivirana_varijabla naziv="DomainObject.Predmet.OstaliListNaziv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</derivirana_varijabla>
  </DomainObject.Predmet.OstaliListNazivFormated>
  <DomainObject.Predmet.OstaliListNaziv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</izvorni_sadrzaj>
    <derivirana_varijabla naziv="DomainObject.Predmet.OstaliListNaziv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St-954/2016-22</izvorni_sadrzaj>
    <derivirana_varijabla naziv="DomainObject.PoslovniBrojDokumenta_1">St-954/2016-22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ALESSI društvo s ograničenom odgovornošću za građevinarstvo i trgovinu u stečaju</izvorni_sadrzaj>
    <derivirana_varijabla naziv="DomainObject.Predmet.ProtustrankaIDrugi_1">ALESSI društvo s ograničenom odgovornošću za građevinarstvo i trgovinu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ALESSI društvo s ograničenom odgovornošću za građevinarstvo i trgovinu u stečaju, OIB 20016790772, Trg Kralja Tomislava 6, 42000 Varaždin</izvorni_sadrzaj>
    <derivirana_varijabla naziv="DomainObject.Predmet.ProtustrankaIDrugiAdressOIB_1">ALESSI društvo s ograničenom odgovornošću za građevinarstvo i trgovinu u stečaju, OIB 20016790772, Trg Kralja Tomislava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</izvorni_sadrzaj>
    <derivirana_varijabla naziv="DomainObject.Predmet.SudioniciListNaziv_1"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</derivirana_varijabla>
  </DomainObject.Predmet.SudioniciListNaziv>
  <DomainObject.Predmet.SudioniciListAdressOIB>
    <izvorni_sadrzaj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</izvorni_sadrzaj>
    <derivirana_varijabla naziv="DomainObject.Predmet.SudioniciListAdressOIB_1"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2087A5-C2C2-4777-A0D8-3F750212C9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951</properties:Words>
  <properties:Characters>5240</properties:Characters>
  <properties:Lines>250</properties:Lines>
  <properties:Paragraphs>103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2017-05-19T11:41:00Z</cp:lastPrinted>
  <dcterms:modified xmlns:xsi="http://www.w3.org/2001/XMLSchema-instance" xsi:type="dcterms:W3CDTF">2017-05-19T11:44:00Z</dcterms:modified>
  <cp:revision>16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St-954/2016-22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