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63b2" w14:paraId="27163b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777D90">
        <w:t>1450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777D90" w:rsidRPr="00777D90">
        <w:t>VIDEO INTERAKTIV d.o.o. za trgovinu audio video opremom, Zagreb, M. Rešetara 6, MBS: 080646468, OIB: 26405318391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77D90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77D90" w:rsidRPr="00777D90">
        <w:t>VIDEO INTERAKTIV d.o.o. za trgovinu audio video opremom, Zagreb, M. Rešetara 6, MBS: 080646468, OIB: 26405318391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77D90">
        <w:t>Margareta Bondža, Vinkovci, Lapovačka 30, OIB: 43842887527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777D90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77D90" w:rsidRPr="00777D90">
        <w:t>VIDEO INTERAKTIV d.o.o. za trgovinu audio video opremom, Zagreb, M. Rešetara 6, MBS: 080646468, OIB: 26405318391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77D90">
        <w:t>17.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77D90" w:rsidRPr="00777D90">
        <w:t>VIDEO INTERAKTIV d.o.o. za trgovinu audio video opremom, Zagreb, M. Rešetara 6, MBS: 080646468, OIB: 26405318391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777D90">
        <w:t>1450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777D90">
        <w:t>1450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77D90"/>
    <w:rsid w:val="00785BDD"/>
    <w:rsid w:val="00814F19"/>
    <w:rsid w:val="00843253"/>
    <w:rsid w:val="008D47E0"/>
    <w:rsid w:val="008D7500"/>
    <w:rsid w:val="00917B69"/>
    <w:rsid w:val="009D33A7"/>
    <w:rsid w:val="009F2371"/>
    <w:rsid w:val="009F24DE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24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24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4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4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24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24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4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4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INTERAKTIV d.o.o.</izvorni_sadrzaj>
    <derivirana_varijabla naziv="DomainObject.Predmet.ProtustrankaFormated_1">  VIDEO INTERAKTIV d.o.o.</derivirana_varijabla>
  </DomainObject.Predmet.ProtustrankaFormated>
  <DomainObject.Predmet.ProtustrankaFormatedOIB>
    <izvorni_sadrzaj>  VIDEO INTERAKTIV d.o.o., OIB 26405318391</izvorni_sadrzaj>
    <derivirana_varijabla naziv="DomainObject.Predmet.ProtustrankaFormatedOIB_1">  VIDEO INTERAKTIV d.o.o., OIB 26405318391</derivirana_varijabla>
  </DomainObject.Predmet.ProtustrankaFormatedOIB>
  <DomainObject.Predmet.ProtustrankaFormatedWithAdress>
    <izvorni_sadrzaj> VIDEO INTERAKTIV d.o.o., Milana Rešetara 6, 10000 Zagreb</izvorni_sadrzaj>
    <derivirana_varijabla naziv="DomainObject.Predmet.ProtustrankaFormatedWithAdress_1"> VIDEO INTERAKTIV d.o.o., Milana Rešetara 6, 10000 Zagreb</derivirana_varijabla>
  </DomainObject.Predmet.ProtustrankaFormatedWithAdress>
  <DomainObject.Predmet.ProtustrankaFormatedWithAdressOIB>
    <izvorni_sadrzaj> VIDEO INTERAKTIV d.o.o., OIB 26405318391, Milana Rešetara 6, 10000 Zagreb</izvorni_sadrzaj>
    <derivirana_varijabla naziv="DomainObject.Predmet.ProtustrankaFormatedWithAdressOIB_1"> VIDEO INTERAKTIV d.o.o., OIB 26405318391, Milana Rešetara 6, 10000 Zagreb</derivirana_varijabla>
  </DomainObject.Predmet.ProtustrankaFormatedWithAdressOIB>
  <DomainObject.Predmet.ProtustrankaWithAdress>
    <izvorni_sadrzaj>VIDEO INTERAKTIV d.o.o. Milana Rešetara 6, 10000 Zagreb</izvorni_sadrzaj>
    <derivirana_varijabla naziv="DomainObject.Predmet.ProtustrankaWithAdress_1">VIDEO INTERAKTIV d.o.o. Milana Rešetara 6, 10000 Zagreb</derivirana_varijabla>
  </DomainObject.Predmet.ProtustrankaWithAdress>
  <DomainObject.Predmet.ProtustrankaWithAdressOIB>
    <izvorni_sadrzaj>VIDEO INTERAKTIV d.o.o., OIB 26405318391, Milana Rešetara 6, 10000 Zagreb</izvorni_sadrzaj>
    <derivirana_varijabla naziv="DomainObject.Predmet.ProtustrankaWithAdressOIB_1">VIDEO INTERAKTIV d.o.o., OIB 26405318391, Milana Rešetara 6, 10000 Zagreb</derivirana_varijabla>
  </DomainObject.Predmet.ProtustrankaWithAdressOIB>
  <DomainObject.Predmet.ProtustrankaNazivFormated>
    <izvorni_sadrzaj>VIDEO INTERAKTIV d.o.o.</izvorni_sadrzaj>
    <derivirana_varijabla naziv="DomainObject.Predmet.ProtustrankaNazivFormated_1">VIDEO INTERAKTIV d.o.o.</derivirana_varijabla>
  </DomainObject.Predmet.ProtustrankaNazivFormated>
  <DomainObject.Predmet.ProtustrankaNazivFormatedOIB>
    <izvorni_sadrzaj>VIDEO INTERAKTIV d.o.o., OIB 26405318391</izvorni_sadrzaj>
    <derivirana_varijabla naziv="DomainObject.Predmet.ProtustrankaNazivFormatedOIB_1">VIDEO INTERAKTIV d.o.o., OIB 26405318391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INTERAKTIV d.o.o.</item>
    </izvorni_sadrzaj>
    <derivirana_varijabla naziv="DomainObject.Predmet.ProtuStrankaListFormated_1">
      <item>VIDEO INTERAKTIV d.o.o.</item>
    </derivirana_varijabla>
  </DomainObject.Predmet.ProtuStrankaListFormated>
  <DomainObject.Predmet.ProtuStrankaListFormatedOIB>
    <izvorni_sadrzaj>
      <item>VIDEO INTERAKTIV d.o.o., OIB 26405318391</item>
    </izvorni_sadrzaj>
    <derivirana_varijabla naziv="DomainObject.Predmet.ProtuStrankaListFormatedOIB_1">
      <item>VIDEO INTERAKTIV d.o.o., OIB 26405318391</item>
    </derivirana_varijabla>
  </DomainObject.Predmet.ProtuStrankaListFormatedOIB>
  <DomainObject.Predmet.ProtuStrankaListFormatedWithAdress>
    <izvorni_sadrzaj>
      <item>VIDEO INTERAKTIV d.o.o., Milana Rešetara 6, 10000 Zagreb</item>
    </izvorni_sadrzaj>
    <derivirana_varijabla naziv="DomainObject.Predmet.ProtuStrankaListFormatedWithAdress_1">
      <item>VIDEO INTERAKTIV d.o.o., Milana Rešetara 6, 10000 Zagreb</item>
    </derivirana_varijabla>
  </DomainObject.Predmet.ProtuStrankaListFormatedWithAdress>
  <DomainObject.Predmet.ProtuStrankaListFormatedWithAdressOIB>
    <izvorni_sadrzaj>
      <item>VIDEO INTERAKTIV d.o.o., OIB 26405318391, Milana Rešetara 6, 10000 Zagreb</item>
    </izvorni_sadrzaj>
    <derivirana_varijabla naziv="DomainObject.Predmet.ProtuStrankaListFormatedWithAdressOIB_1">
      <item>VIDEO INTERAKTIV d.o.o., OIB 26405318391, Milana Rešetara 6, 10000 Zagreb</item>
    </derivirana_varijabla>
  </DomainObject.Predmet.ProtuStrankaListFormatedWithAdressOIB>
  <DomainObject.Predmet.ProtuStrankaListNazivFormated>
    <izvorni_sadrzaj>
      <item>VIDEO INTERAKTIV d.o.o.</item>
    </izvorni_sadrzaj>
    <derivirana_varijabla naziv="DomainObject.Predmet.ProtuStrankaListNazivFormated_1">
      <item>VIDEO INTERAKTIV d.o.o.</item>
    </derivirana_varijabla>
  </DomainObject.Predmet.ProtuStrankaListNazivFormated>
  <DomainObject.Predmet.ProtuStrankaListNazivFormatedOIB>
    <izvorni_sadrzaj>
      <item>VIDEO INTERAKTIV d.o.o., OIB 26405318391</item>
    </izvorni_sadrzaj>
    <derivirana_varijabla naziv="DomainObject.Predmet.ProtuStrankaListNazivFormatedOIB_1">
      <item>VIDEO INTERAKTIV d.o.o., OIB 26405318391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INTERAKTIV d.o.o.</izvorni_sadrzaj>
    <derivirana_varijabla naziv="DomainObject.Predmet.ProtustrankaIDrugi_1">VIDEO INTERAKTIV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INTERAKTIV d.o.o., OIB 26405318391, Milana Rešetara 6, 10000 Zagreb</izvorni_sadrzaj>
    <derivirana_varijabla naziv="DomainObject.Predmet.ProtustrankaIDrugiAdressOIB_1">VIDEO INTERAKTIV d.o.o., OIB 26405318391, Milana Rešetara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INTERAKTIV d.o.o.</item>
      <item>FINA Regionalni centar Zagreb</item>
    </izvorni_sadrzaj>
    <derivirana_varijabla naziv="DomainObject.Predmet.SudioniciListNaziv_1">
      <item>VIDEO INTERAKTIV d.o.o.</item>
      <item>FINA Regionalni centar Zagreb</item>
    </derivirana_varijabla>
  </DomainObject.Predmet.SudioniciListNaziv>
  <DomainObject.Predmet.SudioniciListAdressOIB>
    <izvorni_sadrzaj>
      <item>VIDEO INTERAKTIV d.o.o., OIB 26405318391, Milana Rešetara 6,10000 Zagreb</item>
      <item>FINA Regionalni centar Zagreb, OIB 85821130368, Trg svibanjskih žrtava 1995. 1,10000 Zagreb</item>
    </izvorni_sadrzaj>
    <derivirana_varijabla naziv="DomainObject.Predmet.SudioniciListAdressOIB_1">
      <item>VIDEO INTERAKTIV d.o.o., OIB 26405318391, Milana Rešetara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26405318391</item>
      <item>, OIB 85821130368</item>
    </izvorni_sadrzaj>
    <derivirana_varijabla naziv="DomainObject.Predmet.SudioniciListNazivOIB_1">
      <item>, OIB 26405318391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2286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2016-07-05T09:51:00Z</dcterms:created>
  <dc:creator>korisnik</dc:creator>
  <cp:lastModifiedBy>Žana Bem</cp:lastModifiedBy>
  <cp:lastPrinted>2016-07-01T06:45:00Z</cp:lastPrinted>
  <dcterms:modified xmlns:xsi="http://www.w3.org/2001/XMLSchema-instance" xsi:type="dcterms:W3CDTF">2016-07-05T09:53:00Z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