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30e1" w14:paraId="57b30e1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756B94">
        <w:rPr>
          <w:sz w:val="22"/>
          <w:szCs w:val="22"/>
        </w:rPr>
        <w:t xml:space="preserve">          </w:t>
      </w:r>
      <w:r w:rsidR="00EB4BA7">
        <w:rPr>
          <w:sz w:val="22"/>
          <w:szCs w:val="22"/>
        </w:rPr>
        <w:t xml:space="preserve">      3 St-</w:t>
      </w:r>
      <w:r w:rsidR="004A7940">
        <w:rPr>
          <w:sz w:val="22"/>
          <w:szCs w:val="22"/>
        </w:rPr>
        <w:t>589</w:t>
      </w:r>
      <w:r w:rsidR="00B97E65">
        <w:rPr>
          <w:sz w:val="22"/>
          <w:szCs w:val="22"/>
        </w:rPr>
        <w:t>/18-</w:t>
      </w:r>
      <w:r w:rsidR="00756B94">
        <w:rPr>
          <w:sz w:val="22"/>
          <w:szCs w:val="22"/>
        </w:rPr>
        <w:t>4</w:t>
      </w:r>
      <w:r w:rsidR="00B97E65">
        <w:rPr>
          <w:sz w:val="22"/>
          <w:szCs w:val="22"/>
        </w:rPr>
        <w:t xml:space="preserve">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562CF7" w:rsidR="0001726C">
      <w:pPr>
        <w:pStyle w:val="Tijeloteksta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 xml:space="preserve">banjskih žrtava 1995. 1, Zagreb, OIB 85821130368, </w:t>
      </w:r>
      <w:r w:rsidR="007D0C6B">
        <w:t xml:space="preserve"> </w:t>
      </w:r>
      <w:r w:rsidR="00562CF7">
        <w:t xml:space="preserve"> </w:t>
      </w:r>
      <w:r>
        <w:t xml:space="preserve">za otvaranje stečajnog postupka nad dužnikom </w:t>
      </w:r>
      <w:proofErr w:type="spellStart"/>
      <w:r w:rsidR="00A41F3D" w:rsidRPr="00A41F3D">
        <w:t>Liza</w:t>
      </w:r>
      <w:proofErr w:type="spellEnd"/>
      <w:r w:rsidR="00A41F3D" w:rsidRPr="00A41F3D">
        <w:t xml:space="preserve"> B j.d.o.o.</w:t>
      </w:r>
      <w:r w:rsidR="00A41F3D">
        <w:t xml:space="preserve"> za usluge, Velika Gorica, Zagrebačka ulica 37/1, OIB </w:t>
      </w:r>
      <w:r w:rsidR="00A41F3D" w:rsidRPr="00A41F3D">
        <w:t>56986050254</w:t>
      </w:r>
      <w:r w:rsidR="00A41F3D">
        <w:t xml:space="preserve">, MBS </w:t>
      </w:r>
      <w:r w:rsidR="00A41F3D" w:rsidRPr="00A41F3D">
        <w:t>080999945</w:t>
      </w:r>
      <w:r w:rsidR="00A41F3D">
        <w:t xml:space="preserve">,  </w:t>
      </w:r>
      <w:r w:rsidR="007D0C6B">
        <w:t>dana 1</w:t>
      </w:r>
      <w:r w:rsidR="0040510C">
        <w:t xml:space="preserve">7. rujna </w:t>
      </w:r>
      <w:r w:rsidR="007D0C6B">
        <w:t xml:space="preserve"> 2018.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BE4210" w:rsidP="00BE4210" w:rsidR="00BE4210">
      <w:pPr>
        <w:jc w:val="center"/>
      </w:pPr>
      <w:r>
        <w:rPr>
          <w:color w:val="000000"/>
        </w:rPr>
        <w:t>r i j e š i o  j e</w:t>
      </w:r>
    </w:p>
    <w:p w:rsidRDefault="00BE4210" w:rsidP="00BE4210" w:rsidR="00BE4210">
      <w:pPr>
        <w:jc w:val="both"/>
      </w:pPr>
    </w:p>
    <w:p w:rsidRDefault="00BE4210" w:rsidP="00BE4210" w:rsidR="00BE4210">
      <w:pPr>
        <w:jc w:val="both"/>
      </w:pPr>
    </w:p>
    <w:p w:rsidRDefault="00BE4210" w:rsidP="00BE4210" w:rsidR="00BE4210">
      <w:pPr>
        <w:tabs>
          <w:tab w:pos="0" w:val="left"/>
        </w:tabs>
        <w:jc w:val="both"/>
      </w:pPr>
      <w:r>
        <w:rPr>
          <w:color w:val="000000"/>
        </w:rPr>
        <w:tab/>
        <w:t xml:space="preserve">I Pokreće se prethodni postupak nad dužnikom </w:t>
      </w:r>
      <w:proofErr w:type="spellStart"/>
      <w:r>
        <w:t>Liza</w:t>
      </w:r>
      <w:proofErr w:type="spellEnd"/>
      <w:r>
        <w:t xml:space="preserve"> B j.d.o.o. za usluge, Velika Gorica, Zagrebačka ulica 37/1, OIB 56986050254, MBS 080999945.  </w:t>
      </w:r>
    </w:p>
    <w:p w:rsidRDefault="00BE4210" w:rsidP="00BE4210" w:rsidR="00BE4210">
      <w:pPr>
        <w:ind w:left="360"/>
        <w:jc w:val="both"/>
      </w:pPr>
    </w:p>
    <w:p w:rsidRDefault="00BE4210" w:rsidP="004F22A1" w:rsidR="00BE4210" w:rsidRPr="004F22A1">
      <w:pPr>
        <w:ind w:firstLine="708"/>
        <w:jc w:val="both"/>
      </w:pPr>
      <w:r w:rsidRPr="004F22A1">
        <w:rPr>
          <w:color w:val="000000"/>
        </w:rPr>
        <w:t xml:space="preserve">II Za privremenog stečajnog upravitelja dužnika imenuje se </w:t>
      </w:r>
      <w:r w:rsidR="008B3FFB" w:rsidRPr="004F22A1">
        <w:rPr>
          <w:color w:val="000000"/>
        </w:rPr>
        <w:t>BOJAN SUDAREVIĆ, OIB 97806800829, iz Osijeka, Kardinala A. Stepinca 35</w:t>
      </w:r>
      <w:r w:rsidRPr="004F22A1">
        <w:t>,</w:t>
      </w:r>
      <w:r w:rsidR="004F22A1" w:rsidRPr="004F22A1">
        <w:t xml:space="preserve"> izabran automatskim odabirom.                          </w:t>
      </w:r>
      <w:r w:rsidRPr="004F22A1">
        <w:t xml:space="preserve"> </w:t>
      </w:r>
    </w:p>
    <w:p w:rsidRDefault="004F22A1" w:rsidP="004F22A1" w:rsidR="004F22A1">
      <w:pPr>
        <w:ind w:firstLine="708"/>
        <w:jc w:val="both"/>
      </w:pPr>
    </w:p>
    <w:p w:rsidRDefault="00BE4210" w:rsidP="00BE4210" w:rsidR="00BE4210">
      <w:pPr>
        <w:ind w:firstLine="708"/>
        <w:jc w:val="both"/>
      </w:pPr>
      <w:r>
        <w:rPr>
          <w:color w:val="000000"/>
        </w:rPr>
        <w:t>III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BE4210" w:rsidP="00BE4210" w:rsidR="00BE4210">
      <w:pPr>
        <w:jc w:val="both"/>
      </w:pPr>
    </w:p>
    <w:p w:rsidRDefault="00BE4210" w:rsidP="00BE4210" w:rsidR="00BE4210">
      <w:pPr>
        <w:ind w:firstLine="708"/>
        <w:jc w:val="both"/>
      </w:pPr>
      <w:r>
        <w:rPr>
          <w:color w:val="000000"/>
        </w:rPr>
        <w:t>IV Privremeni stečajni upravitelj ovlašten je stupiti u poslovne prostorije dužnika, te tamo provesti sve potrebne radnje.</w:t>
      </w:r>
    </w:p>
    <w:p w:rsidRDefault="00BE4210" w:rsidP="00BE4210" w:rsidR="00BE4210">
      <w:pPr>
        <w:jc w:val="both"/>
      </w:pPr>
    </w:p>
    <w:p w:rsidRDefault="00BE4210" w:rsidP="00BE4210" w:rsidR="00BE4210">
      <w:pPr>
        <w:ind w:firstLine="708"/>
        <w:jc w:val="both"/>
      </w:pPr>
      <w:r>
        <w:rPr>
          <w:color w:val="000000"/>
        </w:rPr>
        <w:t>V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BE4210" w:rsidP="00BE4210" w:rsidR="00BE4210">
      <w:pPr>
        <w:jc w:val="both"/>
      </w:pPr>
    </w:p>
    <w:p w:rsidRDefault="00BE4210" w:rsidP="00BE4210" w:rsidR="00BE4210">
      <w:pPr>
        <w:ind w:firstLine="708"/>
        <w:jc w:val="both"/>
      </w:pPr>
      <w:r>
        <w:t xml:space="preserve">VI </w:t>
      </w:r>
      <w:r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proofErr w:type="spellStart"/>
      <w:r>
        <w:t>Liza</w:t>
      </w:r>
      <w:proofErr w:type="spellEnd"/>
      <w:r>
        <w:t xml:space="preserve"> B j.d.o.o. za usluge, Velika Gorica, Zagrebačka ulica 37/1, OIB 56986050254, MBS 080999945,  za dan</w:t>
      </w:r>
    </w:p>
    <w:p w:rsidRDefault="00BE4210" w:rsidP="00BE4210" w:rsidR="00BE4210">
      <w:pPr>
        <w:jc w:val="both"/>
      </w:pPr>
    </w:p>
    <w:p w:rsidRDefault="00BE4210" w:rsidP="00BE4210" w:rsidR="00BE4210">
      <w:pPr>
        <w:jc w:val="both"/>
      </w:pPr>
    </w:p>
    <w:p w:rsidRDefault="00C52E94" w:rsidP="00C52E94" w:rsidR="00BE4210" w:rsidRPr="00C52E94">
      <w:pPr>
        <w:pStyle w:val="Odlomakpopisa"/>
        <w:numPr>
          <w:ilvl w:val="0"/>
          <w:numId w:val="18"/>
        </w:numPr>
        <w:jc w:val="center"/>
        <w:rPr>
          <w:b/>
        </w:rPr>
      </w:pPr>
      <w:r>
        <w:rPr>
          <w:b/>
          <w:color w:val="000000"/>
        </w:rPr>
        <w:t>listopad</w:t>
      </w:r>
      <w:r w:rsidR="00BE4210" w:rsidRPr="00C52E94">
        <w:rPr>
          <w:b/>
          <w:color w:val="000000"/>
        </w:rPr>
        <w:t xml:space="preserve"> 2018. u</w:t>
      </w:r>
      <w:r>
        <w:rPr>
          <w:b/>
          <w:color w:val="000000"/>
        </w:rPr>
        <w:t xml:space="preserve"> 10,00 sati  </w:t>
      </w:r>
    </w:p>
    <w:p w:rsidRDefault="00BE4210" w:rsidP="00BE4210" w:rsidR="00BE4210">
      <w:pPr>
        <w:jc w:val="center"/>
        <w:rPr>
          <w:b/>
        </w:rPr>
      </w:pPr>
      <w:r>
        <w:rPr>
          <w:b/>
          <w:color w:val="000000"/>
        </w:rPr>
        <w:t xml:space="preserve">    u prostorijama Trgovačkog suda u Osijeku,</w:t>
      </w:r>
    </w:p>
    <w:p w:rsidRDefault="00BE4210" w:rsidP="00BE4210" w:rsidR="00BE4210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Zagrebačka br. 2, soba broj 33/II.</w:t>
      </w:r>
    </w:p>
    <w:p w:rsidRDefault="00BE4210" w:rsidP="00BE4210" w:rsidR="00BE4210">
      <w:pPr>
        <w:jc w:val="both"/>
        <w:rPr>
          <w:b/>
        </w:rPr>
      </w:pPr>
    </w:p>
    <w:p w:rsidRDefault="00BE4210" w:rsidP="00BE4210" w:rsidR="00BE4210">
      <w:pPr>
        <w:jc w:val="both"/>
      </w:pPr>
    </w:p>
    <w:p w:rsidRDefault="00BE4210" w:rsidP="00BE4210" w:rsidR="00BE4210">
      <w:pPr>
        <w:jc w:val="both"/>
      </w:pPr>
    </w:p>
    <w:p w:rsidRDefault="00BE4210" w:rsidP="00BE4210" w:rsidR="00BE4210">
      <w:pPr>
        <w:jc w:val="both"/>
      </w:pPr>
    </w:p>
    <w:p w:rsidRDefault="00BE4210" w:rsidP="00BE4210" w:rsidR="00BE4210">
      <w:pPr>
        <w:jc w:val="center"/>
        <w:rPr>
          <w:color w:val="000000"/>
        </w:rPr>
      </w:pPr>
      <w:r>
        <w:rPr>
          <w:color w:val="000000"/>
        </w:rPr>
        <w:lastRenderedPageBreak/>
        <w:t>Obrazloženje</w:t>
      </w:r>
    </w:p>
    <w:p w:rsidRDefault="00BE4210" w:rsidP="00BE4210" w:rsidR="00BE4210"/>
    <w:p w:rsidRDefault="00C52E94" w:rsidP="00C52E94" w:rsidR="00C52E94" w:rsidRPr="001257EA">
      <w:pPr>
        <w:pStyle w:val="Tijeloteksta"/>
        <w:ind w:firstLine="708"/>
      </w:pPr>
      <w:r w:rsidRPr="001257EA">
        <w:t xml:space="preserve">FINA Regionalni centar Zagreb je 24. kolovoza 2017. dostavila Trgovačkom sudu u Zagrebu prijedlog za otvaranje stečajnog postupka nad dužnikom </w:t>
      </w:r>
      <w:proofErr w:type="spellStart"/>
      <w:r w:rsidRPr="001257EA">
        <w:t>Liza</w:t>
      </w:r>
      <w:proofErr w:type="spellEnd"/>
      <w:r w:rsidRPr="001257EA">
        <w:t xml:space="preserve"> B j.d.o.o. za usluge, Velika Gorica, Zagrebačka ulica 37/1, OIB 56986050254, MBS 080999945,  Klasa: 110-07/17-01/04, </w:t>
      </w:r>
      <w:proofErr w:type="spellStart"/>
      <w:r w:rsidRPr="001257EA">
        <w:t>Ur.broj</w:t>
      </w:r>
      <w:proofErr w:type="spellEnd"/>
      <w:r w:rsidRPr="001257EA">
        <w:t>: 04-06-17-4279</w:t>
      </w:r>
      <w:r w:rsidR="001F2DF8" w:rsidRPr="001257EA">
        <w:t xml:space="preserve">. </w:t>
      </w:r>
    </w:p>
    <w:p w:rsidRDefault="00C52E94" w:rsidP="00C52E94" w:rsidR="00C52E94" w:rsidRPr="001257EA">
      <w:pPr>
        <w:jc w:val="both"/>
      </w:pPr>
    </w:p>
    <w:p w:rsidRDefault="00C52E94" w:rsidP="00C52E94" w:rsidR="00C52E94" w:rsidRPr="001257EA">
      <w:pPr>
        <w:ind w:firstLine="720"/>
        <w:jc w:val="both"/>
      </w:pPr>
      <w:r w:rsidRPr="001257E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BE4210" w:rsidP="00BE4210" w:rsidR="00BE4210">
      <w:pPr>
        <w:jc w:val="both"/>
      </w:pPr>
    </w:p>
    <w:p w:rsidRDefault="00BE4210" w:rsidP="00BE4210" w:rsidR="00BE4210">
      <w:pPr>
        <w:ind w:firstLine="708"/>
        <w:jc w:val="both"/>
      </w:pPr>
      <w:r>
        <w:t xml:space="preserve">U prijedlogu FINA navodi da na dan </w:t>
      </w:r>
      <w:r w:rsidR="001F2DF8">
        <w:t>21</w:t>
      </w:r>
      <w:r>
        <w:t xml:space="preserve">. kolovoza 2017. dužnik u Očevidniku redoslijeda osnova za plaćanje ima evidentirane neizvršene osnove za plaćanje u neprekinutom razdoblju od 120 dana, u ukupnom iznosu od </w:t>
      </w:r>
      <w:r w:rsidR="001F2DF8">
        <w:t xml:space="preserve">17.556,52 </w:t>
      </w:r>
      <w:r>
        <w:t xml:space="preserve"> kn, u koji iznos je uračunata kamata i naknada FINE za provedbu ovrhe na novčanim sredstvima dužnika, te da na dan </w:t>
      </w:r>
      <w:r w:rsidR="00B203F8">
        <w:t>21</w:t>
      </w:r>
      <w:r>
        <w:t>. kolovoz 2017. dužnik u Jedinstvenom registru računa ima otvoren račun i oročena novčana sredstva: HR</w:t>
      </w:r>
      <w:r w:rsidR="00C32537">
        <w:t xml:space="preserve">7324840081107549885 </w:t>
      </w:r>
      <w:proofErr w:type="spellStart"/>
      <w:r w:rsidR="00B203F8">
        <w:t>Raiffeisenbank</w:t>
      </w:r>
      <w:proofErr w:type="spellEnd"/>
      <w:r w:rsidR="00B203F8">
        <w:t xml:space="preserve"> </w:t>
      </w:r>
      <w:proofErr w:type="spellStart"/>
      <w:r w:rsidR="00B203F8">
        <w:t>Austria</w:t>
      </w:r>
      <w:proofErr w:type="spellEnd"/>
      <w:r w:rsidR="00B203F8">
        <w:t xml:space="preserve"> d.d. </w:t>
      </w:r>
      <w:r>
        <w:t xml:space="preserve"> i da ima </w:t>
      </w:r>
      <w:r w:rsidR="00B97C32">
        <w:t xml:space="preserve">jednog zaposlenog.                     </w:t>
      </w:r>
    </w:p>
    <w:p w:rsidRDefault="00BE4210" w:rsidP="00BE4210" w:rsidR="00BE4210">
      <w:pPr>
        <w:jc w:val="both"/>
      </w:pPr>
    </w:p>
    <w:p w:rsidRDefault="00BE4210" w:rsidP="00BE4210" w:rsidR="00BE4210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sukladno čl. 115. st. 1. i 2. SZ-a, odredio mu dužnosti  sukladno čl.  119. st. 2. i 3. SZ-a i zakazao ročište radi utvrđivanja postojanja pretpostavki za otvaranje stečajnog postupka  sukladno čl. 123. i čl. 128. st.1. SZ-a.</w:t>
      </w:r>
    </w:p>
    <w:p w:rsidRDefault="00BE4210" w:rsidP="00BE4210" w:rsidR="00BE4210">
      <w:pPr>
        <w:jc w:val="both"/>
      </w:pPr>
    </w:p>
    <w:p w:rsidRDefault="00BE4210" w:rsidP="00BE4210" w:rsidR="00BE4210">
      <w:pPr>
        <w:jc w:val="center"/>
      </w:pPr>
      <w:r>
        <w:t>U Osijeku</w:t>
      </w:r>
      <w:r w:rsidR="00EC4595">
        <w:t xml:space="preserve">, 17. rujan </w:t>
      </w:r>
      <w:r>
        <w:t>2018.</w:t>
      </w:r>
    </w:p>
    <w:p w:rsidRDefault="00BE4210" w:rsidP="00BE4210" w:rsidR="00BE4210">
      <w:pPr>
        <w:jc w:val="both"/>
      </w:pPr>
    </w:p>
    <w:p w:rsidRDefault="00BE4210" w:rsidP="00BE4210" w:rsidR="00BE4210">
      <w:pPr>
        <w:jc w:val="center"/>
      </w:pPr>
    </w:p>
    <w:p w:rsidRDefault="000E5A3B" w:rsidP="000E5A3B" w:rsidR="000E5A3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0E5A3B" w:rsidP="000E5A3B" w:rsidR="000E5A3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0E5A3B" w:rsidP="000E5A3B" w:rsidR="000E5A3B">
      <w:pPr>
        <w:jc w:val="both"/>
      </w:pPr>
    </w:p>
    <w:p w:rsidRDefault="000E5A3B" w:rsidP="000E5A3B" w:rsidR="000E5A3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E5A3B" w:rsidP="000E5A3B" w:rsidR="000E5A3B">
      <w:pPr>
        <w:jc w:val="both"/>
      </w:pPr>
      <w:r>
        <w:rPr>
          <w:color w:val="000000"/>
        </w:rPr>
        <w:t>UPUTA O PRAVNOM LIJEKU:</w:t>
      </w:r>
    </w:p>
    <w:p w:rsidRDefault="000E5A3B" w:rsidP="000E5A3B" w:rsidR="000E5A3B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0E5A3B" w:rsidP="000E5A3B" w:rsidR="000E5A3B">
      <w:pPr>
        <w:jc w:val="both"/>
      </w:pPr>
    </w:p>
    <w:p w:rsidRDefault="000E5A3B" w:rsidP="000E5A3B" w:rsidR="000E5A3B">
      <w:pPr>
        <w:jc w:val="both"/>
      </w:pPr>
    </w:p>
    <w:p w:rsidRDefault="000E5A3B" w:rsidP="000E5A3B" w:rsidR="000E5A3B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0E5A3B" w:rsidP="000E5A3B" w:rsidR="000E5A3B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0E5A3B" w:rsidP="000E5A3B" w:rsidR="000E5A3B">
      <w:pPr>
        <w:jc w:val="both"/>
      </w:pPr>
      <w:r>
        <w:t>2.</w:t>
      </w:r>
      <w:r>
        <w:tab/>
        <w:t xml:space="preserve">Dužnik – </w:t>
      </w:r>
      <w:proofErr w:type="spellStart"/>
      <w:r>
        <w:t>Liza</w:t>
      </w:r>
      <w:proofErr w:type="spellEnd"/>
      <w:r>
        <w:t xml:space="preserve"> B j.d.o.o. za usluge, Velika Gorica, Zagrebačka ulica 37/1,</w:t>
      </w:r>
    </w:p>
    <w:p w:rsidRDefault="000E5A3B" w:rsidP="000E5A3B" w:rsidR="000E5A3B">
      <w:pPr>
        <w:jc w:val="both"/>
      </w:pPr>
      <w:r>
        <w:t xml:space="preserve">    3.</w:t>
      </w:r>
      <w:r>
        <w:tab/>
        <w:t xml:space="preserve">Privremeni stečajni upravitelj </w:t>
      </w:r>
    </w:p>
    <w:p w:rsidRDefault="000E5A3B" w:rsidP="000E5A3B" w:rsidR="000E5A3B">
      <w:pPr>
        <w:jc w:val="both"/>
      </w:pPr>
      <w:r>
        <w:t>4.</w:t>
      </w:r>
      <w:r>
        <w:tab/>
      </w:r>
      <w:proofErr w:type="spellStart"/>
      <w:r>
        <w:t>zz</w:t>
      </w:r>
      <w:proofErr w:type="spellEnd"/>
      <w:r>
        <w:t xml:space="preserve"> dužnika </w:t>
      </w:r>
      <w:proofErr w:type="spellStart"/>
      <w:r>
        <w:t>Liza</w:t>
      </w:r>
      <w:proofErr w:type="spellEnd"/>
      <w:r>
        <w:t xml:space="preserve"> </w:t>
      </w:r>
      <w:proofErr w:type="spellStart"/>
      <w:r>
        <w:t>Bukovčan</w:t>
      </w:r>
      <w:proofErr w:type="spellEnd"/>
      <w:r>
        <w:t xml:space="preserve"> , OIB 01004065587, Ivanja Reka, Sv. Ivana 13   </w:t>
      </w:r>
    </w:p>
    <w:p w:rsidRDefault="000E5A3B" w:rsidP="000E5A3B" w:rsidR="000E5A3B">
      <w:pPr>
        <w:jc w:val="both"/>
      </w:pPr>
      <w:r>
        <w:t>5</w:t>
      </w:r>
      <w:r>
        <w:tab/>
        <w:t>e-oglasna ploča uz prijedlog</w:t>
      </w:r>
    </w:p>
    <w:p w:rsidRDefault="000E5A3B" w:rsidP="000E5A3B" w:rsidR="000E5A3B">
      <w:pPr>
        <w:jc w:val="both"/>
      </w:pPr>
      <w:r>
        <w:t>6</w:t>
      </w:r>
      <w:r>
        <w:tab/>
        <w:t xml:space="preserve">R 23.10.   </w:t>
      </w:r>
    </w:p>
    <w:p w:rsidRDefault="000E5A3B" w:rsidP="000E5A3B" w:rsidR="000E5A3B">
      <w:pPr>
        <w:jc w:val="both"/>
      </w:pPr>
    </w:p>
    <w:p w:rsidRDefault="000E5A3B" w:rsidP="00BE4210" w:rsidR="000E5A3B">
      <w:pPr>
        <w:jc w:val="center"/>
      </w:pPr>
    </w:p>
    <w:p w:rsidRDefault="000E5A3B" w:rsidP="00BE4210" w:rsidR="000E5A3B">
      <w:pPr>
        <w:jc w:val="center"/>
      </w:pPr>
    </w:p>
    <w:p w:rsidRDefault="000E5A3B" w:rsidP="00BE4210" w:rsidR="000E5A3B">
      <w:pPr>
        <w:jc w:val="center"/>
      </w:pPr>
    </w:p>
    <w:p w:rsidRDefault="000E5A3B" w:rsidP="006C2115" w:rsidR="000E5A3B"/>
    <w:sectPr w:rsidSect="00547DC7" w:rsidR="000E5A3B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754" w:rsidP="00C06AA6" w:rsidR="00E26754">
      <w:r>
        <w:separator/>
      </w:r>
    </w:p>
  </w:endnote>
  <w:endnote w:id="0" w:type="continuationSeparator">
    <w:p w:rsidRDefault="00E26754" w:rsidP="00C06AA6" w:rsidR="00E26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754" w:rsidP="00C06AA6" w:rsidR="00E26754">
      <w:r>
        <w:separator/>
      </w:r>
    </w:p>
  </w:footnote>
  <w:footnote w:id="0" w:type="continuationSeparator">
    <w:p w:rsidRDefault="00E26754" w:rsidP="00C06AA6" w:rsidR="00E26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115" w:rsidP="00547DC7" w:rsidR="00547DC7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  3 St-</w:t>
    </w:r>
    <w:r w:rsidR="00811C95">
      <w:t>589</w:t>
    </w:r>
    <w:r w:rsidR="009F2D1F">
      <w:t>/</w:t>
    </w:r>
    <w:r w:rsidR="00BB7092">
      <w:t>18-</w:t>
    </w:r>
    <w:r w:rsidR="00756B94">
      <w:t xml:space="preserve">4 </w:t>
    </w:r>
    <w:r w:rsidR="00BB7092">
      <w:t xml:space="preserve">     </w:t>
    </w:r>
  </w:p>
  <w:p w:rsidRDefault="00432124" w:rsidP="00547DC7" w:rsidR="00432124">
    <w:pPr>
      <w:pStyle w:val="Zaglavlje"/>
      <w:tabs>
        <w:tab w:pos="4536" w:val="clear"/>
        <w:tab w:pos="9072" w:val="clear"/>
        <w:tab w:pos="-3828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7C31BC"/>
    <w:multiLevelType w:val="hybridMultilevel"/>
    <w:tmpl w:val="7A4669DC"/>
    <w:lvl w:tplc="90CC825C" w:ilvl="0">
      <w:start w:val="23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360DBF"/>
    <w:multiLevelType w:val="hybridMultilevel"/>
    <w:tmpl w:val="C2F4B22A"/>
    <w:lvl w:tplc="557CE736" w:ilvl="0">
      <w:start w:val="12"/>
      <w:numFmt w:val="decimal"/>
      <w:lvlText w:val="%1."/>
      <w:lvlJc w:val="left"/>
      <w:pPr>
        <w:ind w:hanging="360" w:left="72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10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3"/>
  </w:num>
  <w:num w:numId="5">
    <w:abstractNumId w:val="0"/>
  </w:num>
  <w:num w:numId="6">
    <w:abstractNumId w:val="11"/>
  </w:num>
  <w:num w:numId="7">
    <w:abstractNumId w:val="1"/>
  </w:num>
  <w:num w:numId="8">
    <w:abstractNumId w:val="12"/>
  </w:num>
  <w:num w:numId="9">
    <w:abstractNumId w:val="8"/>
  </w:num>
  <w:num w:numId="10">
    <w:abstractNumId w:val="12"/>
  </w:num>
  <w:num w:numId="11">
    <w:abstractNumId w:val="5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"/>
  </w:num>
  <w:num w:numId="16">
    <w:abstractNumId w:val="9"/>
  </w:num>
  <w:num w:numId="17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5A3B"/>
    <w:rsid w:val="000E762A"/>
    <w:rsid w:val="00102060"/>
    <w:rsid w:val="001257EA"/>
    <w:rsid w:val="0012662A"/>
    <w:rsid w:val="00137814"/>
    <w:rsid w:val="00141E91"/>
    <w:rsid w:val="001437B2"/>
    <w:rsid w:val="00154971"/>
    <w:rsid w:val="00155B4B"/>
    <w:rsid w:val="00163D75"/>
    <w:rsid w:val="00173A2B"/>
    <w:rsid w:val="00173F18"/>
    <w:rsid w:val="0018530D"/>
    <w:rsid w:val="0019532E"/>
    <w:rsid w:val="001A58BA"/>
    <w:rsid w:val="001A70D8"/>
    <w:rsid w:val="001C1D50"/>
    <w:rsid w:val="001C73F4"/>
    <w:rsid w:val="001C7F1E"/>
    <w:rsid w:val="001E375C"/>
    <w:rsid w:val="001F2DF8"/>
    <w:rsid w:val="001F430D"/>
    <w:rsid w:val="00200C6A"/>
    <w:rsid w:val="002042D7"/>
    <w:rsid w:val="00217E66"/>
    <w:rsid w:val="002377E2"/>
    <w:rsid w:val="00240E3F"/>
    <w:rsid w:val="00252153"/>
    <w:rsid w:val="002614FD"/>
    <w:rsid w:val="002621F6"/>
    <w:rsid w:val="00267D26"/>
    <w:rsid w:val="002A2AF5"/>
    <w:rsid w:val="002B4543"/>
    <w:rsid w:val="002D2610"/>
    <w:rsid w:val="002E5413"/>
    <w:rsid w:val="002F51D6"/>
    <w:rsid w:val="002F66FE"/>
    <w:rsid w:val="0030121D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9371B"/>
    <w:rsid w:val="003D02B1"/>
    <w:rsid w:val="003D770E"/>
    <w:rsid w:val="003F2E92"/>
    <w:rsid w:val="0040510C"/>
    <w:rsid w:val="00412421"/>
    <w:rsid w:val="004161CD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A7940"/>
    <w:rsid w:val="004C3969"/>
    <w:rsid w:val="004D1BE9"/>
    <w:rsid w:val="004D5A26"/>
    <w:rsid w:val="004E466C"/>
    <w:rsid w:val="004E52F8"/>
    <w:rsid w:val="004F22A1"/>
    <w:rsid w:val="004F3C8B"/>
    <w:rsid w:val="004F5FE8"/>
    <w:rsid w:val="004F7162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76DAE"/>
    <w:rsid w:val="00590757"/>
    <w:rsid w:val="00592781"/>
    <w:rsid w:val="005931E7"/>
    <w:rsid w:val="00595609"/>
    <w:rsid w:val="0059635D"/>
    <w:rsid w:val="005976AC"/>
    <w:rsid w:val="00597AE0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92E44"/>
    <w:rsid w:val="006941F4"/>
    <w:rsid w:val="0069656A"/>
    <w:rsid w:val="006A17F5"/>
    <w:rsid w:val="006C2115"/>
    <w:rsid w:val="006E1F0C"/>
    <w:rsid w:val="006E210F"/>
    <w:rsid w:val="006E66B3"/>
    <w:rsid w:val="006F3982"/>
    <w:rsid w:val="007207BF"/>
    <w:rsid w:val="007218C3"/>
    <w:rsid w:val="00723D92"/>
    <w:rsid w:val="0073010A"/>
    <w:rsid w:val="007310CC"/>
    <w:rsid w:val="00742CE9"/>
    <w:rsid w:val="00756B94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1C95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B3FFB"/>
    <w:rsid w:val="008B71C4"/>
    <w:rsid w:val="008D3E2B"/>
    <w:rsid w:val="008F79EC"/>
    <w:rsid w:val="00901EF5"/>
    <w:rsid w:val="00911AC2"/>
    <w:rsid w:val="00937840"/>
    <w:rsid w:val="00954F64"/>
    <w:rsid w:val="00956208"/>
    <w:rsid w:val="00956241"/>
    <w:rsid w:val="00971FD9"/>
    <w:rsid w:val="0097499F"/>
    <w:rsid w:val="00977559"/>
    <w:rsid w:val="00980E4D"/>
    <w:rsid w:val="009A14C7"/>
    <w:rsid w:val="009A412B"/>
    <w:rsid w:val="009B40D7"/>
    <w:rsid w:val="009B46D8"/>
    <w:rsid w:val="009C670C"/>
    <w:rsid w:val="009D1D08"/>
    <w:rsid w:val="009D4F4C"/>
    <w:rsid w:val="009E207F"/>
    <w:rsid w:val="009F01BD"/>
    <w:rsid w:val="009F2D1F"/>
    <w:rsid w:val="009F645C"/>
    <w:rsid w:val="00A005F0"/>
    <w:rsid w:val="00A06D4A"/>
    <w:rsid w:val="00A07CA2"/>
    <w:rsid w:val="00A10C19"/>
    <w:rsid w:val="00A41F3D"/>
    <w:rsid w:val="00A46436"/>
    <w:rsid w:val="00A72B9C"/>
    <w:rsid w:val="00A8029B"/>
    <w:rsid w:val="00AA6B6E"/>
    <w:rsid w:val="00AD05E2"/>
    <w:rsid w:val="00AD0AD1"/>
    <w:rsid w:val="00AD6EE6"/>
    <w:rsid w:val="00AE7F6B"/>
    <w:rsid w:val="00AF3C15"/>
    <w:rsid w:val="00B203F8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97C32"/>
    <w:rsid w:val="00B97E65"/>
    <w:rsid w:val="00BA0D86"/>
    <w:rsid w:val="00BB086F"/>
    <w:rsid w:val="00BB37BB"/>
    <w:rsid w:val="00BB7092"/>
    <w:rsid w:val="00BE0E6F"/>
    <w:rsid w:val="00BE33FF"/>
    <w:rsid w:val="00BE4210"/>
    <w:rsid w:val="00BE487B"/>
    <w:rsid w:val="00C06AA6"/>
    <w:rsid w:val="00C12498"/>
    <w:rsid w:val="00C1370F"/>
    <w:rsid w:val="00C2016D"/>
    <w:rsid w:val="00C20355"/>
    <w:rsid w:val="00C24360"/>
    <w:rsid w:val="00C24AA4"/>
    <w:rsid w:val="00C32537"/>
    <w:rsid w:val="00C35DB4"/>
    <w:rsid w:val="00C52E94"/>
    <w:rsid w:val="00C60BB5"/>
    <w:rsid w:val="00C81C0A"/>
    <w:rsid w:val="00CA01EF"/>
    <w:rsid w:val="00CA2878"/>
    <w:rsid w:val="00CA39E6"/>
    <w:rsid w:val="00CE4CFB"/>
    <w:rsid w:val="00D022CE"/>
    <w:rsid w:val="00D231AE"/>
    <w:rsid w:val="00D24D2F"/>
    <w:rsid w:val="00D97782"/>
    <w:rsid w:val="00DA4636"/>
    <w:rsid w:val="00DA6482"/>
    <w:rsid w:val="00DD39C0"/>
    <w:rsid w:val="00DD49B7"/>
    <w:rsid w:val="00DF58A2"/>
    <w:rsid w:val="00E07AC2"/>
    <w:rsid w:val="00E12BC0"/>
    <w:rsid w:val="00E23AF8"/>
    <w:rsid w:val="00E26754"/>
    <w:rsid w:val="00E35185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C4595"/>
    <w:rsid w:val="00ED4C16"/>
    <w:rsid w:val="00EE473C"/>
    <w:rsid w:val="00EF05B2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E42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1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E42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09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3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93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48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733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936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86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St-589/2018</izvorni_sadrzaj>
    <derivirana_varijabla naziv="DomainObject.Predmet.OznakaBroj_1">St-589/2018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Liza B j.d.o.o.</izvorni_sadrzaj>
    <derivirana_varijabla naziv="DomainObject.Predmet.ProtustrankaFormated_1">  Liza B j.d.o.o.</derivirana_varijabla>
  </DomainObject.Predmet.ProtustrankaFormated>
  <DomainObject.Predmet.ProtustrankaFormatedOIB>
    <izvorni_sadrzaj>  Liza B j.d.o.o., OIB 56986050254</izvorni_sadrzaj>
    <derivirana_varijabla naziv="DomainObject.Predmet.ProtustrankaFormatedOIB_1">  Liza B j.d.o.o., OIB 56986050254</derivirana_varijabla>
  </DomainObject.Predmet.ProtustrankaFormatedOIB>
  <DomainObject.Predmet.ProtustrankaFormatedWithAdress>
    <izvorni_sadrzaj> Liza B j.d.o.o., Zagrebačka ulica 37/1, 10410 Velika Gorica</izvorni_sadrzaj>
    <derivirana_varijabla naziv="DomainObject.Predmet.ProtustrankaFormatedWithAdress_1"> Liza B j.d.o.o., Zagrebačka ulica 37/1, 10410 Velika Gorica</derivirana_varijabla>
  </DomainObject.Predmet.ProtustrankaFormatedWithAdress>
  <DomainObject.Predmet.ProtustrankaFormatedWithAdressOIB>
    <izvorni_sadrzaj> Liza B j.d.o.o., OIB 56986050254, Zagrebačka ulica 37/1, 10410 Velika Gorica</izvorni_sadrzaj>
    <derivirana_varijabla naziv="DomainObject.Predmet.ProtustrankaFormatedWithAdressOIB_1"> Liza B j.d.o.o., OIB 56986050254, Zagrebačka ulica 37/1, 10410 Velika Gorica</derivirana_varijabla>
  </DomainObject.Predmet.ProtustrankaFormatedWithAdressOIB>
  <DomainObject.Predmet.ProtustrankaWithAdress>
    <izvorni_sadrzaj>Liza B j.d.o.o. Zagrebačka ulica 37/1, 10410 Velika Gorica</izvorni_sadrzaj>
    <derivirana_varijabla naziv="DomainObject.Predmet.ProtustrankaWithAdress_1">Liza B j.d.o.o. Zagrebačka ulica 37/1, 10410 Velika Gorica</derivirana_varijabla>
  </DomainObject.Predmet.ProtustrankaWithAdress>
  <DomainObject.Predmet.ProtustrankaWithAdressOIB>
    <izvorni_sadrzaj>Liza B j.d.o.o., OIB 56986050254, Zagrebačka ulica 37/1, 10410 Velika Gorica</izvorni_sadrzaj>
    <derivirana_varijabla naziv="DomainObject.Predmet.ProtustrankaWithAdressOIB_1">Liza B j.d.o.o., OIB 56986050254, Zagrebačka ulica 37/1, 10410 Velika Gorica</derivirana_varijabla>
  </DomainObject.Predmet.ProtustrankaWithAdressOIB>
  <DomainObject.Predmet.ProtustrankaNazivFormated>
    <izvorni_sadrzaj>Liza B j.d.o.o.</izvorni_sadrzaj>
    <derivirana_varijabla naziv="DomainObject.Predmet.ProtustrankaNazivFormated_1">Liza B j.d.o.o.</derivirana_varijabla>
  </DomainObject.Predmet.ProtustrankaNazivFormated>
  <DomainObject.Predmet.ProtustrankaNazivFormatedOIB>
    <izvorni_sadrzaj>Liza B j.d.o.o., OIB 56986050254</izvorni_sadrzaj>
    <derivirana_varijabla naziv="DomainObject.Predmet.ProtustrankaNazivFormatedOIB_1">Liza B j.d.o.o., OIB 56986050254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Liza B j.d.o.o.</item>
    </izvorni_sadrzaj>
    <derivirana_varijabla naziv="DomainObject.Predmet.ProtuStrankaListFormated_1">
      <item>Liza B j.d.o.o.</item>
    </derivirana_varijabla>
  </DomainObject.Predmet.ProtuStrankaListFormated>
  <DomainObject.Predmet.ProtuStrankaListFormatedOIB>
    <izvorni_sadrzaj>
      <item>Liza B j.d.o.o., OIB 56986050254</item>
    </izvorni_sadrzaj>
    <derivirana_varijabla naziv="DomainObject.Predmet.ProtuStrankaListFormatedOIB_1">
      <item>Liza B j.d.o.o., OIB 56986050254</item>
    </derivirana_varijabla>
  </DomainObject.Predmet.ProtuStrankaListFormatedOIB>
  <DomainObject.Predmet.ProtuStrankaListFormatedWithAdress>
    <izvorni_sadrzaj>
      <item>Liza B j.d.o.o., Zagrebačka ulica 37/1, 10410 Velika Gorica</item>
    </izvorni_sadrzaj>
    <derivirana_varijabla naziv="DomainObject.Predmet.ProtuStrankaListFormatedWithAdress_1">
      <item>Liza B j.d.o.o., Zagrebačka ulica 37/1, 10410 Velika Gorica</item>
    </derivirana_varijabla>
  </DomainObject.Predmet.ProtuStrankaListFormatedWithAdress>
  <DomainObject.Predmet.ProtuStrankaListFormatedWithAdressOIB>
    <izvorni_sadrzaj>
      <item>Liza B j.d.o.o., OIB 56986050254, Zagrebačka ulica 37/1, 10410 Velika Gorica</item>
    </izvorni_sadrzaj>
    <derivirana_varijabla naziv="DomainObject.Predmet.ProtuStrankaListFormatedWithAdressOIB_1">
      <item>Liza B j.d.o.o., OIB 56986050254, Zagrebačka ulica 37/1, 10410 Velika Gorica</item>
    </derivirana_varijabla>
  </DomainObject.Predmet.ProtuStrankaListFormatedWithAdressOIB>
  <DomainObject.Predmet.ProtuStrankaListNazivFormated>
    <izvorni_sadrzaj>
      <item>Liza B j.d.o.o.</item>
    </izvorni_sadrzaj>
    <derivirana_varijabla naziv="DomainObject.Predmet.ProtuStrankaListNazivFormated_1">
      <item>Liza B j.d.o.o.</item>
    </derivirana_varijabla>
  </DomainObject.Predmet.ProtuStrankaListNazivFormated>
  <DomainObject.Predmet.ProtuStrankaListNazivFormatedOIB>
    <izvorni_sadrzaj>
      <item>Liza B j.d.o.o., OIB 56986050254</item>
    </izvorni_sadrzaj>
    <derivirana_varijabla naziv="DomainObject.Predmet.ProtuStrankaListNazivFormatedOIB_1">
      <item>Liza B j.d.o.o., OIB 56986050254</item>
    </derivirana_varijabla>
  </DomainObject.Predmet.ProtuStrankaListNazivFormatedOIB>
  <DomainObject.Predmet.OstaliListFormated>
    <izvorni_sadrzaj>
      <item>Liza Bukovčan</item>
    </izvorni_sadrzaj>
    <derivirana_varijabla naziv="DomainObject.Predmet.OstaliListFormated_1">
      <item>Liza Bukovčan</item>
    </derivirana_varijabla>
  </DomainObject.Predmet.OstaliListFormated>
  <DomainObject.Predmet.OstaliListFormatedOIB>
    <izvorni_sadrzaj>
      <item>Liza Bukovčan, OIB 01004065587</item>
    </izvorni_sadrzaj>
    <derivirana_varijabla naziv="DomainObject.Predmet.OstaliListFormatedOIB_1">
      <item>Liza Bukovčan, OIB 01004065587</item>
    </derivirana_varijabla>
  </DomainObject.Predmet.OstaliListFormatedOIB>
  <DomainObject.Predmet.OstaliListFormatedWithAdress>
    <izvorni_sadrzaj>
      <item>Liza Bukovčan, Svetog Ivana 13, 10360 Ivanja Reka</item>
    </izvorni_sadrzaj>
    <derivirana_varijabla naziv="DomainObject.Predmet.OstaliListFormatedWithAdress_1">
      <item>Liza Bukovčan, Svetog Ivana 13, 10360 Ivanja Reka</item>
    </derivirana_varijabla>
  </DomainObject.Predmet.OstaliListFormatedWithAdress>
  <DomainObject.Predmet.OstaliListFormatedWithAdressOIB>
    <izvorni_sadrzaj>
      <item>Liza Bukovčan, OIB 01004065587, Svetog Ivana 13, 10360 Ivanja Reka</item>
    </izvorni_sadrzaj>
    <derivirana_varijabla naziv="DomainObject.Predmet.OstaliListFormatedWithAdressOIB_1">
      <item>Liza Bukovčan, OIB 01004065587, Svetog Ivana 13, 10360 Ivanja Reka</item>
    </derivirana_varijabla>
  </DomainObject.Predmet.OstaliListFormatedWithAdressOIB>
  <DomainObject.Predmet.OstaliListNazivFormated>
    <izvorni_sadrzaj>
      <item>Liza Bukovčan</item>
    </izvorni_sadrzaj>
    <derivirana_varijabla naziv="DomainObject.Predmet.OstaliListNazivFormated_1">
      <item>Liza Bukovčan</item>
    </derivirana_varijabla>
  </DomainObject.Predmet.OstaliListNazivFormated>
  <DomainObject.Predmet.OstaliListNazivFormatedOIB>
    <izvorni_sadrzaj>
      <item>Liza Bukovčan, OIB 01004065587</item>
    </izvorni_sadrzaj>
    <derivirana_varijabla naziv="DomainObject.Predmet.OstaliListNazivFormatedOIB_1">
      <item>Liza Bukovčan, OIB 01004065587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Liza B j.d.o.o.</izvorni_sadrzaj>
    <derivirana_varijabla naziv="DomainObject.Predmet.ProtustrankaIDrugi_1">Liza 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Liza B j.d.o.o., OIB 56986050254, Zagrebačka ulica 37/1, 10410 Velika Gorica</izvorni_sadrzaj>
    <derivirana_varijabla naziv="DomainObject.Predmet.ProtustrankaIDrugiAdressOIB_1">Liza B j.d.o.o., OIB 56986050254, Zagrebačka ulica 37/1,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Liza B j.d.o.o.</item>
      <item>FINA Regionalni centar Zagreb</item>
      <item>Liza Bukovčan</item>
    </izvorni_sadrzaj>
    <derivirana_varijabla naziv="DomainObject.Predmet.SudioniciListNaziv_1">
      <item>Liza B j.d.o.o.</item>
      <item>FINA Regionalni centar Zagreb</item>
      <item>Liza Bukovčan</item>
    </derivirana_varijabla>
  </DomainObject.Predmet.SudioniciListNaziv>
  <DomainObject.Predmet.SudioniciListAdressOIB>
    <izvorni_sadrzaj>
      <item>Liza B j.d.o.o., OIB 56986050254, Zagrebačka ulica 37/1,10410 Velika Gorica</item>
      <item>FINA Regionalni centar Zagreb, OIB 85821130368, Trg svibanjskih žrtava 1995. 1,10000 Zagreb</item>
      <item>Liza Bukovčan, OIB 01004065587, Svetog Ivana 13,10360 Ivanja Reka</item>
    </izvorni_sadrzaj>
    <derivirana_varijabla naziv="DomainObject.Predmet.SudioniciListAdressOIB_1">
      <item>Liza B j.d.o.o., OIB 56986050254, Zagrebačka ulica 37/1,10410 Velika Gorica</item>
      <item>FINA Regionalni centar Zagreb, OIB 85821130368, Trg svibanjskih žrtava 1995. 1,10000 Zagreb</item>
      <item>Liza Bukovčan, OIB 01004065587, Svetog Ivana 13,10360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56986050254</item>
      <item>, OIB 85821130368</item>
      <item>, OIB 01004065587</item>
    </izvorni_sadrzaj>
    <derivirana_varijabla naziv="DomainObject.Predmet.SudioniciListNazivOIB_1">
      <item>, OIB 56986050254</item>
      <item>, OIB 85821130368</item>
      <item>, OIB 01004065587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213759-A5E4-4CDA-91D2-219A27BE8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3205</properties:Characters>
  <properties:Lines>98</properties:Lines>
  <properties:Paragraphs>32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2018-09-17T06:14:00Z</dcterms:created>
  <dc:creator>Korisnik</dc:creator>
  <cp:lastModifiedBy>Sanja Ban</cp:lastModifiedBy>
  <cp:lastPrinted>2018-09-17T10:07:00Z</cp:lastPrinted>
  <dcterms:modified xmlns:xsi="http://www.w3.org/2001/XMLSchema-instance" xsi:type="dcterms:W3CDTF">2018-09-17T10:08:00Z</dcterms:modified>
  <cp:revision>11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pokretanje prethodnog postupka i zakazivanje ročišta (nema uplate 5000 kn).docx)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