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e37c" w14:paraId="9e8e37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96035">
        <w:t>1</w:t>
      </w:r>
      <w:r w:rsidR="00676EE5">
        <w:t>8</w:t>
      </w:r>
      <w:r w:rsidR="00396035">
        <w:t>2</w:t>
      </w:r>
      <w:r w:rsidR="00676EE5">
        <w:t>4</w:t>
      </w:r>
      <w:r w:rsidRPr="00151FF0">
        <w:t>/1</w:t>
      </w:r>
      <w:r w:rsidR="00E255BF">
        <w:t>6</w:t>
      </w:r>
      <w:r w:rsidRPr="00151FF0">
        <w:t>-</w:t>
      </w:r>
      <w:r w:rsidR="00396035">
        <w:t>18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396035" w:rsidRPr="00396035">
        <w:t>ČIŠĆENJE RAUSNIC-VESTEMAR d.o.o. za usluge, Osijek, Ružina ulica 21, MBS 030117774, OIB 81109715229</w:t>
      </w:r>
      <w:r w:rsidRPr="00E255BF">
        <w:t xml:space="preserve">, dana </w:t>
      </w:r>
      <w:r w:rsidR="00676EE5">
        <w:t>11</w:t>
      </w:r>
      <w:r w:rsidRPr="00E255BF">
        <w:t xml:space="preserve">. </w:t>
      </w:r>
      <w:r w:rsidR="00676EE5">
        <w:t>srpnj</w:t>
      </w:r>
      <w:r w:rsidRPr="00E255BF">
        <w:t>a 201</w:t>
      </w:r>
      <w:r w:rsidR="00676EE5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396035" w:rsidRPr="00396035">
        <w:t>Boris</w:t>
      </w:r>
      <w:r w:rsidR="00396035">
        <w:t>a</w:t>
      </w:r>
      <w:r w:rsidR="00396035" w:rsidRPr="00396035">
        <w:t xml:space="preserve"> Rausnic-Vestemar, Osijek, Ružina Ulica 21, OIB 15544915394</w:t>
      </w:r>
      <w:r>
        <w:t xml:space="preserve"> po t. 4. izreke rješenja ovoga suda poslovnog broja 14 St-</w:t>
      </w:r>
      <w:r w:rsidR="006B0EA1">
        <w:t>1</w:t>
      </w:r>
      <w:r w:rsidR="007A24FF">
        <w:t>8</w:t>
      </w:r>
      <w:r w:rsidR="006B0EA1">
        <w:t>2</w:t>
      </w:r>
      <w:r w:rsidR="007A24FF">
        <w:t>4</w:t>
      </w:r>
      <w:r>
        <w:t>/16-</w:t>
      </w:r>
      <w:r w:rsidR="006B0EA1">
        <w:t>16</w:t>
      </w:r>
      <w:r>
        <w:t xml:space="preserve"> od </w:t>
      </w:r>
      <w:r w:rsidR="006B0EA1">
        <w:t>3</w:t>
      </w:r>
      <w:r w:rsidR="007A24FF">
        <w:t>0</w:t>
      </w:r>
      <w:r>
        <w:t>.</w:t>
      </w:r>
      <w:r w:rsidR="006B0EA1">
        <w:t>1</w:t>
      </w:r>
      <w:r w:rsidR="007A24FF">
        <w:t>1.201</w:t>
      </w:r>
      <w:r w:rsidR="006B0EA1">
        <w:t>6</w:t>
      </w:r>
      <w:r w:rsidR="007A24FF">
        <w:t>.</w:t>
      </w:r>
      <w:r>
        <w:t>, odnosno da u dogovoru sa stečajn</w:t>
      </w:r>
      <w:r w:rsidR="006B0EA1">
        <w:t>o</w:t>
      </w:r>
      <w:r>
        <w:t>m upravitelj</w:t>
      </w:r>
      <w:r w:rsidR="006B0EA1">
        <w:t>ico</w:t>
      </w:r>
      <w:r>
        <w:t xml:space="preserve">m </w:t>
      </w:r>
      <w:r w:rsidR="006B0EA1" w:rsidRPr="006B0EA1">
        <w:t>Julk</w:t>
      </w:r>
      <w:r w:rsidR="006B0EA1">
        <w:t>om</w:t>
      </w:r>
      <w:r w:rsidR="006B0EA1" w:rsidRPr="006B0EA1">
        <w:t xml:space="preserve"> Bandić, Osijek, S. Radića 14, OIB 04946287686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46097">
        <w:t>11</w:t>
      </w:r>
      <w:r w:rsidRPr="008D4802">
        <w:t xml:space="preserve">. </w:t>
      </w:r>
      <w:r w:rsidR="00F46097">
        <w:t>srpnj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F46097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DC3993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DC3993" w:rsidRPr="00DC3993">
        <w:t>Boris Rausnic-Vestemar, Osijek, Ružina Ulica 21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DC3993">
        <w:t>a</w:t>
      </w:r>
      <w:r>
        <w:t xml:space="preserve"> </w:t>
      </w:r>
      <w:r w:rsidR="0061543A">
        <w:t>upravitelj</w:t>
      </w:r>
      <w:r w:rsidR="00DC3993">
        <w:t>ica</w:t>
      </w:r>
      <w:r w:rsidR="00F46097">
        <w:t xml:space="preserve"> </w:t>
      </w:r>
      <w:r w:rsidR="00DC3993">
        <w:t>Julka Bandić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7232A"/>
    <w:rsid w:val="00385332"/>
    <w:rsid w:val="00396035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6EE5"/>
    <w:rsid w:val="006779FA"/>
    <w:rsid w:val="00684FAB"/>
    <w:rsid w:val="00684FD6"/>
    <w:rsid w:val="006B0EA1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A24FF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993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46097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3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3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32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32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3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3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32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32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St-1824/2016</izvorni_sadrzaj>
    <derivirana_varijabla naziv="DomainObject.Predmet.OznakaBroj_1">St-1824/2016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ČIŠĆENJE RAUSNIC-VESTEMAR d.o.o.za usluge</izvorni_sadrzaj>
    <derivirana_varijabla naziv="DomainObject.Predmet.ProtustrankaFormated_1">  ČIŠĆENJE RAUSNIC-VESTEMAR d.o.o.za usluge</derivirana_varijabla>
  </DomainObject.Predmet.ProtustrankaFormated>
  <DomainObject.Predmet.ProtustrankaFormatedOIB>
    <izvorni_sadrzaj>  ČIŠĆENJE RAUSNIC-VESTEMAR d.o.o.za usluge, OIB 81109715229</izvorni_sadrzaj>
    <derivirana_varijabla naziv="DomainObject.Predmet.ProtustrankaFormatedOIB_1">  ČIŠĆENJE RAUSNIC-VESTEMAR d.o.o.za usluge, OIB 81109715229</derivirana_varijabla>
  </DomainObject.Predmet.ProtustrankaFormatedOIB>
  <DomainObject.Predmet.ProtustrankaFormatedWithAdress>
    <izvorni_sadrzaj> ČIŠĆENJE RAUSNIC-VESTEMAR d.o.o.za usluge, Ružina ulica 21, 31000 Osijek</izvorni_sadrzaj>
    <derivirana_varijabla naziv="DomainObject.Predmet.ProtustrankaFormatedWithAdress_1"> ČIŠĆENJE RAUSNIC-VESTEMAR d.o.o.za usluge, Ružina ulica 21, 31000 Osijek</derivirana_varijabla>
  </DomainObject.Predmet.ProtustrankaFormatedWithAdress>
  <DomainObject.Predmet.ProtustrankaFormatedWithAdressOIB>
    <izvorni_sadrzaj> ČIŠĆENJE RAUSNIC-VESTEMAR d.o.o.za usluge, OIB 81109715229, Ružina ulica 21, 31000 Osijek</izvorni_sadrzaj>
    <derivirana_varijabla naziv="DomainObject.Predmet.ProtustrankaFormatedWithAdressOIB_1"> ČIŠĆENJE RAUSNIC-VESTEMAR d.o.o.za usluge, OIB 81109715229, Ružina ulica 21, 31000 Osijek</derivirana_varijabla>
  </DomainObject.Predmet.ProtustrankaFormatedWithAdressOIB>
  <DomainObject.Predmet.ProtustrankaWithAdress>
    <izvorni_sadrzaj>ČIŠĆENJE RAUSNIC-VESTEMAR d.o.o.za usluge Ružina ulica 21, 31000 Osijek</izvorni_sadrzaj>
    <derivirana_varijabla naziv="DomainObject.Predmet.ProtustrankaWithAdress_1">ČIŠĆENJE RAUSNIC-VESTEMAR d.o.o.za usluge Ružina ulica 21, 31000 Osijek</derivirana_varijabla>
  </DomainObject.Predmet.ProtustrankaWithAdress>
  <DomainObject.Predmet.ProtustrankaWithAdressOIB>
    <izvorni_sadrzaj>ČIŠĆENJE RAUSNIC-VESTEMAR d.o.o.za usluge, OIB 81109715229, Ružina ulica 21, 31000 Osijek</izvorni_sadrzaj>
    <derivirana_varijabla naziv="DomainObject.Predmet.ProtustrankaWithAdressOIB_1">ČIŠĆENJE RAUSNIC-VESTEMAR d.o.o.za usluge, OIB 81109715229, Ružina ulica 21, 31000 Osijek</derivirana_varijabla>
  </DomainObject.Predmet.ProtustrankaWithAdressOIB>
  <DomainObject.Predmet.ProtustrankaNazivFormated>
    <izvorni_sadrzaj>ČIŠĆENJE RAUSNIC-VESTEMAR d.o.o.za usluge</izvorni_sadrzaj>
    <derivirana_varijabla naziv="DomainObject.Predmet.ProtustrankaNazivFormated_1">ČIŠĆENJE RAUSNIC-VESTEMAR d.o.o.za usluge</derivirana_varijabla>
  </DomainObject.Predmet.ProtustrankaNazivFormated>
  <DomainObject.Predmet.ProtustrankaNazivFormatedOIB>
    <izvorni_sadrzaj>ČIŠĆENJE RAUSNIC-VESTEMAR d.o.o.za usluge, OIB 81109715229</izvorni_sadrzaj>
    <derivirana_varijabla naziv="DomainObject.Predmet.ProtustrankaNazivFormatedOIB_1">ČIŠĆENJE RAUSNIC-VESTEMAR d.o.o.za usluge, OIB 81109715229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ČIŠĆENJE RAUSNIC-VESTEMAR d.o.o.za usluge</item>
    </izvorni_sadrzaj>
    <derivirana_varijabla naziv="DomainObject.Predmet.ProtuStrankaListFormated_1">
      <item>ČIŠĆENJE RAUSNIC-VESTEMAR d.o.o.za usluge</item>
    </derivirana_varijabla>
  </DomainObject.Predmet.ProtuStrankaListFormated>
  <DomainObject.Predmet.ProtuStrankaListFormatedOIB>
    <izvorni_sadrzaj>
      <item>ČIŠĆENJE RAUSNIC-VESTEMAR d.o.o.za usluge, OIB 81109715229</item>
    </izvorni_sadrzaj>
    <derivirana_varijabla naziv="DomainObject.Predmet.ProtuStrankaListFormatedOIB_1">
      <item>ČIŠĆENJE RAUSNIC-VESTEMAR d.o.o.za usluge, OIB 81109715229</item>
    </derivirana_varijabla>
  </DomainObject.Predmet.ProtuStrankaListFormatedOIB>
  <DomainObject.Predmet.ProtuStrankaListFormatedWithAdress>
    <izvorni_sadrzaj>
      <item>ČIŠĆENJE RAUSNIC-VESTEMAR d.o.o.za usluge, Ružina ulica 21, 31000 Osijek</item>
    </izvorni_sadrzaj>
    <derivirana_varijabla naziv="DomainObject.Predmet.ProtuStrankaListFormatedWithAdress_1">
      <item>ČIŠĆENJE RAUSNIC-VESTEMAR d.o.o.za usluge, Ružina ulica 21, 31000 Osijek</item>
    </derivirana_varijabla>
  </DomainObject.Predmet.ProtuStrankaListFormatedWithAdress>
  <DomainObject.Predmet.ProtuStrankaListFormatedWithAdressOIB>
    <izvorni_sadrzaj>
      <item>ČIŠĆENJE RAUSNIC-VESTEMAR d.o.o.za usluge, OIB 81109715229, Ružina ulica 21, 31000 Osijek</item>
    </izvorni_sadrzaj>
    <derivirana_varijabla naziv="DomainObject.Predmet.ProtuStrankaListFormatedWithAdressOIB_1">
      <item>ČIŠĆENJE RAUSNIC-VESTEMAR d.o.o.za usluge, OIB 81109715229, Ružina ulica 21, 31000 Osijek</item>
    </derivirana_varijabla>
  </DomainObject.Predmet.ProtuStrankaListFormatedWithAdressOIB>
  <DomainObject.Predmet.ProtuStrankaListNazivFormated>
    <izvorni_sadrzaj>
      <item>ČIŠĆENJE RAUSNIC-VESTEMAR d.o.o.za usluge</item>
    </izvorni_sadrzaj>
    <derivirana_varijabla naziv="DomainObject.Predmet.ProtuStrankaListNazivFormated_1">
      <item>ČIŠĆENJE RAUSNIC-VESTEMAR d.o.o.za usluge</item>
    </derivirana_varijabla>
  </DomainObject.Predmet.ProtuStrankaListNazivFormated>
  <DomainObject.Predmet.ProtuStrankaListNazivFormatedOIB>
    <izvorni_sadrzaj>
      <item>ČIŠĆENJE RAUSNIC-VESTEMAR d.o.o.za usluge, OIB 81109715229</item>
    </izvorni_sadrzaj>
    <derivirana_varijabla naziv="DomainObject.Predmet.ProtuStrankaListNazivFormatedOIB_1">
      <item>ČIŠĆENJE RAUSNIC-VESTEMAR d.o.o.za usluge, OIB 81109715229</item>
    </derivirana_varijabla>
  </DomainObject.Predmet.ProtuStrankaListNazivFormatedOIB>
  <DomainObject.Predmet.OstaliListFormated>
    <izvorni_sadrzaj>
      <item>Boris Rausnic-Vestemar</item>
      <item>ŽDO GUO Osijek</item>
    </izvorni_sadrzaj>
    <derivirana_varijabla naziv="DomainObject.Predmet.OstaliListFormated_1">
      <item>Boris Rausnic-Vestemar</item>
      <item>ŽDO GUO Osijek</item>
    </derivirana_varijabla>
  </DomainObject.Predmet.OstaliListFormated>
  <DomainObject.Predmet.OstaliListFormatedOIB>
    <izvorni_sadrzaj>
      <item>Boris Rausnic-Vestemar, OIB 15544915394</item>
      <item>ŽDO GUO Osijek</item>
    </izvorni_sadrzaj>
    <derivirana_varijabla naziv="DomainObject.Predmet.OstaliListFormatedOIB_1">
      <item>Boris Rausnic-Vestemar, OIB 15544915394</item>
      <item>ŽDO GUO Osijek</item>
    </derivirana_varijabla>
  </DomainObject.Predmet.OstaliListFormatedOIB>
  <DomainObject.Predmet.OstaliListFormatedWithAdress>
    <izvorni_sadrzaj>
      <item>Boris Rausnic-Vestemar, Ružina ulica 21, 31000 Osijek</item>
      <item>ŽDO GUO Osijek</item>
    </izvorni_sadrzaj>
    <derivirana_varijabla naziv="DomainObject.Predmet.OstaliListFormatedWithAdress_1">
      <item>Boris Rausnic-Vestemar, Ružina ulica 21, 31000 Osijek</item>
      <item>ŽDO GUO Osijek</item>
    </derivirana_varijabla>
  </DomainObject.Predmet.OstaliListFormatedWithAdress>
  <DomainObject.Predmet.OstaliListFormatedWithAdressOIB>
    <izvorni_sadrzaj>
      <item>Boris Rausnic-Vestemar, OIB 15544915394, Ružina ulica 21, 31000 Osijek</item>
      <item>ŽDO GUO Osijek</item>
    </izvorni_sadrzaj>
    <derivirana_varijabla naziv="DomainObject.Predmet.OstaliListFormatedWithAdressOIB_1">
      <item>Boris Rausnic-Vestemar, OIB 15544915394, Ružina ulica 21, 31000 Osijek</item>
      <item>ŽDO GUO Osijek</item>
    </derivirana_varijabla>
  </DomainObject.Predmet.OstaliListFormatedWithAdressOIB>
  <DomainObject.Predmet.OstaliListNazivFormated>
    <izvorni_sadrzaj>
      <item>Boris Rausnic-Vestemar</item>
      <item>ŽDO GUO Osijek</item>
    </izvorni_sadrzaj>
    <derivirana_varijabla naziv="DomainObject.Predmet.OstaliListNazivFormated_1">
      <item>Boris Rausnic-Vestemar</item>
      <item>ŽDO GUO Osijek</item>
    </derivirana_varijabla>
  </DomainObject.Predmet.OstaliListNazivFormated>
  <DomainObject.Predmet.OstaliListNazivFormatedOIB>
    <izvorni_sadrzaj>
      <item>Boris Rausnic-Vestemar, OIB 15544915394</item>
      <item>ŽDO GUO Osijek</item>
    </izvorni_sadrzaj>
    <derivirana_varijabla naziv="DomainObject.Predmet.OstaliListNazivFormatedOIB_1">
      <item>Boris Rausnic-Vestemar, OIB 15544915394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ČIŠĆENJE RAUSNIC-VESTEMAR d.o.o.za usluge</izvorni_sadrzaj>
    <derivirana_varijabla naziv="DomainObject.Predmet.ProtustrankaIDrugi_1">ČIŠĆENJE RAUSNIC-VESTEMAR d.o.o.za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ČIŠĆENJE RAUSNIC-VESTEMAR d.o.o.za usluge, OIB 81109715229, Ružina ulica 21, 31000 Osijek</izvorni_sadrzaj>
    <derivirana_varijabla naziv="DomainObject.Predmet.ProtustrankaIDrugiAdressOIB_1">ČIŠĆENJE RAUSNIC-VESTEMAR d.o.o.za usluge, OIB 81109715229, Ružina ulica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>19. prosinca 2016.</izvorni_sadrzaj>
    <derivirana_varijabla naziv="DomainObject.Predmet.OdlukaRjesenje.DatumPravomocnosti_1">19. prosinca 2016.</derivirana_varijabla>
  </DomainObject.Predmet.OdlukaRjesenje.DatumPravomocnosti>
  <DomainObject.Predmet.OdlukaRjesenje.Oznaka>
    <izvorni_sadrzaj>St-1824/2016-16</izvorni_sadrzaj>
    <derivirana_varijabla naziv="DomainObject.Predmet.OdlukaRjesenje.Oznaka_1">St-1824/2016-16</derivirana_varijabla>
  </DomainObject.Predmet.OdlukaRjesenje.Oznaka>
  <DomainObject.Predmet.SudioniciListNaziv>
    <izvorni_sadrzaj>
      <item>FINA RC OSIJEK</item>
      <item>ČIŠĆENJE RAUSNIC-VESTEMAR d.o.o.za usluge</item>
      <item>Boris Rausnic-Vestemar</item>
      <item>ŽDO GUO Osijek</item>
    </izvorni_sadrzaj>
    <derivirana_varijabla naziv="DomainObject.Predmet.SudioniciListNaziv_1">
      <item>FINA RC OSIJEK</item>
      <item>ČIŠĆENJE RAUSNIC-VESTEMAR d.o.o.za usluge</item>
      <item>Boris Rausnic-Vestemar</item>
      <item>ŽDO GUO Osijek</item>
    </derivirana_varijabla>
  </DomainObject.Predmet.SudioniciListNaziv>
  <DomainObject.Predmet.SudioniciListAdressOIB>
    <izvorni_sadrzaj>
      <item>FINA RC OSIJEK, OIB 85821130368</item>
      <item>ČIŠĆENJE RAUSNIC-VESTEMAR d.o.o.za usluge, OIB 81109715229, Ružina ulica 21,31000 Osijek</item>
      <item>Boris Rausnic-Vestemar, OIB 15544915394, Ružina ulica 21,31000 Osijek</item>
      <item>ŽDO GUO Osijek</item>
    </izvorni_sadrzaj>
    <derivirana_varijabla naziv="DomainObject.Predmet.SudioniciListAdressOIB_1">
      <item>FINA RC OSIJEK, OIB 85821130368</item>
      <item>ČIŠĆENJE RAUSNIC-VESTEMAR d.o.o.za usluge, OIB 81109715229, Ružina ulica 21,31000 Osijek</item>
      <item>Boris Rausnic-Vestemar, OIB 15544915394, Ružina ulica 21,31000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81109715229</item>
      <item>, OIB 15544915394</item>
      <item>, OIB null</item>
    </izvorni_sadrzaj>
    <derivirana_varijabla naziv="DomainObject.Predmet.SudioniciListNazivOIB_1">
      <item>, OIB 85821130368</item>
      <item>, OIB 81109715229</item>
      <item>, OIB 15544915394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245</properties:Words>
  <properties:Characters>1359</properties:Characters>
  <properties:Lines>42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2017-07-11T07:14:00Z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