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f809" w14:paraId="402f809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AC3F0C">
        <w:rPr>
          <w:rFonts w:cs="Times New Roman"/>
          <w:szCs w:val="24"/>
        </w:rPr>
        <w:t>82</w:t>
      </w:r>
      <w:r w:rsidR="00180DD7">
        <w:rPr>
          <w:rFonts w:cs="Times New Roman"/>
          <w:szCs w:val="24"/>
        </w:rPr>
        <w:t>68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>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180DD7">
        <w:rPr>
          <w:rFonts w:cs="Times New Roman"/>
          <w:szCs w:val="24"/>
        </w:rPr>
        <w:t>SUNČANA VELA LUKA d.o.o. OIB:69324434427, Zagreb, Dubrava 236.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180DD7">
        <w:rPr>
          <w:rFonts w:cs="Times New Roman"/>
          <w:szCs w:val="24"/>
        </w:rPr>
        <w:t>12.473.292,56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0DD7"/>
    <w:rsid w:val="001B49BA"/>
    <w:rsid w:val="003331AD"/>
    <w:rsid w:val="004F0CF9"/>
    <w:rsid w:val="00856A9B"/>
    <w:rsid w:val="008F133B"/>
    <w:rsid w:val="00960515"/>
    <w:rsid w:val="00AC3F0C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D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DD7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D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D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D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DD7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D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D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8268</izvorni_sadrzaj>
    <derivirana_varijabla naziv="DomainObject.Predmet.Broj_1">8268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St-8268/2015</izvorni_sadrzaj>
    <derivirana_varijabla naziv="DomainObject.Predmet.OznakaBroj_1">St-8268/2015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VELA LUKA d.o.o. zastupanog po punomoćniku TOMISLAV ILIJA RADIĆ</izvorni_sadrzaj>
    <derivirana_varijabla naziv="DomainObject.Predmet.ProtustrankaFormated_1">  SUNČANA VELA LUKA d.o.o. zastupanog po punomoćniku TOMISLAV ILIJA RADIĆ</derivirana_varijabla>
  </DomainObject.Predmet.ProtustrankaFormated>
  <DomainObject.Predmet.ProtustrankaFormatedOIB>
    <izvorni_sadrzaj>  SUNČANA VELA LUKA d.o.o., OIB 69324434427 zastupanog po punomoćniku TOMISLAV ILIJA RADIĆ</izvorni_sadrzaj>
    <derivirana_varijabla naziv="DomainObject.Predmet.ProtustrankaFormatedOIB_1">  SUNČANA VELA LUKA d.o.o., OIB 69324434427 zastupanog po punomoćniku TOMISLAV ILIJA RADIĆ</derivirana_varijabla>
  </DomainObject.Predmet.ProtustrankaFormatedOIB>
  <DomainObject.Predmet.ProtustrankaFormatedWithAdress>
    <izvorni_sadrzaj> SUNČANA VELA LUKA d.o.o., Dubrava 236, 10000 Zagreb zastupanog po punomoćniku TOMISLAV ILIJA RADIĆ</izvorni_sadrzaj>
    <derivirana_varijabla naziv="DomainObject.Predmet.ProtustrankaFormatedWithAdress_1"> SUNČANA VELA LUKA d.o.o., Dubrava 236, 10000 Zagreb zastupanog po punomoćniku TOMISLAV ILIJA RADIĆ</derivirana_varijabla>
  </DomainObject.Predmet.ProtustrankaFormatedWithAdress>
  <DomainObject.Predmet.ProtustrankaFormatedWithAdressOIB>
    <izvorni_sadrzaj> SUNČANA VELA LUKA d.o.o., OIB 69324434427, Dubrava 236, 10000 Zagreb zastupanog po punomoćniku TOMISLAV ILIJA RADIĆ</izvorni_sadrzaj>
    <derivirana_varijabla naziv="DomainObject.Predmet.ProtustrankaFormatedWithAdressOIB_1"> SUNČANA VELA LUKA d.o.o., OIB 69324434427, Dubrava 236, 10000 Zagreb zastupanog po punomoćniku TOMISLAV ILIJA RADIĆ</derivirana_varijabla>
  </DomainObject.Predmet.ProtustrankaFormatedWithAdressOIB>
  <DomainObject.Predmet.ProtustrankaWithAdress>
    <izvorni_sadrzaj>SUNČANA VELA LUKA d.o.o. Dubrava 236, 10000 Zagreb</izvorni_sadrzaj>
    <derivirana_varijabla naziv="DomainObject.Predmet.ProtustrankaWithAdress_1">SUNČANA VELA LUKA d.o.o. Dubrava 236, 10000 Zagreb</derivirana_varijabla>
  </DomainObject.Predmet.ProtustrankaWithAdress>
  <DomainObject.Predmet.ProtustrankaWithAdressOIB>
    <izvorni_sadrzaj>SUNČANA VELA LUKA d.o.o., OIB 69324434427, Dubrava 236, 10000 Zagreb</izvorni_sadrzaj>
    <derivirana_varijabla naziv="DomainObject.Predmet.ProtustrankaWithAdressOIB_1">SUNČANA VELA LUKA d.o.o., OIB 69324434427, Dubrava 236, 10000 Zagreb</derivirana_varijabla>
  </DomainObject.Predmet.ProtustrankaWithAdressOIB>
  <DomainObject.Predmet.ProtustrankaNazivFormated>
    <izvorni_sadrzaj>SUNČANA VELA LUKA d.o.o.</izvorni_sadrzaj>
    <derivirana_varijabla naziv="DomainObject.Predmet.ProtustrankaNazivFormated_1">SUNČANA VELA LUKA d.o.o.</derivirana_varijabla>
  </DomainObject.Predmet.ProtustrankaNazivFormated>
  <DomainObject.Predmet.ProtustrankaNazivFormatedOIB>
    <izvorni_sadrzaj>SUNČANA VELA LUKA d.o.o., OIB 69324434427</izvorni_sadrzaj>
    <derivirana_varijabla naziv="DomainObject.Predmet.ProtustrankaNazivFormatedOIB_1">SUNČANA VELA LUKA d.o.o., OIB 69324434427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VELA LUKA d.o.o. zastupanog po punomoćniku TOMISLAV ILIJA RADIĆ</item>
    </izvorni_sadrzaj>
    <derivirana_varijabla naziv="DomainObject.Predmet.ProtuStrankaListFormated_1">
      <item>SUNČANA VELA LUKA d.o.o. zastupanog po punomoćniku TOMISLAV ILIJA RADIĆ</item>
    </derivirana_varijabla>
  </DomainObject.Predmet.ProtuStrankaListFormated>
  <DomainObject.Predmet.ProtuStrankaListFormatedOIB>
    <izvorni_sadrzaj>
      <item>SUNČANA VELA LUKA d.o.o., OIB 69324434427 zastupanog po punomoćniku TOMISLAV ILIJA RADIĆ</item>
    </izvorni_sadrzaj>
    <derivirana_varijabla naziv="DomainObject.Predmet.ProtuStrankaListFormatedOIB_1">
      <item>SUNČANA VELA LUKA d.o.o., OIB 69324434427 zastupanog po punomoćniku TOMISLAV ILIJA RADIĆ</item>
    </derivirana_varijabla>
  </DomainObject.Predmet.ProtuStrankaListFormatedOIB>
  <DomainObject.Predmet.ProtuStrankaListFormatedWithAdress>
    <izvorni_sadrzaj>
      <item>SUNČANA VELA LUKA d.o.o., Dubrava 236, 10000 Zagreb zastupanog po punomoćniku TOMISLAV ILIJA RADIĆ</item>
    </izvorni_sadrzaj>
    <derivirana_varijabla naziv="DomainObject.Predmet.ProtuStrankaListFormatedWithAdress_1">
      <item>SUNČANA VELA LUKA d.o.o., Dubrava 236, 10000 Zagreb zastupanog po punomoćniku TOMISLAV ILIJA RADIĆ</item>
    </derivirana_varijabla>
  </DomainObject.Predmet.ProtuStrankaListFormatedWithAdress>
  <DomainObject.Predmet.ProtuStrankaListFormatedWithAdressOIB>
    <izvorni_sadrzaj>
      <item>SUNČANA VELA LUKA d.o.o., OIB 69324434427, Dubrava 236, 10000 Zagreb zastupanog po punomoćniku TOMISLAV ILIJA RADIĆ</item>
    </izvorni_sadrzaj>
    <derivirana_varijabla naziv="DomainObject.Predmet.ProtuStrankaListFormatedWithAdressOIB_1">
      <item>SUNČANA VELA LUKA d.o.o., OIB 69324434427, Dubrava 236, 10000 Zagreb zastupanog po punomoćniku TOMISLAV ILIJA RADIĆ</item>
    </derivirana_varijabla>
  </DomainObject.Predmet.ProtuStrankaListFormatedWithAdressOIB>
  <DomainObject.Predmet.ProtuStrankaListNazivFormated>
    <izvorni_sadrzaj>
      <item>SUNČANA VELA LUKA d.o.o.</item>
    </izvorni_sadrzaj>
    <derivirana_varijabla naziv="DomainObject.Predmet.ProtuStrankaListNazivFormated_1">
      <item>SUNČANA VELA LUKA d.o.o.</item>
    </derivirana_varijabla>
  </DomainObject.Predmet.ProtuStrankaListNazivFormated>
  <DomainObject.Predmet.ProtuStrankaListNazivFormatedOIB>
    <izvorni_sadrzaj>
      <item>SUNČANA VELA LUKA d.o.o., OIB 69324434427</item>
    </izvorni_sadrzaj>
    <derivirana_varijabla naziv="DomainObject.Predmet.ProtuStrankaListNazivFormatedOIB_1">
      <item>SUNČANA VELA LUKA d.o.o., OIB 69324434427</item>
    </derivirana_varijabla>
  </DomainObject.Predmet.ProtuStrankaListNazivFormatedOIB>
  <DomainObject.Predmet.OstaliListFormated>
    <izvorni_sadrzaj>
      <item>TOMISLAV ILIJA RADIĆ punomoćnik sudionika u postupku SUNČANA VELA LUKA d.o.o.</item>
    </izvorni_sadrzaj>
    <derivirana_varijabla naziv="DomainObject.Predmet.OstaliListFormated_1">
      <item>TOMISLAV ILIJA RADIĆ punomoćnik sudionika u postupku SUNČANA VELA LUKA d.o.o.</item>
    </derivirana_varijabla>
  </DomainObject.Predmet.OstaliListFormated>
  <DomainObject.Predmet.OstaliListFormatedOIB>
    <izvorni_sadrzaj>
      <item>TOMISLAV ILIJA RADIĆ, OIB 23549584409 punomoćnik sudionika u postupku SUNČANA VELA LUKA d.o.o.</item>
    </izvorni_sadrzaj>
    <derivirana_varijabla naziv="DomainObject.Predmet.OstaliListFormatedOIB_1">
      <item>TOMISLAV ILIJA RADIĆ, OIB 23549584409 punomoćnik sudionika u postupku SUNČANA VELA LUKA d.o.o.</item>
    </derivirana_varijabla>
  </DomainObject.Predmet.OstaliListFormatedOIB>
  <DomainObject.Predmet.OstaliListFormatedWithAdress>
    <izvorni_sadrzaj>
      <item>TOMISLAV ILIJA RADIĆ, III RETKOVEC 22, 10000 Zagreb punomoćnik sudionika u postupku SUNČANA VELA LUKA d.o.o.</item>
    </izvorni_sadrzaj>
    <derivirana_varijabla naziv="DomainObject.Predmet.OstaliListFormatedWithAdress_1">
      <item>TOMISLAV ILIJA RADIĆ, III RETKOVEC 22, 10000 Zagreb punomoćnik sudionika u postupku SUNČANA VELA LUKA d.o.o.</item>
    </derivirana_varijabla>
  </DomainObject.Predmet.OstaliListFormatedWithAdress>
  <DomainObject.Predmet.OstaliListFormatedWithAdressOIB>
    <izvorni_sadrzaj>
      <item>TOMISLAV ILIJA RADIĆ, OIB 23549584409, III RETKOVEC 22, 10000 Zagreb punomoćnik sudionika u postupku SUNČANA VELA LUKA d.o.o.</item>
    </izvorni_sadrzaj>
    <derivirana_varijabla naziv="DomainObject.Predmet.OstaliListFormatedWithAdressOIB_1">
      <item>TOMISLAV ILIJA RADIĆ, OIB 23549584409, III RETKOVEC 22, 10000 Zagreb punomoćnik sudionika u postupku SUNČANA VELA LUKA d.o.o.</item>
    </derivirana_varijabla>
  </DomainObject.Predmet.OstaliListFormatedWithAdressOIB>
  <DomainObject.Predmet.OstaliListNazivFormated>
    <izvorni_sadrzaj>
      <item>TOMISLAV ILIJA RADIĆ</item>
    </izvorni_sadrzaj>
    <derivirana_varijabla naziv="DomainObject.Predmet.OstaliListNazivFormated_1">
      <item>TOMISLAV ILIJA RADIĆ</item>
    </derivirana_varijabla>
  </DomainObject.Predmet.OstaliListNazivFormated>
  <DomainObject.Predmet.OstaliListNazivFormatedOIB>
    <izvorni_sadrzaj>
      <item>TOMISLAV ILIJA RADIĆ, OIB 23549584409</item>
    </izvorni_sadrzaj>
    <derivirana_varijabla naziv="DomainObject.Predmet.OstaliListNazivFormatedOIB_1">
      <item>TOMISLAV ILIJA RADIĆ, OIB 23549584409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VELA LUKA d.o.o.</izvorni_sadrzaj>
    <derivirana_varijabla naziv="DomainObject.Predmet.ProtustrankaIDrugi_1">SUNČANA VELA LUKA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VELA LUKA d.o.o., OIB 69324434427, Dubrava 236, 10000 Zagreb</izvorni_sadrzaj>
    <derivirana_varijabla naziv="DomainObject.Predmet.ProtustrankaIDrugiAdressOIB_1">SUNČANA VELA LUKA d.o.o., OIB 69324434427,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VELA LUKA d.o.o.</item>
      <item>TOMISLAV ILIJA RADIĆ</item>
    </izvorni_sadrzaj>
    <derivirana_varijabla naziv="DomainObject.Predmet.SudioniciListNaziv_1">
      <item>FINA Regionalni centar Zagreb</item>
      <item>SUNČANA VELA LUKA d.o.o.</item>
      <item>TOMISLAV ILIJA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VELA LUKA d.o.o., OIB 69324434427, Dubrava 236,10000 Zagreb</item>
      <item>TOMISLAV ILIJA RADIĆ, OIB 23549584409, III RETKOVEC 22,10000 Zagreb</item>
    </izvorni_sadrzaj>
    <derivirana_varijabla naziv="DomainObject.Predmet.SudioniciListAdressOIB_1">
      <item>FINA Regionalni centar Zagreb, OIB 85821130368, Trg svibanjskih žrtava 1995. 1,10000 Zagreb</item>
      <item>SUNČANA VELA LUKA d.o.o., OIB 69324434427, Dubrava 236,10000 Zagreb</item>
      <item>TOMISLAV ILIJA RADIĆ, OIB 23549584409, III RETKOVEC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69324434427</item>
      <item>, OIB 23549584409</item>
    </izvorni_sadrzaj>
    <derivirana_varijabla naziv="DomainObject.Predmet.SudioniciListNazivOIB_1">
      <item>, OIB 85821130368</item>
      <item>, OIB 69324434427</item>
      <item>, OIB 23549584409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1303</properties:Characters>
  <properties:Lines>37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2016-02-10T07:34:00Z</cp:lastPrinted>
  <dcterms:modified xmlns:xsi="http://www.w3.org/2001/XMLSchema-instance" xsi:type="dcterms:W3CDTF">2016-02-10T07:34:00Z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