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cd5d76" w14:paraId="2cd5d76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B86330">
        <w:t>JACOBUS j.d.o.o. za turizam, ugostiteljstvo i usluge, Petrčane, Ulica V kbr. 36, OIB:73185699415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DE014A">
        <w:t>1</w:t>
      </w:r>
      <w:r w:rsidR="002B574C">
        <w:t xml:space="preserve">. </w:t>
      </w:r>
      <w:r w:rsidR="000E3A30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DE014A">
        <w:t>29</w:t>
      </w:r>
      <w:r w:rsidR="000B7480">
        <w:t xml:space="preserve">. </w:t>
      </w:r>
      <w:r w:rsidR="00DE014A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B86330">
        <w:t>2</w:t>
      </w:r>
      <w:r w:rsidR="00DE014A">
        <w:t>4</w:t>
      </w:r>
      <w:r w:rsidR="00C77A83" w:rsidRPr="00047B49">
        <w:t xml:space="preserve">. </w:t>
      </w:r>
      <w:r w:rsidR="00B86330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F04860" w:rsidP="00F04860" w:rsidR="00F0486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04860" w:rsidP="00F04860" w:rsidR="00F04860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86330">
      <w:t>336</w:t>
    </w:r>
    <w:r w:rsidR="000E3A30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86330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014A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04860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4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6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486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486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486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4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6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486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486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486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92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JACOBUS j.d.o.o. za turizam, ugostiteljstvo i usluge</item>
      <item>FINA</item>
    </izvorni_sadrzaj>
    <derivirana_varijabla naziv="DomainObject.Predmet.SudioniciListNaziv_1">
      <item>JACOBUS j.d.o.o. za turizam, ugostiteljstvo i usluge</item>
      <item>FINA</item>
    </derivirana_varijabla>
  </DomainObject.Predmet.SudioniciListNaziv>
  <DomainObject.Predmet.SudioniciListAdressOIB>
    <izvorni_sadrzaj>
      <item>JACOBUS j.d.o.o. za turizam, ugostiteljstvo i usluge, OIB 73185699415, Ulica V 36,23000 Petrčane</item>
      <item>FINA, OIB 85821130368, Ivana Danila 4,23000 Zadar</item>
    </izvorni_sadrzaj>
    <derivirana_varijabla naziv="DomainObject.Predmet.SudioniciListAdressOIB_1">
      <item>JACOBUS j.d.o.o. za turizam, ugostiteljstvo i usluge, OIB 73185699415, Ulica V 36,23000 Petrčane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73185699415</item>
      <item>, OIB 85821130368</item>
    </izvorni_sadrzaj>
    <derivirana_varijabla naziv="DomainObject.Predmet.SudioniciListNazivOIB_1">
      <item>, OIB 73185699415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St-336/2018-2</izvorni_sadrzaj>
    <derivirana_varijabla naziv="DomainObject.PredzadnjaOdlukaIzPredmeta.Oznaka_1">St-336/2018-2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3E70D-F5E6-4263-8632-1B6752D67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727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2018-10-01T11:07:00Z</dcterms:created>
  <dc:creator>Administrator</dc:creator>
  <cp:lastModifiedBy>Merlina Klišmanić</cp:lastModifiedBy>
  <cp:lastPrinted>2018-10-23T07:16:00Z</cp:lastPrinted>
  <dcterms:modified xmlns:xsi="http://www.w3.org/2001/XMLSchema-instance" xsi:type="dcterms:W3CDTF">2018-10-24T07:21:00Z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