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7261" w14:paraId="ceb726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5F9F" w:rsidP="005A5F9F" w:rsidR="005A5F9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St-349/2016-2.</w:t>
      </w:r>
    </w:p>
    <w:p w:rsidRDefault="005A5F9F" w:rsidP="005A5F9F" w:rsidR="005A5F9F">
      <w:pPr>
        <w:jc w:val="center"/>
        <w:rPr>
          <w:rFonts w:cs="Arial" w:hAnsi="Arial" w:ascii="Arial"/>
          <w:b/>
          <w:noProof/>
        </w:rPr>
      </w:pPr>
    </w:p>
    <w:p w:rsidRDefault="005A5F9F" w:rsidP="005A5F9F" w:rsidR="005A5F9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A5F9F" w:rsidP="005A5F9F" w:rsidR="005A5F9F">
      <w:pPr>
        <w:rPr>
          <w:rFonts w:cs="Arial" w:hAnsi="Arial" w:ascii="Arial"/>
          <w:b/>
          <w:noProof/>
        </w:rPr>
      </w:pPr>
    </w:p>
    <w:p w:rsidRDefault="005A5F9F" w:rsidP="005A5F9F" w:rsidR="005A5F9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A5F9F" w:rsidP="005A5F9F" w:rsidR="005A5F9F">
      <w:pPr>
        <w:outlineLvl w:val="0"/>
        <w:rPr>
          <w:rFonts w:cs="Arial" w:hAnsi="Arial" w:ascii="Arial"/>
          <w:noProof/>
        </w:rPr>
      </w:pPr>
    </w:p>
    <w:p w:rsidRDefault="005A5F9F" w:rsidP="005A5F9F" w:rsidR="005A5F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 GALAKTIKA j.d.o.o. za usluge i trgovinu iz Nove Rače, Trg Stjepana Radića 34, MBS 010088346, OIB 97693922487, d</w:t>
      </w:r>
      <w:r>
        <w:rPr>
          <w:rFonts w:cs="Arial" w:hAnsi="Arial" w:ascii="Arial"/>
          <w:noProof/>
        </w:rPr>
        <w:t>ana 10. listopada 2016. godine</w:t>
      </w: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</w:rPr>
      </w:pPr>
    </w:p>
    <w:p w:rsidRDefault="005A5F9F" w:rsidP="005A5F9F" w:rsidR="005A5F9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A5F9F" w:rsidP="005A5F9F" w:rsidR="005A5F9F">
      <w:pPr>
        <w:jc w:val="center"/>
        <w:rPr>
          <w:rFonts w:cs="Arial" w:hAnsi="Arial" w:ascii="Arial"/>
        </w:rPr>
      </w:pPr>
    </w:p>
    <w:p w:rsidRDefault="005A5F9F" w:rsidP="005A5F9F" w:rsidR="005A5F9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GALAKTIKA j.d.o.o. za usluge i trgovinu iz Nove Rače, Trg Stjepana Radića 34, MBS 010088346, OIB 97693922487.</w:t>
      </w:r>
    </w:p>
    <w:p w:rsidRDefault="005A5F9F" w:rsidP="005A5F9F" w:rsidR="005A5F9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16. siječnja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</w:rPr>
      </w:pPr>
    </w:p>
    <w:p w:rsidRDefault="005A5F9F" w:rsidP="005A5F9F" w:rsidR="005A5F9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5A5F9F" w:rsidP="005A5F9F" w:rsidR="005A5F9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Tihomir Sabolović</w:t>
      </w:r>
    </w:p>
    <w:p w:rsidRDefault="005A5F9F" w:rsidP="005A5F9F" w:rsidR="005A5F9F">
      <w:pPr>
        <w:ind w:left="851"/>
        <w:jc w:val="both"/>
        <w:rPr>
          <w:rFonts w:cs="Arial" w:hAnsi="Arial" w:ascii="Arial"/>
          <w:noProof/>
        </w:rPr>
      </w:pPr>
    </w:p>
    <w:p w:rsidRDefault="005A5F9F" w:rsidP="005A5F9F" w:rsidR="005A5F9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Tihomiru Sabolović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A5F9F" w:rsidP="005A5F9F" w:rsidR="005A5F9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5A5F9F" w:rsidP="005A5F9F" w:rsidR="005A5F9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A5F9F" w:rsidP="005A5F9F" w:rsidR="005A5F9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120 dana, u ukupnom iznosu od 5.498,82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</w:t>
      </w:r>
    </w:p>
    <w:p w:rsidRDefault="005A5F9F" w:rsidP="005A5F9F" w:rsidR="005A5F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A5F9F" w:rsidP="005A5F9F" w:rsidR="005A5F9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5A5F9F" w:rsidP="005A5F9F" w:rsidR="005A5F9F">
      <w:pPr>
        <w:jc w:val="both"/>
        <w:rPr>
          <w:rFonts w:cs="Arial" w:hAnsi="Arial" w:ascii="Arial"/>
          <w:noProof/>
        </w:rPr>
      </w:pPr>
    </w:p>
    <w:p w:rsidRDefault="005A5F9F" w:rsidP="005A5F9F" w:rsidR="005A5F9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A5F9F" w:rsidP="005A5F9F" w:rsidR="005A5F9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5A5F9F" w:rsidP="005A5F9F" w:rsidR="005A5F9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A5F9F" w:rsidP="005A5F9F" w:rsidR="005A5F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A5F9F" w:rsidP="005A5F9F" w:rsidR="005A5F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5A5F9F" w:rsidP="005A5F9F" w:rsidR="005A5F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A5F9F" w:rsidP="005A5F9F" w:rsidR="005A5F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5A5F9F" w:rsidP="005A5F9F" w:rsidR="005A5F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A5F9F" w:rsidP="005A5F9F" w:rsidR="005A5F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5A5F9F" w:rsidP="005A5F9F" w:rsidR="005A5F9F">
      <w:pPr>
        <w:rPr>
          <w:rFonts w:cs="Arial" w:hAnsi="Arial" w:ascii="Arial"/>
        </w:rPr>
      </w:pPr>
    </w:p>
    <w:p w:rsidRDefault="005A5F9F" w:rsidP="005A5F9F" w:rsidR="005A5F9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F9F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7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St-349/2016-2</izvorni_sadrzaj>
    <derivirana_varijabla naziv="DomainObject.Oznaka_1">St-349/2016-2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GALAKTIKA j.d.o.o. za usluge i trgovinu zastupanog po punomoćniku Tihomir Sabolović</izvorni_sadrzaj>
    <derivirana_varijabla naziv="DomainObject.Predmet.ProtustrankaFormated_1">  GALAKTIKA j.d.o.o. za usluge i trgovinu zastupanog po punomoćniku Tihomir Sabolović</derivirana_varijabla>
  </DomainObject.Predmet.ProtustrankaFormated>
  <DomainObject.Predmet.ProtustrankaFormatedOIB>
    <izvorni_sadrzaj>  GALAKTIKA j.d.o.o. za usluge i trgovinu, OIB 97693922487 zastupanog po punomoćniku Tihomir Sabolović</izvorni_sadrzaj>
    <derivirana_varijabla naziv="DomainObject.Predmet.ProtustrankaFormatedOIB_1">  GALAKTIKA j.d.o.o. za usluge i trgovinu, OIB 97693922487 zastupanog po punomoćniku Tihomir Sabolović</derivirana_varijabla>
  </DomainObject.Predmet.ProtustrankaFormatedOIB>
  <DomainObject.Predmet.ProtustrankaFormatedWithAdress>
    <izvorni_sadrzaj> GALAKTIKA j.d.o.o. za usluge i trgovinu, Trg Stjepana Radića 34, 43270 Nova Rača zastupanog po punomoćniku Tihomir Sabolović</izvorni_sadrzaj>
    <derivirana_varijabla naziv="DomainObject.Predmet.ProtustrankaFormatedWithAdress_1"> GALAKTIKA j.d.o.o. za usluge i trgovinu, Trg Stjepana Radića 34, 43270 Nova Rača zastupanog po punomoćniku Tihomir Sabolović</derivirana_varijabla>
  </DomainObject.Predmet.ProtustrankaFormatedWithAdress>
  <DomainObject.Predmet.ProtustrankaFormatedWithAdressOIB>
    <izvorni_sadrzaj> GALAKTIKA j.d.o.o. za usluge i trgovinu, OIB 97693922487, Trg Stjepana Radića 34, 43270 Nova Rača zastupanog po punomoćniku Tihomir Sabolović</izvorni_sadrzaj>
    <derivirana_varijabla naziv="DomainObject.Predmet.ProtustrankaFormatedWithAdressOIB_1"> GALAKTIKA j.d.o.o. za usluge i trgovinu, OIB 97693922487, Trg Stjepana Radića 34, 43270 Nova Rača zastupanog po punomoćniku Tihomir Sabolović</derivirana_varijabla>
  </DomainObject.Predmet.ProtustrankaFormatedWithAdressOIB>
  <DomainObject.Predmet.ProtustrankaWithAdress>
    <izvorni_sadrzaj>GALAKTIKA j.d.o.o. za usluge i trgovinu Trg Stjepana Radića 34, 43270 Nova Rača</izvorni_sadrzaj>
    <derivirana_varijabla naziv="DomainObject.Predmet.ProtustrankaWithAdress_1">GALAKTIKA j.d.o.o. za usluge i trgovinu Trg Stjepana Radića 34, 43270 Nova Rača</derivirana_varijabla>
  </DomainObject.Predmet.ProtustrankaWithAdress>
  <DomainObject.Predmet.ProtustrankaWithAdressOIB>
    <izvorni_sadrzaj>GALAKTIKA j.d.o.o. za usluge i trgovinu, OIB 97693922487, Trg Stjepana Radića 34, 43270 Nova Rača</izvorni_sadrzaj>
    <derivirana_varijabla naziv="DomainObject.Predmet.ProtustrankaWithAdressOIB_1">GALAKTIKA j.d.o.o. za usluge i trgovinu, OIB 97693922487, Trg Stjepana Radića 34, 43270 Nova Rača</derivirana_varijabla>
  </DomainObject.Predmet.ProtustrankaWithAdressOIB>
  <DomainObject.Predmet.ProtustrankaNazivFormated>
    <izvorni_sadrzaj>GALAKTIKA j.d.o.o. za usluge i trgovinu</izvorni_sadrzaj>
    <derivirana_varijabla naziv="DomainObject.Predmet.ProtustrankaNazivFormated_1">GALAKTIKA j.d.o.o. za usluge i trgovinu</derivirana_varijabla>
  </DomainObject.Predmet.ProtustrankaNazivFormated>
  <DomainObject.Predmet.ProtustrankaNazivFormatedOIB>
    <izvorni_sadrzaj>GALAKTIKA j.d.o.o. za usluge i trgovinu, OIB 97693922487</izvorni_sadrzaj>
    <derivirana_varijabla naziv="DomainObject.Predmet.ProtustrankaNazivFormatedOIB_1">GALAKTIKA j.d.o.o. za usluge i trgovinu, OIB 97693922487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GALAKTIKA j.d.o.o. za usluge i trgovinu zastupanog po punomoćniku Tihomir Sabolović</item>
    </izvorni_sadrzaj>
    <derivirana_varijabla naziv="DomainObject.Predmet.ProtuStrankaListFormated_1">
      <item>GALAKTIKA j.d.o.o. za usluge i trgovinu zastupanog po punomoćniku Tihomir Sabolović</item>
    </derivirana_varijabla>
  </DomainObject.Predmet.ProtuStrankaListFormated>
  <DomainObject.Predmet.ProtuStrankaListFormatedOIB>
    <izvorni_sadrzaj>
      <item>GALAKTIKA j.d.o.o. za usluge i trgovinu, OIB 97693922487 zastupanog po punomoćniku Tihomir Sabolović</item>
    </izvorni_sadrzaj>
    <derivirana_varijabla naziv="DomainObject.Predmet.ProtuStrankaListFormatedOIB_1">
      <item>GALAKTIKA j.d.o.o. za usluge i trgovinu, OIB 97693922487 zastupanog po punomoćniku Tihomir Sabolović</item>
    </derivirana_varijabla>
  </DomainObject.Predmet.ProtuStrankaListFormatedOIB>
  <DomainObject.Predmet.ProtuStrankaListFormatedWithAdress>
    <izvorni_sadrzaj>
      <item>GALAKTIKA j.d.o.o. za usluge i trgovinu, Trg Stjepana Radića 34, 43270 Nova Rača zastupanog po punomoćniku Tihomir Sabolović</item>
    </izvorni_sadrzaj>
    <derivirana_varijabla naziv="DomainObject.Predmet.ProtuStrankaListFormatedWithAdress_1">
      <item>GALAKTIKA j.d.o.o. za usluge i trgovinu, Trg Stjepana Radića 34, 43270 Nova Rača zastupanog po punomoćniku Tihomir Sabolović</item>
    </derivirana_varijabla>
  </DomainObject.Predmet.ProtuStrankaListFormatedWithAdress>
  <DomainObject.Predmet.ProtuStrankaListFormatedWithAdressOIB>
    <izvorni_sadrzaj>
      <item>GALAKTIKA j.d.o.o. za usluge i trgovinu, OIB 97693922487, Trg Stjepana Radića 34, 43270 Nova Rača zastupanog po punomoćniku Tihomir Sabolović</item>
    </izvorni_sadrzaj>
    <derivirana_varijabla naziv="DomainObject.Predmet.ProtuStrankaListFormatedWithAdressOIB_1">
      <item>GALAKTIKA j.d.o.o. za usluge i trgovinu, OIB 97693922487, Trg Stjepana Radića 34, 43270 Nova Rača zastupanog po punomoćniku Tihomir Sabolović</item>
    </derivirana_varijabla>
  </DomainObject.Predmet.ProtuStrankaListFormatedWithAdressOIB>
  <DomainObject.Predmet.ProtuStrankaListNazivFormated>
    <izvorni_sadrzaj>
      <item>GALAKTIKA j.d.o.o. za usluge i trgovinu</item>
    </izvorni_sadrzaj>
    <derivirana_varijabla naziv="DomainObject.Predmet.ProtuStrankaListNazivFormated_1">
      <item>GALAKTIKA j.d.o.o. za usluge i trgovinu</item>
    </derivirana_varijabla>
  </DomainObject.Predmet.ProtuStrankaListNazivFormated>
  <DomainObject.Predmet.ProtuStrankaListNazivFormatedOIB>
    <izvorni_sadrzaj>
      <item>GALAKTIKA j.d.o.o. za usluge i trgovinu, OIB 97693922487</item>
    </izvorni_sadrzaj>
    <derivirana_varijabla naziv="DomainObject.Predmet.ProtuStrankaListNazivFormatedOIB_1">
      <item>GALAKTIKA j.d.o.o. za usluge i trgovinu, OIB 97693922487</item>
    </derivirana_varijabla>
  </DomainObject.Predmet.ProtuStrankaListNazivFormatedOIB>
  <DomainObject.Predmet.OstaliListFormated>
    <izvorni_sadrzaj>
      <item>Tihomir Sabolović punomoćnik sudionika u postupku GALAKTIKA j.d.o.o. za usluge i trgovinu</item>
    </izvorni_sadrzaj>
    <derivirana_varijabla naziv="DomainObject.Predmet.OstaliListFormated_1">
      <item>Tihomir Sabolović punomoćnik sudionika u postupku GALAKTIKA j.d.o.o. za usluge i trgovinu</item>
    </derivirana_varijabla>
  </DomainObject.Predmet.OstaliListFormated>
  <DomainObject.Predmet.OstaliListFormatedOIB>
    <izvorni_sadrzaj>
      <item>Tihomir Sabolović, OIB 25172432264 punomoćnik sudionika u postupku GALAKTIKA j.d.o.o. za usluge i trgovinu</item>
    </izvorni_sadrzaj>
    <derivirana_varijabla naziv="DomainObject.Predmet.OstaliListFormatedOIB_1">
      <item>Tihomir Sabolović, OIB 25172432264 punomoćnik sudionika u postupku GALAKTIKA j.d.o.o. za usluge i trgovinu</item>
    </derivirana_varijabla>
  </DomainObject.Predmet.OstaliListFormatedOIB>
  <DomainObject.Predmet.OstaliListFormatedWithAdress>
    <izvorni_sadrzaj>
      <item>Tihomir Sabolović, Trg Stjepana Radića 34., 43270 Nova Rača punomoćnik sudionika u postupku GALAKTIKA j.d.o.o. za usluge i trgovinu</item>
    </izvorni_sadrzaj>
    <derivirana_varijabla naziv="DomainObject.Predmet.OstaliListFormatedWithAdress_1">
      <item>Tihomir Sabolović, Trg Stjepana Radića 34., 43270 Nova Rača punomoćnik sudionika u postupku GALAKTIKA j.d.o.o. za usluge i trgovinu</item>
    </derivirana_varijabla>
  </DomainObject.Predmet.OstaliListFormatedWithAdress>
  <DomainObject.Predmet.OstaliListFormatedWithAdressOIB>
    <izvorni_sadrzaj>
      <item>Tihomir Sabolović, OIB 25172432264, Trg Stjepana Radića 34., 43270 Nova Rača punomoćnik sudionika u postupku GALAKTIKA j.d.o.o. za usluge i trgovinu</item>
    </izvorni_sadrzaj>
    <derivirana_varijabla naziv="DomainObject.Predmet.OstaliListFormatedWithAdressOIB_1">
      <item>Tihomir Sabolović, OIB 25172432264, Trg Stjepana Radića 34., 43270 Nova Rača punomoćnik sudionika u postupku GALAKTIKA j.d.o.o. za usluge i trgovinu</item>
    </derivirana_varijabla>
  </DomainObject.Predmet.OstaliListFormatedWithAdressOIB>
  <DomainObject.Predmet.OstaliListNazivFormated>
    <izvorni_sadrzaj>
      <item>Tihomir Sabolović</item>
    </izvorni_sadrzaj>
    <derivirana_varijabla naziv="DomainObject.Predmet.OstaliListNazivFormated_1">
      <item>Tihomir Sabolović</item>
    </derivirana_varijabla>
  </DomainObject.Predmet.OstaliListNazivFormated>
  <DomainObject.Predmet.OstaliListNazivFormatedOIB>
    <izvorni_sadrzaj>
      <item>Tihomir Sabolović, OIB 25172432264</item>
    </izvorni_sadrzaj>
    <derivirana_varijabla naziv="DomainObject.Predmet.OstaliListNazivFormatedOIB_1">
      <item>Tihomir Sabolović, OIB 25172432264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St-349/2016-2</izvorni_sadrzaj>
    <derivirana_varijabla naziv="DomainObject.PoslovniBrojDokumenta_1">St-349/2016-2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GALAKTIKA j.d.o.o. za usluge i trgovinu</izvorni_sadrzaj>
    <derivirana_varijabla naziv="DomainObject.Predmet.ProtustrankaIDrugi_1">GALAKTIKA j.d.o.o.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GALAKTIKA j.d.o.o. za usluge i trgovinu, OIB 97693922487, Trg Stjepana Radića 34, 43270 Nova Rača</izvorni_sadrzaj>
    <derivirana_varijabla naziv="DomainObject.Predmet.ProtustrankaIDrugiAdressOIB_1">GALAKTIKA j.d.o.o. za usluge i trgovinu, OIB 97693922487, Trg Stjepana Radića 34,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GALAKTIKA j.d.o.o. za usluge i trgovinu</item>
      <item>Tihomir Sabolović</item>
    </izvorni_sadrzaj>
    <derivirana_varijabla naziv="DomainObject.Predmet.SudioniciListNaziv_1">
      <item>FINA, RC ZAGREB, Podružnica Bjelovar</item>
      <item>GALAKTIKA j.d.o.o. za usluge i trgovinu</item>
      <item>Tihomir Sabolović</item>
    </derivirana_varijabla>
  </DomainObject.Predmet.SudioniciListNaziv>
  <DomainObject.Predmet.SudioniciListAdressOIB>
    <izvorni_sadrzaj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izvorni_sadrzaj>
    <derivirana_varijabla naziv="DomainObject.Predmet.SudioniciListAdressOIB_1"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F8FA9-FF1D-42F0-A74F-554860B65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2796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2016-10-10T09:24:00Z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