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ea78" w14:paraId="723ea78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E640D8">
        <w:rPr>
          <w:lang w:val="hr-HR"/>
        </w:rPr>
        <w:t>507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E640D8">
        <w:rPr>
          <w:lang w:val="hr-HR"/>
        </w:rPr>
        <w:t>68 PEPPER'S</w:t>
      </w:r>
      <w:r w:rsidR="00166D7D">
        <w:rPr>
          <w:lang w:val="hr-HR"/>
        </w:rPr>
        <w:t xml:space="preserve"> </w:t>
      </w:r>
      <w:r w:rsidR="00E640D8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E640D8">
        <w:rPr>
          <w:lang w:val="hr-HR"/>
        </w:rPr>
        <w:t>Varaždin</w:t>
      </w:r>
      <w:r w:rsidR="00340840">
        <w:rPr>
          <w:lang w:val="hr-HR"/>
        </w:rPr>
        <w:t xml:space="preserve">, </w:t>
      </w:r>
      <w:r w:rsidR="00E640D8">
        <w:rPr>
          <w:lang w:val="hr-HR"/>
        </w:rPr>
        <w:t>Slavenska 8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E640D8">
        <w:rPr>
          <w:lang w:val="hr-HR"/>
        </w:rPr>
        <w:t>41074368930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133BA2">
        <w:rPr>
          <w:lang w:val="hr-HR"/>
        </w:rPr>
        <w:t>28</w:t>
      </w:r>
      <w:r w:rsidRPr="00071235">
        <w:rPr>
          <w:lang w:val="hr-HR"/>
        </w:rPr>
        <w:t xml:space="preserve">. </w:t>
      </w:r>
      <w:r w:rsidR="00A332C4">
        <w:rPr>
          <w:lang w:val="hr-HR"/>
        </w:rPr>
        <w:t>rujna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E640D8" w:rsidRPr="00E640D8">
        <w:rPr>
          <w:lang w:val="hr-HR"/>
        </w:rPr>
        <w:t>68 PEPPER'S j.d.o.o., Varaždin, Slavenska 8, OIB: 41074368930</w:t>
      </w:r>
      <w:r w:rsidRPr="00071235">
        <w:rPr>
          <w:lang w:val="hr-HR"/>
        </w:rPr>
        <w:t xml:space="preserve">, iznosi </w:t>
      </w:r>
      <w:r w:rsidR="00E640D8">
        <w:rPr>
          <w:lang w:val="hr-HR"/>
        </w:rPr>
        <w:t>13.893,28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E640D8">
        <w:rPr>
          <w:lang w:val="hr-HR"/>
        </w:rPr>
        <w:t>Nenad Bakliža</w:t>
      </w:r>
      <w:r w:rsidR="003E1673">
        <w:rPr>
          <w:lang w:val="hr-HR"/>
        </w:rPr>
        <w:t xml:space="preserve">, </w:t>
      </w:r>
      <w:r w:rsidR="00E640D8">
        <w:rPr>
          <w:lang w:val="hr-HR"/>
        </w:rPr>
        <w:t>Varaždin</w:t>
      </w:r>
      <w:r w:rsidR="00A332C4">
        <w:rPr>
          <w:lang w:val="hr-HR"/>
        </w:rPr>
        <w:t xml:space="preserve">, </w:t>
      </w:r>
      <w:r w:rsidR="00E640D8">
        <w:rPr>
          <w:lang w:val="hr-HR"/>
        </w:rPr>
        <w:t>Slavenska 8</w:t>
      </w:r>
      <w:r w:rsidR="00A332C4">
        <w:rPr>
          <w:lang w:val="hr-HR"/>
        </w:rPr>
        <w:t xml:space="preserve">, </w:t>
      </w:r>
      <w:r w:rsidR="00A332C4" w:rsidRPr="00071235">
        <w:rPr>
          <w:lang w:val="hr-HR"/>
        </w:rPr>
        <w:t xml:space="preserve">OIB: </w:t>
      </w:r>
      <w:r w:rsidR="00E640D8">
        <w:rPr>
          <w:lang w:val="hr-HR"/>
        </w:rPr>
        <w:t>86765860475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E640D8">
        <w:rPr>
          <w:lang w:val="hr-HR"/>
        </w:rPr>
        <w:t>507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133BA2">
        <w:rPr>
          <w:lang w:val="hr-HR"/>
        </w:rPr>
        <w:t>2</w:t>
      </w:r>
      <w:r w:rsidR="00E640D8">
        <w:rPr>
          <w:lang w:val="hr-HR"/>
        </w:rPr>
        <w:t>7</w:t>
      </w:r>
      <w:r w:rsidR="005C4196" w:rsidRPr="00071235">
        <w:rPr>
          <w:lang w:val="hr-HR"/>
        </w:rPr>
        <w:t xml:space="preserve">. </w:t>
      </w:r>
      <w:r w:rsidR="00A332C4">
        <w:rPr>
          <w:lang w:val="hr-HR"/>
        </w:rPr>
        <w:t>rujna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E640D8" w:rsidRPr="00E640D8">
        <w:rPr>
          <w:lang w:val="hr-HR"/>
        </w:rPr>
        <w:t>68 PEPPER'S j.d.o.o., Varaždin, Slavenska 8, OIB: 41074368930</w:t>
      </w:r>
      <w:r w:rsidR="005C4196" w:rsidRPr="00071235">
        <w:rPr>
          <w:lang w:val="hr-HR"/>
        </w:rPr>
        <w:t xml:space="preserve">, navodeći da dužnik na dan </w:t>
      </w:r>
      <w:r w:rsidR="00133BA2">
        <w:rPr>
          <w:lang w:val="hr-HR"/>
        </w:rPr>
        <w:t>2</w:t>
      </w:r>
      <w:r w:rsidR="00E640D8">
        <w:rPr>
          <w:lang w:val="hr-HR"/>
        </w:rPr>
        <w:t>5</w:t>
      </w:r>
      <w:r w:rsidR="009D534A" w:rsidRPr="00071235">
        <w:rPr>
          <w:lang w:val="hr-HR"/>
        </w:rPr>
        <w:t xml:space="preserve">. </w:t>
      </w:r>
      <w:r w:rsidR="00A332C4">
        <w:rPr>
          <w:lang w:val="hr-HR"/>
        </w:rPr>
        <w:t>rujna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E640D8">
        <w:rPr>
          <w:lang w:val="hr-HR"/>
        </w:rPr>
        <w:t>13.893,28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133BA2">
        <w:rPr>
          <w:lang w:val="hr-HR"/>
        </w:rPr>
        <w:t>28</w:t>
      </w:r>
      <w:r w:rsidR="005C4196" w:rsidRPr="00071235">
        <w:rPr>
          <w:lang w:val="hr-HR"/>
        </w:rPr>
        <w:t xml:space="preserve">. </w:t>
      </w:r>
      <w:r w:rsidR="00A332C4">
        <w:rPr>
          <w:lang w:val="hr-HR"/>
        </w:rPr>
        <w:t>rujna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4C3" w:rsidRPr="000F14C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E640D8">
      <w:rPr>
        <w:lang w:val="hr-HR"/>
      </w:rPr>
      <w:t>507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0F14C3"/>
    <w:rsid w:val="001163CC"/>
    <w:rsid w:val="00133BA2"/>
    <w:rsid w:val="0015045D"/>
    <w:rsid w:val="00166D7D"/>
    <w:rsid w:val="001A6BE3"/>
    <w:rsid w:val="001C2403"/>
    <w:rsid w:val="00230866"/>
    <w:rsid w:val="00340840"/>
    <w:rsid w:val="003E1673"/>
    <w:rsid w:val="00413610"/>
    <w:rsid w:val="00415671"/>
    <w:rsid w:val="00494C94"/>
    <w:rsid w:val="004C4C64"/>
    <w:rsid w:val="00500673"/>
    <w:rsid w:val="005011BC"/>
    <w:rsid w:val="0055347A"/>
    <w:rsid w:val="00563DE4"/>
    <w:rsid w:val="005C4196"/>
    <w:rsid w:val="00653BB3"/>
    <w:rsid w:val="0066129A"/>
    <w:rsid w:val="00666674"/>
    <w:rsid w:val="00690096"/>
    <w:rsid w:val="007B76BA"/>
    <w:rsid w:val="008229E5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6DDE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66F8"/>
    <w:rsid w:val="00D76A64"/>
    <w:rsid w:val="00D95AFF"/>
    <w:rsid w:val="00DB13E8"/>
    <w:rsid w:val="00DB2CAB"/>
    <w:rsid w:val="00E640D8"/>
    <w:rsid w:val="00E74195"/>
    <w:rsid w:val="00ED489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F1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4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4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4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4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F1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4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4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4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4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68 PEPPER'S jednostavno društvo s ograničenom odgovornošću za proizvodnju i usluge zastupanog po punomoćniku Nenad Bakliža</izvorni_sadrzaj>
    <derivirana_varijabla naziv="DomainObject.Predmet.ProtustrankaFormated_1">  68 PEPPER'S jednostavno društvo s ograničenom odgovornošću za proizvodnju i usluge zastupanog po punomoćniku Nenad Bakliža</derivirana_varijabla>
  </DomainObject.Predmet.ProtustrankaFormated>
  <DomainObject.Predmet.ProtustrankaFormatedOIB>
    <izvorni_sadrzaj>  68 PEPPER'S jednostavno društvo s ograničenom odgovornošću za proizvodnju i usluge, OIB 41074368930 zastupanog po punomoćniku Nenad Bakliža</izvorni_sadrzaj>
    <derivirana_varijabla naziv="DomainObject.Predmet.ProtustrankaFormatedOIB_1">  68 PEPPER'S jednostavno društvo s ograničenom odgovornošću za proizvodnju i usluge, OIB 41074368930 zastupanog po punomoćniku Nenad Bakliža</derivirana_varijabla>
  </DomainObject.Predmet.ProtustrankaFormatedOIB>
  <DomainObject.Predmet.ProtustrankaFormatedWithAdress>
    <izvorni_sadrzaj> 68 PEPPER'S jednostavno društvo s ograničenom odgovornošću za proizvodnju i usluge, Slavenska 8, 42000 Varaždin zastupanog po punomoćniku Nenad Bakliža</izvorni_sadrzaj>
    <derivirana_varijabla naziv="DomainObject.Predmet.ProtustrankaFormatedWithAdress_1"> 68 PEPPER'S jednostavno društvo s ograničenom odgovornošću za proizvodnju i usluge, Slavenska 8, 42000 Varaždin zastupanog po punomoćniku Nenad Bakliža</derivirana_varijabla>
  </DomainObject.Predmet.ProtustrankaFormatedWithAdress>
  <DomainObject.Predmet.ProtustrankaFormatedWithAdressOIB>
    <izvorni_sadrzaj> 68 PEPPER'S jednostavno društvo s ograničenom odgovornošću za proizvodnju i usluge, OIB 41074368930, Slavenska 8, 42000 Varaždin zastupanog po punomoćniku Nenad Bakliža</izvorni_sadrzaj>
    <derivirana_varijabla naziv="DomainObject.Predmet.ProtustrankaFormatedWithAdressOIB_1"> 68 PEPPER'S jednostavno društvo s ograničenom odgovornošću za proizvodnju i usluge, OIB 41074368930, Slavenska 8, 42000 Varaždin zastupanog po punomoćniku Nenad Bakliža</derivirana_varijabla>
  </DomainObject.Predmet.ProtustrankaFormatedWithAdressOIB>
  <DomainObject.Predmet.ProtustrankaWithAdress>
    <izvorni_sadrzaj>68 PEPPER'S jednostavno društvo s ograničenom odgovornošću za proizvodnju i usluge Slavenska 8, 42000 Varaždin</izvorni_sadrzaj>
    <derivirana_varijabla naziv="DomainObject.Predmet.ProtustrankaWithAdress_1">68 PEPPER'S jednostavno društvo s ograničenom odgovornošću za proizvodnju i usluge Slavenska 8, 42000 Varaždin</derivirana_varijabla>
  </DomainObject.Predmet.ProtustrankaWithAdress>
  <DomainObject.Predmet.ProtustrankaWithAdressOIB>
    <izvorni_sadrzaj>68 PEPPER'S jednostavno društvo s ograničenom odgovornošću za proizvodnju i usluge, OIB 41074368930, Slavenska 8, 42000 Varaždin</izvorni_sadrzaj>
    <derivirana_varijabla naziv="DomainObject.Predmet.ProtustrankaWithAdressOIB_1">68 PEPPER'S jednostavno društvo s ograničenom odgovornošću za proizvodnju i usluge, OIB 41074368930, Slavenska 8, 42000 Varaždin</derivirana_varijabla>
  </DomainObject.Predmet.ProtustrankaWithAdressOIB>
  <DomainObject.Predmet.ProtustrankaNazivFormated>
    <izvorni_sadrzaj>68 PEPPER'S jednostavno društvo s ograničenom odgovornošću za proizvodnju i usluge</izvorni_sadrzaj>
    <derivirana_varijabla naziv="DomainObject.Predmet.ProtustrankaNazivFormated_1">68 PEPPER'S jednostavno društvo s ograničenom odgovornošću za proizvodnju i usluge</derivirana_varijabla>
  </DomainObject.Predmet.ProtustrankaNazivFormated>
  <DomainObject.Predmet.ProtustrankaNazivFormatedOIB>
    <izvorni_sadrzaj>68 PEPPER'S jednostavno društvo s ograničenom odgovornošću za proizvodnju i usluge, OIB 41074368930</izvorni_sadrzaj>
    <derivirana_varijabla naziv="DomainObject.Predmet.ProtustrankaNazivFormatedOIB_1">68 PEPPER'S jednostavno društvo s ograničenom odgovornošću za proizvodnju i usluge, OIB 41074368930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13893.28</izvorni_sadrzaj>
    <derivirana_varijabla naziv="DomainObject.Predmet.TrenutnaVrijednost_1">13893.28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68 PEPPER'S jednostavno društvo s ograničenom odgovornošću za proizvodnju i usluge zastupanog po punomoćniku Nenad Bakliža</item>
    </izvorni_sadrzaj>
    <derivirana_varijabla naziv="DomainObject.Predmet.ProtuStrankaListFormated_1">
      <item>68 PEPPER'S jednostavno društvo s ograničenom odgovornošću za proizvodnju i usluge zastupanog po punomoćniku Nenad Bakliža</item>
    </derivirana_varijabla>
  </DomainObject.Predmet.ProtuStrankaListFormated>
  <DomainObject.Predmet.ProtuStrankaListFormatedOIB>
    <izvorni_sadrzaj>
      <item>68 PEPPER'S jednostavno društvo s ograničenom odgovornošću za proizvodnju i usluge, OIB 41074368930 zastupanog po punomoćniku Nenad Bakliža</item>
    </izvorni_sadrzaj>
    <derivirana_varijabla naziv="DomainObject.Predmet.ProtuStrankaListFormatedOIB_1">
      <item>68 PEPPER'S jednostavno društvo s ograničenom odgovornošću za proizvodnju i usluge, OIB 41074368930 zastupanog po punomoćniku Nenad Bakliža</item>
    </derivirana_varijabla>
  </DomainObject.Predmet.ProtuStrankaListFormatedOIB>
  <DomainObject.Predmet.ProtuStrankaListFormatedWithAdress>
    <izvorni_sadrzaj>
      <item>68 PEPPER'S jednostavno društvo s ograničenom odgovornošću za proizvodnju i usluge, Slavenska 8, 42000 Varaždin zastupanog po punomoćniku Nenad Bakliža</item>
    </izvorni_sadrzaj>
    <derivirana_varijabla naziv="DomainObject.Predmet.ProtuStrankaListFormatedWithAdress_1">
      <item>68 PEPPER'S jednostavno društvo s ograničenom odgovornošću za proizvodnju i usluge, Slavenska 8, 42000 Varaždin zastupanog po punomoćniku Nenad Bakliža</item>
    </derivirana_varijabla>
  </DomainObject.Predmet.ProtuStrankaListFormatedWithAdress>
  <DomainObject.Predmet.ProtuStrankaListFormatedWithAdressOIB>
    <izvorni_sadrzaj>
      <item>68 PEPPER'S jednostavno društvo s ograničenom odgovornošću za proizvodnju i usluge, OIB 41074368930, Slavenska 8, 42000 Varaždin zastupanog po punomoćniku Nenad Bakliža</item>
    </izvorni_sadrzaj>
    <derivirana_varijabla naziv="DomainObject.Predmet.ProtuStrankaListFormatedWithAdressOIB_1">
      <item>68 PEPPER'S jednostavno društvo s ograničenom odgovornošću za proizvodnju i usluge, OIB 41074368930, Slavenska 8, 42000 Varaždin zastupanog po punomoćniku Nenad Bakliža</item>
    </derivirana_varijabla>
  </DomainObject.Predmet.ProtuStrankaListFormatedWithAdressOIB>
  <DomainObject.Predmet.ProtuStrankaListNazivFormated>
    <izvorni_sadrzaj>
      <item>68 PEPPER'S jednostavno društvo s ograničenom odgovornošću za proizvodnju i usluge</item>
    </izvorni_sadrzaj>
    <derivirana_varijabla naziv="DomainObject.Predmet.ProtuStrankaListNazivFormated_1">
      <item>68 PEPPER'S jednostavno društvo s ograničenom odgovornošću za proizvodnju i usluge</item>
    </derivirana_varijabla>
  </DomainObject.Predmet.ProtuStrankaListNazivFormated>
  <DomainObject.Predmet.ProtuStrankaListNazivFormatedOIB>
    <izvorni_sadrzaj>
      <item>68 PEPPER'S jednostavno društvo s ograničenom odgovornošću za proizvodnju i usluge, OIB 41074368930</item>
    </izvorni_sadrzaj>
    <derivirana_varijabla naziv="DomainObject.Predmet.ProtuStrankaListNazivFormatedOIB_1">
      <item>68 PEPPER'S jednostavno društvo s ograničenom odgovornošću za proizvodnju i usluge, OIB 41074368930</item>
    </derivirana_varijabla>
  </DomainObject.Predmet.ProtuStrankaListNazivFormatedOIB>
  <DomainObject.Predmet.OstaliListFormated>
    <izvorni_sadrzaj>
      <item>Sudski registar</item>
      <item>Nenad Bakliža punomoćnik sudionika u postupku 68 PEPPER'S jednostavno društvo s ograničenom odgovornošću za proizvodnju i usluge</item>
    </izvorni_sadrzaj>
    <derivirana_varijabla naziv="DomainObject.Predmet.OstaliListFormated_1">
      <item>Sudski registar</item>
      <item>Nenad Bakliža punomoćnik sudionika u postupku 68 PEPPER'S jednostavno društvo s ograničenom odgovornošću za proizvodnju i usluge</item>
    </derivirana_varijabla>
  </DomainObject.Predmet.OstaliListFormated>
  <DomainObject.Predmet.OstaliListFormatedOIB>
    <izvorni_sadrzaj>
      <item>Sudski registar</item>
      <item>Nenad Bakliža, OIB 86765860475 punomoćnik sudionika u postupku 68 PEPPER'S jednostavno društvo s ograničenom odgovornošću za proizvodnju i usluge</item>
    </izvorni_sadrzaj>
    <derivirana_varijabla naziv="DomainObject.Predmet.OstaliListFormatedOIB_1">
      <item>Sudski registar</item>
      <item>Nenad Bakliža, OIB 86765860475 punomoćnik sudionika u postupku 68 PEPPER'S jednostavno društvo s ograničenom odgovornošću za proizvodnju i usluge</item>
    </derivirana_varijabla>
  </DomainObject.Predmet.OstaliListFormatedOIB>
  <DomainObject.Predmet.OstaliListFormatedWithAdress>
    <izvorni_sadrzaj>
      <item>Sudski registar</item>
      <item>Nenad Bakliža, Slavenska 8, 42000 Varaždin punomoćnik sudionika u postupku 68 PEPPER'S jednostavno društvo s ograničenom odgovornošću za proizvodnju i usluge</item>
    </izvorni_sadrzaj>
    <derivirana_varijabla naziv="DomainObject.Predmet.OstaliListFormatedWithAdress_1">
      <item>Sudski registar</item>
      <item>Nenad Bakliža, Slavenska 8, 42000 Varaždin punomoćnik sudionika u postupku 68 PEPPER'S jednostavno društvo s ograničenom odgovornošću za proizvodnju i usluge</item>
    </derivirana_varijabla>
  </DomainObject.Predmet.OstaliListFormatedWithAdress>
  <DomainObject.Predmet.OstaliListFormatedWithAdressOIB>
    <izvorni_sadrzaj>
      <item>Sudski registar</item>
      <item>Nenad Bakliža, OIB 86765860475, Slavenska 8, 42000 Varaždin punomoćnik sudionika u postupku 68 PEPPER'S jednostavno društvo s ograničenom odgovornošću za proizvodnju i usluge</item>
    </izvorni_sadrzaj>
    <derivirana_varijabla naziv="DomainObject.Predmet.OstaliListFormatedWithAdressOIB_1">
      <item>Sudski registar</item>
      <item>Nenad Bakliža, OIB 86765860475, Slavenska 8, 42000 Varaždin punomoćnik sudionika u postupku 68 PEPPER'S jednostavno društvo s ograničenom odgovornošću za proizvodnju i usluge</item>
    </derivirana_varijabla>
  </DomainObject.Predmet.OstaliListFormatedWithAdressOIB>
  <DomainObject.Predmet.OstaliListNazivFormated>
    <izvorni_sadrzaj>
      <item>Sudski registar</item>
      <item>Nenad Bakliža</item>
    </izvorni_sadrzaj>
    <derivirana_varijabla naziv="DomainObject.Predmet.OstaliListNazivFormated_1">
      <item>Sudski registar</item>
      <item>Nenad Bakliža</item>
    </derivirana_varijabla>
  </DomainObject.Predmet.OstaliListNazivFormated>
  <DomainObject.Predmet.OstaliListNazivFormatedOIB>
    <izvorni_sadrzaj>
      <item>Sudski registar</item>
      <item>Nenad Bakliža, OIB 86765860475</item>
    </izvorni_sadrzaj>
    <derivirana_varijabla naziv="DomainObject.Predmet.OstaliListNazivFormatedOIB_1">
      <item>Sudski registar</item>
      <item>Nenad Bakliža, OIB 86765860475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68 PEPPER'S jednostavno društvo s ograničenom odgovornošću za proizvodnju i usluge</izvorni_sadrzaj>
    <derivirana_varijabla naziv="DomainObject.Predmet.ProtustrankaIDrugi_1">68 PEPPER'S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68 PEPPER'S jednostavno društvo s ograničenom odgovornošću za proizvodnju i usluge, OIB 41074368930, Slavenska 8, 42000 Varaždin</izvorni_sadrzaj>
    <derivirana_varijabla naziv="DomainObject.Predmet.ProtustrankaIDrugiAdressOIB_1">68 PEPPER'S jednostavno društvo s ograničenom odgovornošću za proizvodnju i usluge, OIB 41074368930, Slavenska 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68 PEPPER'S jednostavno društvo s ograničenom odgovornošću za proizvodnju i usluge</item>
      <item>Sudski registar</item>
      <item>Nenad Bakliža</item>
    </izvorni_sadrzaj>
    <derivirana_varijabla naziv="DomainObject.Predmet.SudioniciListNaziv_1">
      <item>Financijska agencija</item>
      <item>68 PEPPER'S jednostavno društvo s ograničenom odgovornošću za proizvodnju i usluge</item>
      <item>Sudski registar</item>
      <item>Nenad Bakliža</item>
    </derivirana_varijabla>
  </DomainObject.Predmet.SudioniciListNaziv>
  <DomainObject.Predmet.SudioniciListAdressOIB>
    <izvorni_sadrzaj>
      <item>Financijska agencija, OIB 85821130368, Ulica grada Vukovara 70,10000 Zagreb</item>
      <item>68 PEPPER'S jednostavno društvo s ograničenom odgovornošću za proizvodnju i usluge, OIB 41074368930, Slavenska 8,42000 Varaždin</item>
      <item>Sudski registar</item>
      <item>Nenad Bakliža, OIB 86765860475, Slavenska 8,42000 Varaždin</item>
    </izvorni_sadrzaj>
    <derivirana_varijabla naziv="DomainObject.Predmet.SudioniciListAdressOIB_1">
      <item>Financijska agencija, OIB 85821130368, Ulica grada Vukovara 70,10000 Zagreb</item>
      <item>68 PEPPER'S jednostavno društvo s ograničenom odgovornošću za proizvodnju i usluge, OIB 41074368930, Slavenska 8,42000 Varaždin</item>
      <item>Sudski registar</item>
      <item>Nenad Bakliža, OIB 86765860475, Slavenska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41074368930</item>
      <item>, OIB null</item>
      <item>, OIB 86765860475</item>
    </izvorni_sadrzaj>
    <derivirana_varijabla naziv="DomainObject.Predmet.SudioniciListNazivOIB_1">
      <item>, OIB 85821130368</item>
      <item>, OIB 41074368930</item>
      <item>, OIB null</item>
      <item>, OIB 86765860475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03FAA-8652-4C48-8079-30816183F6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2536</properties:Characters>
  <properties:Lines>75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2017-09-28T07:16:00Z</dcterms:created>
  <dc:creator>Katarina Breški</dc:creator>
  <cp:lastModifiedBy>Nevenka Vuković</cp:lastModifiedBy>
  <cp:lastPrinted>2017-09-07T08:55:00Z</cp:lastPrinted>
  <dcterms:modified xmlns:xsi="http://www.w3.org/2001/XMLSchema-instance" xsi:type="dcterms:W3CDTF">2017-09-28T07:35:00Z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