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06f2" w14:paraId="e9106f2" w:rsidRDefault="008615FD" w:rsidP="008615FD" w:rsidR="008615FD" w:rsidRPr="00F24CD6">
      <w:pPr>
        <w15:collapsed w:val="false"/>
      </w:pPr>
      <w:bookmarkStart w:name="_GoBack" w:id="0"/>
      <w:bookmarkEnd w:id="0"/>
      <w:r w:rsidRPr="00F24CD6">
        <w:rPr>
          <w:rStyle w:val="Naglaeno"/>
        </w:rPr>
        <w:t xml:space="preserve">             </w:t>
      </w:r>
      <w:r w:rsidR="00574060" w:rsidRPr="00F24C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24CD6"/>
    <w:p w:rsidRDefault="008615FD" w:rsidP="008615FD" w:rsidR="008615FD" w:rsidRPr="00F24CD6">
      <w:pPr>
        <w:ind w:hanging="720" w:left="360"/>
        <w:rPr>
          <w:b/>
        </w:rPr>
      </w:pPr>
      <w:r w:rsidRPr="00F24CD6">
        <w:rPr>
          <w:b/>
        </w:rPr>
        <w:t xml:space="preserve">     </w:t>
      </w:r>
      <w:r w:rsidR="00A8162D" w:rsidRPr="00F24CD6">
        <w:rPr>
          <w:b/>
        </w:rPr>
        <w:t xml:space="preserve">   </w:t>
      </w:r>
      <w:r w:rsidRPr="00F24CD6">
        <w:rPr>
          <w:b/>
        </w:rPr>
        <w:t>REPUBLIKA HRVATSKA</w:t>
      </w:r>
    </w:p>
    <w:p w:rsidRDefault="008615FD" w:rsidP="008A4695" w:rsidR="008615FD" w:rsidRPr="00F24CD6">
      <w:pPr>
        <w:ind w:hanging="720" w:left="360"/>
      </w:pPr>
      <w:r w:rsidRPr="00F24CD6">
        <w:t xml:space="preserve">     TRGOVAČKI SUD U OSIJEKU</w:t>
      </w:r>
    </w:p>
    <w:p w:rsidRDefault="008615FD" w:rsidP="008615FD" w:rsidR="008615FD" w:rsidRPr="00F24CD6"/>
    <w:p w:rsidRDefault="007B7348" w:rsidP="002E02FC" w:rsidR="007B7348" w:rsidRPr="00F24CD6">
      <w:pPr>
        <w:jc w:val="center"/>
      </w:pPr>
      <w:r w:rsidRPr="00F24CD6">
        <w:t>R E P U B L I K A  H R V A T S K A</w:t>
      </w:r>
    </w:p>
    <w:p w:rsidRDefault="008615FD" w:rsidP="008615FD" w:rsidR="008615FD" w:rsidRPr="00F24CD6">
      <w:pPr>
        <w:jc w:val="center"/>
      </w:pPr>
      <w:r w:rsidRPr="00F24CD6">
        <w:t>Z A K L J U Č A K</w:t>
      </w:r>
    </w:p>
    <w:p w:rsidRDefault="008615FD" w:rsidP="008615FD" w:rsidR="008615FD" w:rsidRPr="00F24CD6">
      <w:pPr>
        <w:rPr>
          <w:b/>
        </w:rPr>
      </w:pPr>
    </w:p>
    <w:p w:rsidRDefault="008615FD" w:rsidP="008D0D43" w:rsidR="008D0D43" w:rsidRPr="00F24CD6">
      <w:pPr>
        <w:rPr>
          <w:b/>
        </w:rPr>
      </w:pPr>
      <w:r w:rsidRPr="00F24CD6">
        <w:tab/>
      </w:r>
    </w:p>
    <w:p w:rsidRDefault="008D0D43" w:rsidP="008615FD" w:rsidR="008615FD" w:rsidRPr="00F24CD6">
      <w:pPr>
        <w:pStyle w:val="Tijeloteksta"/>
        <w:rPr>
          <w:sz w:val="24"/>
        </w:rPr>
      </w:pPr>
      <w:r w:rsidRPr="00F24CD6">
        <w:rPr>
          <w:sz w:val="24"/>
        </w:rPr>
        <w:tab/>
        <w:t xml:space="preserve">Trgovački sud u Osijeku, po stečajnoj sutkinji Nadi Roso, u stečajnom postupku predlagatelja </w:t>
      </w:r>
      <w:r w:rsidR="00D26278" w:rsidRPr="00F24CD6">
        <w:rPr>
          <w:sz w:val="24"/>
        </w:rPr>
        <w:t>RH, Ministarstvo financija, Porezna uprava Područni ured Slavonija i Baranja, Porezno mjesto Vukovar, koju zastupa ŽDO u Vukovaru</w:t>
      </w:r>
      <w:r w:rsidRPr="00F24CD6">
        <w:rPr>
          <w:sz w:val="24"/>
        </w:rPr>
        <w:t xml:space="preserve">, za otvaranje stečajnog  postupka nad dužnikom </w:t>
      </w:r>
      <w:r w:rsidR="00D26278" w:rsidRPr="00F24CD6">
        <w:rPr>
          <w:b/>
          <w:sz w:val="24"/>
        </w:rPr>
        <w:t xml:space="preserve">NOVA GRANA d.o.o., Županja, </w:t>
      </w:r>
      <w:proofErr w:type="spellStart"/>
      <w:r w:rsidR="00D26278" w:rsidRPr="00F24CD6">
        <w:rPr>
          <w:b/>
          <w:sz w:val="24"/>
        </w:rPr>
        <w:t>J.J</w:t>
      </w:r>
      <w:proofErr w:type="spellEnd"/>
      <w:r w:rsidR="00D26278" w:rsidRPr="00F24CD6">
        <w:rPr>
          <w:b/>
          <w:sz w:val="24"/>
        </w:rPr>
        <w:t>. Strossmayera 52, OIB: 07201223169, MBS: 030056713</w:t>
      </w:r>
      <w:r w:rsidRPr="00F24CD6">
        <w:rPr>
          <w:sz w:val="24"/>
        </w:rPr>
        <w:t xml:space="preserve">, dana </w:t>
      </w:r>
      <w:r w:rsidR="00D26278" w:rsidRPr="00F24CD6">
        <w:rPr>
          <w:sz w:val="24"/>
        </w:rPr>
        <w:t>7. studenog</w:t>
      </w:r>
      <w:r w:rsidRPr="00F24CD6">
        <w:rPr>
          <w:sz w:val="24"/>
        </w:rPr>
        <w:t xml:space="preserve"> 2016. g.,  </w:t>
      </w:r>
    </w:p>
    <w:p w:rsidRDefault="008615FD" w:rsidP="008615FD" w:rsidR="00C52406" w:rsidRPr="00F24CD6">
      <w:pPr>
        <w:tabs>
          <w:tab w:pos="6345" w:val="left"/>
        </w:tabs>
        <w:jc w:val="both"/>
      </w:pPr>
      <w:r w:rsidRPr="00F24CD6">
        <w:tab/>
      </w:r>
    </w:p>
    <w:p w:rsidRDefault="008D0D43" w:rsidP="008615FD" w:rsidR="008D0D43" w:rsidRPr="00F24CD6">
      <w:pPr>
        <w:tabs>
          <w:tab w:pos="6345" w:val="left"/>
        </w:tabs>
        <w:jc w:val="both"/>
      </w:pPr>
    </w:p>
    <w:p w:rsidRDefault="000C6578" w:rsidP="008615FD" w:rsidR="008615FD" w:rsidRPr="00F24CD6">
      <w:pPr>
        <w:jc w:val="center"/>
      </w:pPr>
      <w:r w:rsidRPr="00F24CD6">
        <w:t xml:space="preserve">z a k l j u č i o  j e </w:t>
      </w:r>
    </w:p>
    <w:p w:rsidRDefault="004879D1" w:rsidP="008615FD" w:rsidR="004879D1" w:rsidRPr="00F24CD6">
      <w:pPr>
        <w:jc w:val="center"/>
        <w:rPr>
          <w:b/>
        </w:rPr>
      </w:pPr>
    </w:p>
    <w:p w:rsidRDefault="008615FD" w:rsidP="008615FD" w:rsidR="008615FD" w:rsidRPr="00F24CD6">
      <w:pPr>
        <w:pStyle w:val="Tijeloteksta"/>
        <w:rPr>
          <w:sz w:val="24"/>
        </w:rPr>
      </w:pPr>
      <w:r w:rsidRPr="00F24CD6">
        <w:rPr>
          <w:sz w:val="24"/>
        </w:rPr>
        <w:tab/>
      </w:r>
    </w:p>
    <w:p w:rsidRDefault="00A8162D" w:rsidP="00A8162D" w:rsidR="008615FD" w:rsidRPr="00F24CD6">
      <w:pPr>
        <w:ind w:firstLine="708"/>
        <w:jc w:val="both"/>
      </w:pPr>
      <w:r w:rsidRPr="00F24CD6">
        <w:t xml:space="preserve">1. </w:t>
      </w:r>
      <w:r w:rsidR="006F782D" w:rsidRPr="00F24CD6">
        <w:t>Poziva se zakonski zastupnik</w:t>
      </w:r>
      <w:r w:rsidR="003079FE" w:rsidRPr="00F24CD6">
        <w:t xml:space="preserve"> dužnika </w:t>
      </w:r>
      <w:r w:rsidR="00D26278" w:rsidRPr="00F24CD6">
        <w:t xml:space="preserve">Branko Grebenar, OIB: 03899044952, Gradište, </w:t>
      </w:r>
      <w:proofErr w:type="spellStart"/>
      <w:r w:rsidR="00D26278" w:rsidRPr="00F24CD6">
        <w:t>Bosutska</w:t>
      </w:r>
      <w:proofErr w:type="spellEnd"/>
      <w:r w:rsidR="00D26278" w:rsidRPr="00F24CD6">
        <w:t xml:space="preserve"> 77</w:t>
      </w:r>
      <w:r w:rsidR="00B916BC" w:rsidRPr="00F24CD6">
        <w:t xml:space="preserve">, </w:t>
      </w:r>
      <w:r w:rsidR="008615FD" w:rsidRPr="00F24CD6">
        <w:t>da u roku od 8 dana od dana primitka ovog zaključka uplat</w:t>
      </w:r>
      <w:r w:rsidR="006F782D" w:rsidRPr="00F24CD6">
        <w:t>i</w:t>
      </w:r>
      <w:r w:rsidR="008615FD" w:rsidRPr="00F24CD6">
        <w:t xml:space="preserve"> iznos od </w:t>
      </w:r>
      <w:r w:rsidR="00D26278" w:rsidRPr="00F24CD6">
        <w:t xml:space="preserve"> </w:t>
      </w:r>
      <w:r w:rsidR="00EB5FD7" w:rsidRPr="00F24CD6">
        <w:rPr>
          <w:b/>
        </w:rPr>
        <w:t>4.0</w:t>
      </w:r>
      <w:r w:rsidR="008615FD" w:rsidRPr="00F24CD6">
        <w:rPr>
          <w:b/>
        </w:rPr>
        <w:t>00,00 kn</w:t>
      </w:r>
      <w:r w:rsidR="008615FD" w:rsidRPr="00F24CD6">
        <w:t xml:space="preserve"> predujma za namirenje troškova stečajnog postupka na račun Trgovačkog suda u Osijeku broj HR31 2390 0011 3000 0020 0 model HR05 272-</w:t>
      </w:r>
      <w:r w:rsidR="00D26278" w:rsidRPr="00F24CD6">
        <w:rPr>
          <w:b/>
        </w:rPr>
        <w:t>879</w:t>
      </w:r>
      <w:r w:rsidR="008615FD" w:rsidRPr="00F24CD6">
        <w:rPr>
          <w:b/>
        </w:rPr>
        <w:t>-1</w:t>
      </w:r>
      <w:r w:rsidR="00D26278" w:rsidRPr="00F24CD6">
        <w:rPr>
          <w:b/>
        </w:rPr>
        <w:t>6</w:t>
      </w:r>
      <w:r w:rsidR="008615FD" w:rsidRPr="00F24CD6">
        <w:t xml:space="preserve"> (čl. 113</w:t>
      </w:r>
      <w:r w:rsidR="003079FE" w:rsidRPr="00F24CD6">
        <w:t>.</w:t>
      </w:r>
      <w:r w:rsidR="008615FD" w:rsidRPr="00F24CD6">
        <w:t xml:space="preserve"> st. 1</w:t>
      </w:r>
      <w:r w:rsidR="003079FE" w:rsidRPr="00F24CD6">
        <w:t>.</w:t>
      </w:r>
      <w:r w:rsidR="008615FD" w:rsidRPr="00F24CD6">
        <w:t xml:space="preserve"> Stečajnog zakona – NN 71/15 u vezi s čl. 114</w:t>
      </w:r>
      <w:r w:rsidR="003079FE" w:rsidRPr="00F24CD6">
        <w:t>.</w:t>
      </w:r>
      <w:r w:rsidR="008615FD" w:rsidRPr="00F24CD6">
        <w:t xml:space="preserve"> st. 1</w:t>
      </w:r>
      <w:r w:rsidR="003079FE" w:rsidRPr="00F24CD6">
        <w:t>.</w:t>
      </w:r>
      <w:r w:rsidR="007B7348" w:rsidRPr="00F24CD6">
        <w:t xml:space="preserve"> SZ)</w:t>
      </w:r>
      <w:r w:rsidR="008615FD" w:rsidRPr="00F24CD6">
        <w:t xml:space="preserve"> za stečajnog dužnika </w:t>
      </w:r>
      <w:r w:rsidR="00D26278" w:rsidRPr="00F24CD6">
        <w:rPr>
          <w:b/>
        </w:rPr>
        <w:t xml:space="preserve">NOVA GRANA d.o.o., Županja, </w:t>
      </w:r>
      <w:proofErr w:type="spellStart"/>
      <w:r w:rsidR="00D26278" w:rsidRPr="00F24CD6">
        <w:rPr>
          <w:b/>
        </w:rPr>
        <w:t>J.J</w:t>
      </w:r>
      <w:proofErr w:type="spellEnd"/>
      <w:r w:rsidR="00D26278" w:rsidRPr="00F24CD6">
        <w:rPr>
          <w:b/>
        </w:rPr>
        <w:t>. Strossmayera 52, OIB: 07201223169, MBS: 030056713</w:t>
      </w:r>
      <w:r w:rsidR="008615FD" w:rsidRPr="00F24CD6">
        <w:rPr>
          <w:b/>
        </w:rPr>
        <w:t>.</w:t>
      </w:r>
      <w:r w:rsidR="008E6531" w:rsidRPr="00F24CD6">
        <w:rPr>
          <w:b/>
        </w:rPr>
        <w:t xml:space="preserve"> </w:t>
      </w:r>
      <w:r w:rsidR="004F69BB" w:rsidRPr="00F24CD6">
        <w:rPr>
          <w:b/>
        </w:rPr>
        <w:t xml:space="preserve"> </w:t>
      </w:r>
    </w:p>
    <w:p w:rsidRDefault="008615FD" w:rsidP="008615FD" w:rsidR="008615FD" w:rsidRPr="00F24CD6">
      <w:pPr>
        <w:ind w:left="1559"/>
        <w:jc w:val="both"/>
      </w:pPr>
    </w:p>
    <w:p w:rsidRDefault="00A8162D" w:rsidP="00A8162D" w:rsidR="008615FD" w:rsidRPr="00F24CD6">
      <w:pPr>
        <w:ind w:firstLine="708"/>
        <w:jc w:val="both"/>
      </w:pPr>
      <w:r w:rsidRPr="00F24CD6">
        <w:t xml:space="preserve">2. </w:t>
      </w:r>
      <w:r w:rsidR="008615FD" w:rsidRPr="00F24CD6">
        <w:t xml:space="preserve">Ako </w:t>
      </w:r>
      <w:r w:rsidR="00B51954" w:rsidRPr="00F24CD6">
        <w:t>zakonski zastupni</w:t>
      </w:r>
      <w:r w:rsidR="006F782D" w:rsidRPr="00F24CD6">
        <w:t>k</w:t>
      </w:r>
      <w:r w:rsidR="009C061A" w:rsidRPr="00F24CD6">
        <w:t xml:space="preserve"> dužnika</w:t>
      </w:r>
      <w:r w:rsidR="009F75B9" w:rsidRPr="00F24CD6">
        <w:t xml:space="preserve"> </w:t>
      </w:r>
      <w:r w:rsidR="00D26278" w:rsidRPr="00F24CD6">
        <w:t xml:space="preserve">Branko Grebenar, OIB: 03899044952, Gradište, </w:t>
      </w:r>
      <w:proofErr w:type="spellStart"/>
      <w:r w:rsidR="00D26278" w:rsidRPr="00F24CD6">
        <w:t>Bosutska</w:t>
      </w:r>
      <w:proofErr w:type="spellEnd"/>
      <w:r w:rsidR="00D26278" w:rsidRPr="00F24CD6">
        <w:t xml:space="preserve"> 77</w:t>
      </w:r>
      <w:r w:rsidR="00533BBE" w:rsidRPr="00F24CD6">
        <w:t xml:space="preserve">, </w:t>
      </w:r>
      <w:r w:rsidR="008615FD" w:rsidRPr="00F24CD6">
        <w:t>ne plat</w:t>
      </w:r>
      <w:r w:rsidR="006F782D" w:rsidRPr="00F24CD6">
        <w:t>i</w:t>
      </w:r>
      <w:r w:rsidR="008615FD" w:rsidRPr="00F24CD6">
        <w:t xml:space="preserve"> iznos iz točke 1</w:t>
      </w:r>
      <w:r w:rsidR="003079FE" w:rsidRPr="00F24CD6">
        <w:t>.</w:t>
      </w:r>
      <w:r w:rsidR="008615FD" w:rsidRPr="00F24CD6">
        <w:t xml:space="preserve"> ovoga zaključka u propisanom roku na odgovarajući način primijenit će se pravila o prisilnoj naplati novčane kazne u parničnom postupku (čl. 113</w:t>
      </w:r>
      <w:r w:rsidR="003079FE" w:rsidRPr="00F24CD6">
        <w:t>.</w:t>
      </w:r>
      <w:r w:rsidR="008615FD" w:rsidRPr="00F24CD6">
        <w:t xml:space="preserve"> st. 2</w:t>
      </w:r>
      <w:r w:rsidR="003079FE" w:rsidRPr="00F24CD6">
        <w:t>.</w:t>
      </w:r>
      <w:r w:rsidR="008615FD" w:rsidRPr="00F24CD6">
        <w:t xml:space="preserve"> Stečajnog zakona – NN 71/15).</w:t>
      </w:r>
    </w:p>
    <w:p w:rsidRDefault="008615FD" w:rsidP="008615FD" w:rsidR="008615FD" w:rsidRPr="00F24CD6">
      <w:pPr>
        <w:ind w:left="1068"/>
        <w:jc w:val="both"/>
      </w:pPr>
    </w:p>
    <w:p w:rsidRDefault="008615FD" w:rsidP="008615FD" w:rsidR="008615FD" w:rsidRPr="00F24CD6">
      <w:pPr>
        <w:pStyle w:val="Tijeloteksta"/>
        <w:jc w:val="center"/>
        <w:rPr>
          <w:sz w:val="24"/>
        </w:rPr>
      </w:pPr>
      <w:r w:rsidRPr="00F24CD6">
        <w:rPr>
          <w:sz w:val="24"/>
        </w:rPr>
        <w:t xml:space="preserve">U Osijeku </w:t>
      </w:r>
      <w:r w:rsidR="00D26278" w:rsidRPr="00F24CD6">
        <w:rPr>
          <w:sz w:val="24"/>
        </w:rPr>
        <w:t>7</w:t>
      </w:r>
      <w:r w:rsidR="004F69BB" w:rsidRPr="00F24CD6">
        <w:rPr>
          <w:sz w:val="24"/>
        </w:rPr>
        <w:t>. studenog</w:t>
      </w:r>
      <w:r w:rsidRPr="00F24CD6">
        <w:rPr>
          <w:sz w:val="24"/>
        </w:rPr>
        <w:t xml:space="preserve"> 2016. g.</w:t>
      </w: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AA3CC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="008615FD" w:rsidRPr="00F24CD6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  <w:t xml:space="preserve">   </w:t>
      </w:r>
      <w:r w:rsidRPr="00F24CD6">
        <w:rPr>
          <w:sz w:val="24"/>
        </w:rPr>
        <w:tab/>
        <w:t xml:space="preserve">                       Nada Roso</w:t>
      </w:r>
    </w:p>
    <w:p w:rsidRDefault="003D5AFC" w:rsidP="008615FD" w:rsidR="003D5AFC" w:rsidRPr="00F24CD6">
      <w:pPr>
        <w:pStyle w:val="Tijeloteksta"/>
        <w:jc w:val="left"/>
        <w:rPr>
          <w:sz w:val="24"/>
        </w:rPr>
      </w:pPr>
    </w:p>
    <w:p w:rsidRDefault="007B373D" w:rsidP="008615FD" w:rsidR="007B373D" w:rsidRPr="00F24CD6">
      <w:pPr>
        <w:pStyle w:val="Tijeloteksta"/>
        <w:jc w:val="left"/>
        <w:rPr>
          <w:sz w:val="24"/>
        </w:rPr>
      </w:pPr>
    </w:p>
    <w:p w:rsidRDefault="00AB1540" w:rsidP="008615FD" w:rsidR="003D5AFC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>Zapisničar: Danijela Špeletić</w:t>
      </w:r>
    </w:p>
    <w:p w:rsidRDefault="006F782D" w:rsidP="008615FD" w:rsidR="006F782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>POUKA O PRAVNOM LIJEKU:</w:t>
      </w:r>
    </w:p>
    <w:p w:rsidRDefault="008615F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>DNA</w:t>
      </w:r>
      <w:r w:rsidRPr="00F24CD6">
        <w:rPr>
          <w:sz w:val="24"/>
        </w:rPr>
        <w:tab/>
      </w:r>
    </w:p>
    <w:p w:rsidRDefault="00C76E7C" w:rsidP="00CF0050" w:rsidR="002A5771" w:rsidRPr="00F24CD6">
      <w:pPr>
        <w:numPr>
          <w:ilvl w:val="0"/>
          <w:numId w:val="9"/>
        </w:numPr>
        <w:jc w:val="both"/>
      </w:pPr>
      <w:proofErr w:type="spellStart"/>
      <w:r w:rsidRPr="00F24CD6">
        <w:t>z.z</w:t>
      </w:r>
      <w:proofErr w:type="spellEnd"/>
      <w:r w:rsidRPr="00F24CD6">
        <w:t xml:space="preserve">. dužnika </w:t>
      </w:r>
      <w:r w:rsidR="00D26278" w:rsidRPr="00F24CD6">
        <w:t xml:space="preserve">Branko Grebenar, Gradište, </w:t>
      </w:r>
      <w:proofErr w:type="spellStart"/>
      <w:r w:rsidR="00D26278" w:rsidRPr="00F24CD6">
        <w:t>Bosutska</w:t>
      </w:r>
      <w:proofErr w:type="spellEnd"/>
      <w:r w:rsidR="00D26278" w:rsidRPr="00F24CD6">
        <w:t xml:space="preserve"> 77</w:t>
      </w:r>
    </w:p>
    <w:p w:rsidRDefault="008615FD" w:rsidP="00CF0050" w:rsidR="008615FD" w:rsidRPr="00F24CD6">
      <w:pPr>
        <w:numPr>
          <w:ilvl w:val="0"/>
          <w:numId w:val="9"/>
        </w:numPr>
        <w:jc w:val="both"/>
      </w:pPr>
      <w:r w:rsidRPr="00F24CD6">
        <w:t xml:space="preserve">e-oglasna ploča </w:t>
      </w:r>
    </w:p>
    <w:p w:rsidRDefault="00CF0050" w:rsidP="008615FD" w:rsidR="008615FD" w:rsidRPr="00F24CD6">
      <w:pPr>
        <w:numPr>
          <w:ilvl w:val="0"/>
          <w:numId w:val="9"/>
        </w:numPr>
        <w:jc w:val="both"/>
      </w:pPr>
      <w:proofErr w:type="spellStart"/>
      <w:r w:rsidRPr="00F24CD6">
        <w:t>roč</w:t>
      </w:r>
      <w:proofErr w:type="spellEnd"/>
      <w:r w:rsidRPr="00F24CD6">
        <w:t xml:space="preserve">. </w:t>
      </w:r>
      <w:r w:rsidR="00D26278" w:rsidRPr="00F24CD6">
        <w:t>20</w:t>
      </w:r>
      <w:r w:rsidR="000841EF" w:rsidRPr="00F24CD6">
        <w:t>.12</w:t>
      </w:r>
      <w:r w:rsidRPr="00F24CD6">
        <w:t>.</w:t>
      </w:r>
    </w:p>
    <w:p w:rsidRDefault="008615FD" w:rsidP="008615FD" w:rsidR="008615FD" w:rsidRPr="00F24CD6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4CD6"/>
    <w:p w:rsidRDefault="008615F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  <w:t xml:space="preserve"> </w:t>
      </w:r>
      <w:r w:rsidRPr="00F24CD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8615F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 xml:space="preserve">                                                                                                                                </w:t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</w:p>
    <w:p w:rsidRDefault="008615FD" w:rsidP="008615FD" w:rsidR="008615FD" w:rsidRPr="00F24CD6">
      <w:pPr>
        <w:pStyle w:val="Tijeloteksta"/>
        <w:jc w:val="left"/>
        <w:rPr>
          <w:sz w:val="24"/>
        </w:rPr>
      </w:pP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</w:r>
      <w:r w:rsidRPr="00F24CD6">
        <w:rPr>
          <w:sz w:val="24"/>
        </w:rPr>
        <w:tab/>
        <w:t xml:space="preserve">   </w:t>
      </w:r>
      <w:r w:rsidRPr="00F24CD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24CD6">
      <w:pPr>
        <w:pStyle w:val="Tijeloteksta"/>
        <w:jc w:val="left"/>
        <w:rPr>
          <w:sz w:val="24"/>
        </w:rPr>
      </w:pPr>
    </w:p>
    <w:p w:rsidRDefault="006D3C3F" w:rsidP="008615FD" w:rsidR="006D3C3F" w:rsidRPr="00F24CD6"/>
    <w:sectPr w:rsidSect="00606835" w:rsidR="006D3C3F" w:rsidRPr="00F24CD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358" w:rsidR="003B2358">
      <w:r>
        <w:separator/>
      </w:r>
    </w:p>
  </w:endnote>
  <w:endnote w:id="0" w:type="continuationSeparator">
    <w:p w:rsidRDefault="003B2358" w:rsidR="003B2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358" w:rsidR="003B2358">
      <w:r>
        <w:separator/>
      </w:r>
    </w:p>
  </w:footnote>
  <w:footnote w:id="0" w:type="continuationSeparator">
    <w:p w:rsidRDefault="003B2358" w:rsidR="003B2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B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A3E85" w:rsidR="00AA3E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AA3E85">
      <w:t>6 St-879/16-8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A3E85">
      <w:t>879</w:t>
    </w:r>
    <w:r w:rsidR="00164F5E">
      <w:t>/1</w:t>
    </w:r>
    <w:r w:rsidR="00AA3E85">
      <w:t>6</w:t>
    </w:r>
    <w:r w:rsidR="00164F5E">
      <w:t>-</w:t>
    </w:r>
    <w:r w:rsidR="00AA3E85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2358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2B2E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3E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B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2B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2B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B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B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3E8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B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2B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2B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B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B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GRANA d.o.o. za proizvodnju bezalkoholnih pića</izvorni_sadrzaj>
    <derivirana_varijabla naziv="DomainObject.Predmet.ProtustrankaFormated_1">  NOVA GRANA d.o.o. za proizvodnju bezalkoholnih pića</derivirana_varijabla>
  </DomainObject.Predmet.ProtustrankaFormated>
  <DomainObject.Predmet.ProtustrankaFormatedOIB>
    <izvorni_sadrzaj>  NOVA GRANA d.o.o. za proizvodnju bezalkoholnih pića, OIB 07201223169</izvorni_sadrzaj>
    <derivirana_varijabla naziv="DomainObject.Predmet.ProtustrankaFormatedOIB_1">  NOVA GRANA d.o.o. za proizvodnju bezalkoholnih pića, OIB 07201223169</derivirana_varijabla>
  </DomainObject.Predmet.ProtustrankaFormatedOIB>
  <DomainObject.Predmet.ProtustrankaFormatedWithAdress>
    <izvorni_sadrzaj> NOVA GRANA d.o.o. za proizvodnju bezalkoholnih pića, J.J. Strossmayera 52, 32270 Županja</izvorni_sadrzaj>
    <derivirana_varijabla naziv="DomainObject.Predmet.ProtustrankaFormatedWithAdress_1"> NOVA GRANA d.o.o. za proizvodnju bezalkoholnih pića, J.J. Strossmayera 52, 32270 Županja</derivirana_varijabla>
  </DomainObject.Predmet.ProtustrankaFormatedWithAdress>
  <DomainObject.Predmet.ProtustrankaFormatedWithAdressOIB>
    <izvorni_sadrzaj> NOVA GRANA d.o.o. za proizvodnju bezalkoholnih pića, OIB 07201223169, J.J. Strossmayera 52, 32270 Županja</izvorni_sadrzaj>
    <derivirana_varijabla naziv="DomainObject.Predmet.ProtustrankaFormatedWithAdressOIB_1"> NOVA GRANA d.o.o. za proizvodnju bezalkoholnih pića, OIB 07201223169, J.J. Strossmayera 52, 32270 Županja</derivirana_varijabla>
  </DomainObject.Predmet.ProtustrankaFormatedWithAdressOIB>
  <DomainObject.Predmet.ProtustrankaWithAdress>
    <izvorni_sadrzaj>NOVA GRANA d.o.o. za proizvodnju bezalkoholnih pića J.J. Strossmayera 52, 32270 Županja</izvorni_sadrzaj>
    <derivirana_varijabla naziv="DomainObject.Predmet.ProtustrankaWithAdress_1">NOVA GRANA d.o.o. za proizvodnju bezalkoholnih pića J.J. Strossmayera 52, 32270 Županja</derivirana_varijabla>
  </DomainObject.Predmet.ProtustrankaWithAdress>
  <DomainObject.Predmet.ProtustrankaWithAdressOIB>
    <izvorni_sadrzaj>NOVA GRANA d.o.o. za proizvodnju bezalkoholnih pića, OIB 07201223169, J.J. Strossmayera 52, 32270 Županja</izvorni_sadrzaj>
    <derivirana_varijabla naziv="DomainObject.Predmet.ProtustrankaWithAdressOIB_1">NOVA GRANA d.o.o. za proizvodnju bezalkoholnih pića, OIB 07201223169, J.J. Strossmayera 52, 32270 Županja</derivirana_varijabla>
  </DomainObject.Predmet.ProtustrankaWithAdressOIB>
  <DomainObject.Predmet.ProtustrankaNazivFormated>
    <izvorni_sadrzaj>NOVA GRANA d.o.o. za proizvodnju bezalkoholnih pića</izvorni_sadrzaj>
    <derivirana_varijabla naziv="DomainObject.Predmet.ProtustrankaNazivFormated_1">NOVA GRANA d.o.o. za proizvodnju bezalkoholnih pića</derivirana_varijabla>
  </DomainObject.Predmet.ProtustrankaNazivFormated>
  <DomainObject.Predmet.ProtustrankaNazivFormatedOIB>
    <izvorni_sadrzaj>NOVA GRANA d.o.o. za proizvodnju bezalkoholnih pića, OIB 07201223169</izvorni_sadrzaj>
    <derivirana_varijabla naziv="DomainObject.Predmet.ProtustrankaNazivFormatedOIB_1">NOVA GRANA d.o.o. za proizvodnju bezalkoholnih pića, OIB 07201223169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GRANA d.o.o. za proizvodnju bezalkoholnih pića</item>
    </izvorni_sadrzaj>
    <derivirana_varijabla naziv="DomainObject.Predmet.ProtuStrankaListFormated_1">
      <item>NOVA GRANA d.o.o. za proizvodnju bezalkoholnih pića</item>
    </derivirana_varijabla>
  </DomainObject.Predmet.ProtuStrankaListFormated>
  <DomainObject.Predmet.ProtuStrankaListFormatedOIB>
    <izvorni_sadrzaj>
      <item>NOVA GRANA d.o.o. za proizvodnju bezalkoholnih pića, OIB 07201223169</item>
    </izvorni_sadrzaj>
    <derivirana_varijabla naziv="DomainObject.Predmet.ProtuStrankaListFormatedOIB_1">
      <item>NOVA GRANA d.o.o. za proizvodnju bezalkoholnih pića, OIB 07201223169</item>
    </derivirana_varijabla>
  </DomainObject.Predmet.ProtuStrankaListFormatedOIB>
  <DomainObject.Predmet.ProtuStrankaListFormatedWithAdress>
    <izvorni_sadrzaj>
      <item>NOVA GRANA d.o.o. za proizvodnju bezalkoholnih pića, J.J. Strossmayera 52, 32270 Županja</item>
    </izvorni_sadrzaj>
    <derivirana_varijabla naziv="DomainObject.Predmet.ProtuStrankaListFormatedWithAdress_1">
      <item>NOVA GRANA d.o.o. za proizvodnju bezalkoholnih pića, J.J. Strossmayera 52, 32270 Županja</item>
    </derivirana_varijabla>
  </DomainObject.Predmet.ProtuStrankaListFormatedWithAdress>
  <DomainObject.Predmet.ProtuStrankaListFormatedWithAdressOIB>
    <izvorni_sadrzaj>
      <item>NOVA GRANA d.o.o. za proizvodnju bezalkoholnih pića, OIB 07201223169, J.J. Strossmayera 52, 32270 Županja</item>
    </izvorni_sadrzaj>
    <derivirana_varijabla naziv="DomainObject.Predmet.ProtuStrankaListFormatedWithAdressOIB_1">
      <item>NOVA GRANA d.o.o. za proizvodnju bezalkoholnih pića, OIB 07201223169, J.J. Strossmayera 52, 32270 Županja</item>
    </derivirana_varijabla>
  </DomainObject.Predmet.ProtuStrankaListFormatedWithAdressOIB>
  <DomainObject.Predmet.ProtuStrankaListNazivFormated>
    <izvorni_sadrzaj>
      <item>NOVA GRANA d.o.o. za proizvodnju bezalkoholnih pića</item>
    </izvorni_sadrzaj>
    <derivirana_varijabla naziv="DomainObject.Predmet.ProtuStrankaListNazivFormated_1">
      <item>NOVA GRANA d.o.o. za proizvodnju bezalkoholnih pića</item>
    </derivirana_varijabla>
  </DomainObject.Predmet.ProtuStrankaListNazivFormated>
  <DomainObject.Predmet.ProtuStrankaListNazivFormatedOIB>
    <izvorni_sadrzaj>
      <item>NOVA GRANA d.o.o. za proizvodnju bezalkoholnih pića, OIB 07201223169</item>
    </izvorni_sadrzaj>
    <derivirana_varijabla naziv="DomainObject.Predmet.ProtuStrankaListNazivFormatedOIB_1">
      <item>NOVA GRANA d.o.o. za proizvodnju bezalkoholnih pića, OIB 07201223169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GRANA d.o.o. za proizvodnju bezalkoholnih pića</izvorni_sadrzaj>
    <derivirana_varijabla naziv="DomainObject.Predmet.ProtustrankaIDrugi_1">NOVA GRANA d.o.o. za proizvodnju bezalkoholnih pića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GRANA d.o.o. za proizvodnju bezalkoholnih pića, OIB 07201223169, J.J. Strossmayera 52, 32270 Županja</izvorni_sadrzaj>
    <derivirana_varijabla naziv="DomainObject.Predmet.ProtustrankaIDrugiAdressOIB_1">NOVA GRANA d.o.o. za proizvodnju bezalkoholnih pića, OIB 07201223169, J.J. Strossmayera 52,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GRANA d.o.o. za proizvodnju bezalkoholnih pića</item>
    </izvorni_sadrzaj>
    <derivirana_varijabla naziv="DomainObject.Predmet.SudioniciListNaziv_1">
      <item>FINA RC OSIJEK</item>
      <item>NOVA GRANA d.o.o. za proizvodnju bezalkoholnih pića</item>
    </derivirana_varijabla>
  </DomainObject.Predmet.SudioniciListNaziv>
  <DomainObject.Predmet.SudioniciListAdressOIB>
    <izvorni_sadrzaj>
      <item>FINA RC OSIJEK, OIB 85821130368</item>
      <item>NOVA GRANA d.o.o. za proizvodnju bezalkoholnih pića, OIB 07201223169, J.J. Strossmayera 52,32270 Županja</item>
    </izvorni_sadrzaj>
    <derivirana_varijabla naziv="DomainObject.Predmet.SudioniciListAdressOIB_1">
      <item>FINA RC OSIJEK, OIB 85821130368</item>
      <item>NOVA GRANA d.o.o. za proizvodnju bezalkoholnih pića, OIB 07201223169, J.J. Strossmayera 52,32270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07201223169</item>
    </izvorni_sadrzaj>
    <derivirana_varijabla naziv="DomainObject.Predmet.SudioniciListNazivOIB_1">
      <item>, OIB 85821130368</item>
      <item>, OIB 07201223169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F0CDC-9F17-434F-B235-F718A13FC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1317</properties:Characters>
  <properties:Lines>116</properties:Lines>
  <properties:Paragraphs>18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2016-11-08T06:50:00Z</dcterms:modified>
  <cp:revision>140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