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ce6b" w14:paraId="dafce6b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922DBB">
        <w:t>4</w:t>
      </w:r>
      <w:r w:rsidR="00923136">
        <w:t>56</w:t>
      </w:r>
      <w:r w:rsidR="00DB030D">
        <w:t>/2017</w:t>
      </w:r>
      <w:r>
        <w:t>-</w:t>
      </w:r>
      <w:r w:rsidR="00923136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23136">
        <w:t>SERVIS AUSPUHA j.d.o.o. za popravak vozila, Šibenik, Ivana Meštrovića 13, OIB:31990231117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BD7174" w:rsidP="00DB030D" w:rsidR="00AB7880" w:rsidRPr="00A066D0">
      <w:pPr>
        <w:jc w:val="center"/>
      </w:pPr>
      <w:r>
        <w:t>U Zadru, 9</w:t>
      </w:r>
      <w:r w:rsidR="00E63BC4">
        <w:t xml:space="preserve">. </w:t>
      </w:r>
      <w:r>
        <w:t>svibnja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83A60" w:rsidP="00483A60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483A60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23136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83A60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255A3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AUSPUHA j.d.o.o. za popravak vozila</izvorni_sadrzaj>
    <derivirana_varijabla naziv="DomainObject.Predmet.ProtustrankaFormated_1">  SERVIS AUSPUHA j.d.o.o. za popravak vozila</derivirana_varijabla>
  </DomainObject.Predmet.ProtustrankaFormated>
  <DomainObject.Predmet.ProtustrankaFormatedOIB>
    <izvorni_sadrzaj>  SERVIS AUSPUHA j.d.o.o. za popravak vozila, OIB 31990231117</izvorni_sadrzaj>
    <derivirana_varijabla naziv="DomainObject.Predmet.ProtustrankaFormatedOIB_1">  SERVIS AUSPUHA j.d.o.o. za popravak vozila, OIB 31990231117</derivirana_varijabla>
  </DomainObject.Predmet.ProtustrankaFormatedOIB>
  <DomainObject.Predmet.ProtustrankaFormatedWithAdress>
    <izvorni_sadrzaj> SERVIS AUSPUHA j.d.o.o. za popravak vozila, Ivana Meštrovića 13 , 22000 Šibenik</izvorni_sadrzaj>
    <derivirana_varijabla naziv="DomainObject.Predmet.ProtustrankaFormatedWithAdress_1"> SERVIS AUSPUHA j.d.o.o. za popravak vozila, Ivana Meštrovića 13 , 22000 Šibenik</derivirana_varijabla>
  </DomainObject.Predmet.ProtustrankaFormatedWithAdress>
  <DomainObject.Predmet.ProtustrankaFormatedWithAdressOIB>
    <izvorni_sadrzaj> SERVIS AUSPUHA j.d.o.o. za popravak vozila, OIB 31990231117, Ivana Meštrovića 13 , 22000 Šibenik</izvorni_sadrzaj>
    <derivirana_varijabla naziv="DomainObject.Predmet.ProtustrankaFormatedWithAdressOIB_1"> SERVIS AUSPUHA j.d.o.o. za popravak vozila, OIB 31990231117, Ivana Meštrovića 13 , 22000 Šibenik</derivirana_varijabla>
  </DomainObject.Predmet.ProtustrankaFormatedWithAdressOIB>
  <DomainObject.Predmet.ProtustrankaWithAdress>
    <izvorni_sadrzaj>SERVIS AUSPUHA j.d.o.o. za popravak vozila Ivana Meštrovića 13 , 22000 Šibenik</izvorni_sadrzaj>
    <derivirana_varijabla naziv="DomainObject.Predmet.ProtustrankaWithAdress_1">SERVIS AUSPUHA j.d.o.o. za popravak vozila Ivana Meštrovića 13 , 22000 Šibenik</derivirana_varijabla>
  </DomainObject.Predmet.ProtustrankaWithAdress>
  <DomainObject.Predmet.ProtustrankaWithAdressOIB>
    <izvorni_sadrzaj>SERVIS AUSPUHA j.d.o.o. za popravak vozila, OIB 31990231117, Ivana Meštrovića 13 , 22000 Šibenik</izvorni_sadrzaj>
    <derivirana_varijabla naziv="DomainObject.Predmet.ProtustrankaWithAdressOIB_1">SERVIS AUSPUHA j.d.o.o. za popravak vozila, OIB 31990231117, Ivana Meštrovića 13 , 22000 Šibenik</derivirana_varijabla>
  </DomainObject.Predmet.ProtustrankaWithAdressOIB>
  <DomainObject.Predmet.ProtustrankaNazivFormated>
    <izvorni_sadrzaj>SERVIS AUSPUHA j.d.o.o. za popravak vozila</izvorni_sadrzaj>
    <derivirana_varijabla naziv="DomainObject.Predmet.ProtustrankaNazivFormated_1">SERVIS AUSPUHA j.d.o.o. za popravak vozila</derivirana_varijabla>
  </DomainObject.Predmet.ProtustrankaNazivFormated>
  <DomainObject.Predmet.ProtustrankaNazivFormatedOIB>
    <izvorni_sadrzaj>SERVIS AUSPUHA j.d.o.o. za popravak vozila, OIB 31990231117</izvorni_sadrzaj>
    <derivirana_varijabla naziv="DomainObject.Predmet.ProtustrankaNazivFormatedOIB_1">SERVIS AUSPUHA j.d.o.o. za popravak vozila, OIB 31990231117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SERVIS AUSPUHA j.d.o.o. za popravak vozila</item>
    </izvorni_sadrzaj>
    <derivirana_varijabla naziv="DomainObject.Predmet.ProtuStrankaListFormated_1">
      <item>SERVIS AUSPUHA j.d.o.o. za popravak vozila</item>
    </derivirana_varijabla>
  </DomainObject.Predmet.ProtuStrankaListFormated>
  <DomainObject.Predmet.ProtuStrankaListFormatedOIB>
    <izvorni_sadrzaj>
      <item>SERVIS AUSPUHA j.d.o.o. za popravak vozila, OIB 31990231117</item>
    </izvorni_sadrzaj>
    <derivirana_varijabla naziv="DomainObject.Predmet.ProtuStrankaListFormatedOIB_1">
      <item>SERVIS AUSPUHA j.d.o.o. za popravak vozila, OIB 31990231117</item>
    </derivirana_varijabla>
  </DomainObject.Predmet.ProtuStrankaListFormatedOIB>
  <DomainObject.Predmet.ProtuStrankaListFormatedWithAdress>
    <izvorni_sadrzaj>
      <item>SERVIS AUSPUHA j.d.o.o. za popravak vozila, Ivana Meštrovića 13 , 22000 Šibenik</item>
    </izvorni_sadrzaj>
    <derivirana_varijabla naziv="DomainObject.Predmet.ProtuStrankaListFormatedWithAdress_1">
      <item>SERVIS AUSPUHA j.d.o.o. za popravak vozila, Ivana Meštrovića 13 , 22000 Šibenik</item>
    </derivirana_varijabla>
  </DomainObject.Predmet.ProtuStrankaListFormatedWithAdress>
  <DomainObject.Predmet.ProtuStrankaListFormatedWithAdressOIB>
    <izvorni_sadrzaj>
      <item>SERVIS AUSPUHA j.d.o.o. za popravak vozila, OIB 31990231117, Ivana Meštrovića 13 , 22000 Šibenik</item>
    </izvorni_sadrzaj>
    <derivirana_varijabla naziv="DomainObject.Predmet.ProtuStrankaListFormatedWithAdressOIB_1">
      <item>SERVIS AUSPUHA j.d.o.o. za popravak vozila, OIB 31990231117, Ivana Meštrovića 13 , 22000 Šibenik</item>
    </derivirana_varijabla>
  </DomainObject.Predmet.ProtuStrankaListFormatedWithAdressOIB>
  <DomainObject.Predmet.ProtuStrankaListNazivFormated>
    <izvorni_sadrzaj>
      <item>SERVIS AUSPUHA j.d.o.o. za popravak vozila</item>
    </izvorni_sadrzaj>
    <derivirana_varijabla naziv="DomainObject.Predmet.ProtuStrankaListNazivFormated_1">
      <item>SERVIS AUSPUHA j.d.o.o. za popravak vozila</item>
    </derivirana_varijabla>
  </DomainObject.Predmet.ProtuStrankaListNazivFormated>
  <DomainObject.Predmet.ProtuStrankaListNazivFormatedOIB>
    <izvorni_sadrzaj>
      <item>SERVIS AUSPUHA j.d.o.o. za popravak vozila, OIB 31990231117</item>
    </izvorni_sadrzaj>
    <derivirana_varijabla naziv="DomainObject.Predmet.ProtuStrankaListNazivFormatedOIB_1">
      <item>SERVIS AUSPUHA j.d.o.o. za popravak vozila, OIB 31990231117</item>
    </derivirana_varijabla>
  </DomainObject.Predmet.ProtuStrankaListNazivFormatedOIB>
  <DomainObject.Predmet.OstaliListFormated>
    <izvorni_sadrzaj>
      <item>Italo Carletti</item>
    </izvorni_sadrzaj>
    <derivirana_varijabla naziv="DomainObject.Predmet.OstaliListFormated_1">
      <item>Italo Carletti</item>
    </derivirana_varijabla>
  </DomainObject.Predmet.OstaliListFormated>
  <DomainObject.Predmet.OstaliListFormatedOIB>
    <izvorni_sadrzaj>
      <item>Italo Carletti, OIB 77506941516</item>
    </izvorni_sadrzaj>
    <derivirana_varijabla naziv="DomainObject.Predmet.OstaliListFormatedOIB_1">
      <item>Italo Carletti, OIB 77506941516</item>
    </derivirana_varijabla>
  </DomainObject.Predmet.OstaliListFormatedOIB>
  <DomainObject.Predmet.OstaliListFormatedWithAdress>
    <izvorni_sadrzaj>
      <item>Italo Carletti, Bosuć 16 A, 22000 Bilice</item>
    </izvorni_sadrzaj>
    <derivirana_varijabla naziv="DomainObject.Predmet.OstaliListFormatedWithAdress_1">
      <item>Italo Carletti, Bosuć 16 A, 22000 Bilice</item>
    </derivirana_varijabla>
  </DomainObject.Predmet.OstaliListFormatedWithAdress>
  <DomainObject.Predmet.OstaliListFormatedWithAdressOIB>
    <izvorni_sadrzaj>
      <item>Italo Carletti, OIB 77506941516, Bosuć 16 A, 22000 Bilice</item>
    </izvorni_sadrzaj>
    <derivirana_varijabla naziv="DomainObject.Predmet.OstaliListFormatedWithAdressOIB_1">
      <item>Italo Carletti, OIB 77506941516, Bosuć 16 A, 22000 Bilice</item>
    </derivirana_varijabla>
  </DomainObject.Predmet.OstaliListFormatedWithAdressOIB>
  <DomainObject.Predmet.OstaliListNazivFormated>
    <izvorni_sadrzaj>
      <item>Italo Carletti</item>
    </izvorni_sadrzaj>
    <derivirana_varijabla naziv="DomainObject.Predmet.OstaliListNazivFormated_1">
      <item>Italo Carletti</item>
    </derivirana_varijabla>
  </DomainObject.Predmet.OstaliListNazivFormated>
  <DomainObject.Predmet.OstaliListNazivFormatedOIB>
    <izvorni_sadrzaj>
      <item>Italo Carletti, OIB 77506941516</item>
    </izvorni_sadrzaj>
    <derivirana_varijabla naziv="DomainObject.Predmet.OstaliListNazivFormatedOIB_1">
      <item>Italo Carletti, OIB 77506941516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SERVIS AUSPUHA j.d.o.o. za popravak vozila</izvorni_sadrzaj>
    <derivirana_varijabla naziv="DomainObject.Predmet.ProtustrankaIDrugi_1">SERVIS AUSPUHA j.d.o.o. za popravak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SERVIS AUSPUHA j.d.o.o. za popravak vozila, OIB 31990231117, Ivana Meštrovića 13 , 22000 Šibenik</izvorni_sadrzaj>
    <derivirana_varijabla naziv="DomainObject.Predmet.ProtustrankaIDrugiAdressOIB_1">SERVIS AUSPUHA j.d.o.o. za popravak vozila, OIB 31990231117,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SERVIS AUSPUHA j.d.o.o. za popravak vozila</item>
      <item>Italo Carletti</item>
    </izvorni_sadrzaj>
    <derivirana_varijabla naziv="DomainObject.Predmet.SudioniciListNaziv_1">
      <item>FINA - Podružnica Šibenik</item>
      <item>SERVIS AUSPUHA j.d.o.o. za popravak vozila</item>
      <item>Italo Carletti</item>
    </derivirana_varijabla>
  </DomainObject.Predmet.SudioniciListNaziv>
  <DomainObject.Predmet.SudioniciListAdressOIB>
    <izvorni_sadrzaj>
      <item>FINA - Podružnica Šibenik, OIB 85821130368, Perivoj L. Marune 1,22000 Šibenik</item>
      <item>SERVIS AUSPUHA j.d.o.o. za popravak vozila, OIB 31990231117, Ivana Meštrovića 13 ,22000 Šibenik</item>
      <item>Italo Carletti, OIB 77506941516, Bosuć 16 A,22000 Bilice</item>
    </izvorni_sadrzaj>
    <derivirana_varijabla naziv="DomainObject.Predmet.SudioniciListAdressOIB_1">
      <item>FINA - Podružnica Šibenik, OIB 85821130368, Perivoj L. Marune 1,22000 Šibenik</item>
      <item>SERVIS AUSPUHA j.d.o.o. za popravak vozila, OIB 31990231117, Ivana Meštrovića 13 ,22000 Šibenik</item>
      <item>Italo Carletti, OIB 77506941516, Bosuć 16 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31990231117</item>
      <item>, OIB 77506941516</item>
    </izvorni_sadrzaj>
    <derivirana_varijabla naziv="DomainObject.Predmet.SudioniciListNazivOIB_1">
      <item>, OIB 85821130368</item>
      <item>, OIB 31990231117</item>
      <item>, OIB 77506941516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525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2018-04-11T13:16:00Z</dcterms:created>
  <dc:creator>Administrator</dc:creator>
  <cp:lastModifiedBy>Ante Rubelj</cp:lastModifiedBy>
  <cp:lastPrinted>2017-05-09T11:42:00Z</cp:lastPrinted>
  <dcterms:modified xmlns:xsi="http://www.w3.org/2001/XMLSchema-instance" xsi:type="dcterms:W3CDTF">2018-05-09T10:46:00Z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(St-456-17-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