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3b74" w14:paraId="05e3b74" w:rsidRDefault="00AA5237" w:rsidP="00A91121" w:rsidR="00AA5237" w:rsidRPr="00AB42D5">
      <w:pPr>
        <w:jc w:val="right"/>
        <w15:collapsed w:val="false"/>
      </w:pP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8F77CD">
        <w:t xml:space="preserve"> St-330</w:t>
      </w:r>
      <w:r w:rsidR="00C44933" w:rsidRPr="00AB42D5">
        <w:t>/15</w:t>
      </w:r>
      <w:r w:rsidR="00535A37" w:rsidRPr="00AB42D5">
        <w:t>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/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Zadar, Ivana Danila 4., Zadar</w:t>
      </w:r>
      <w:r w:rsidR="00396F04">
        <w:t>, OIB 85821130368</w:t>
      </w:r>
      <w:r>
        <w:t xml:space="preserve"> od 2. studenog 2015. za provedbu skraćenoga stečajnog postupka</w:t>
      </w:r>
      <w:r w:rsidRPr="008C3132">
        <w:t xml:space="preserve"> nad dužnikom</w:t>
      </w:r>
      <w:r>
        <w:t xml:space="preserve"> </w:t>
      </w:r>
      <w:r w:rsidR="008F77CD">
        <w:t xml:space="preserve">KAMEN KAŠTEL d.o.o., Benkovac, </w:t>
      </w:r>
      <w:proofErr w:type="spellStart"/>
      <w:r w:rsidR="008F77CD">
        <w:t>Šopot</w:t>
      </w:r>
      <w:proofErr w:type="spellEnd"/>
      <w:r w:rsidR="008F77CD">
        <w:t xml:space="preserve">, </w:t>
      </w:r>
      <w:proofErr w:type="spellStart"/>
      <w:r w:rsidR="008F77CD">
        <w:t>Šopot</w:t>
      </w:r>
      <w:proofErr w:type="spellEnd"/>
      <w:r w:rsidR="008F77CD">
        <w:t xml:space="preserve"> </w:t>
      </w:r>
      <w:proofErr w:type="spellStart"/>
      <w:r w:rsidR="008F77CD">
        <w:t>bb</w:t>
      </w:r>
      <w:proofErr w:type="spellEnd"/>
      <w:r w:rsidR="008F77CD">
        <w:t>., OIB 42431557633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1C2B01">
        <w:t>5</w:t>
      </w:r>
      <w:r w:rsidR="00CD7763">
        <w:t>. ožujka 2016.</w:t>
      </w:r>
    </w:p>
    <w:p w:rsidRDefault="00AA5237" w:rsidP="00316882" w:rsidR="00AA5237">
      <w:pPr>
        <w:jc w:val="both"/>
      </w:pP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B604B0" w:rsidP="005440C2" w:rsidR="00B604B0">
      <w:pPr>
        <w:jc w:val="center"/>
      </w:pPr>
    </w:p>
    <w:p w:rsidRDefault="001030FD" w:rsidP="005440C2" w:rsidR="001030FD" w:rsidRPr="008C3132">
      <w:pPr>
        <w:jc w:val="center"/>
      </w:pPr>
    </w:p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8F77CD">
        <w:t xml:space="preserve">KAMEN KAŠTEL d.o.o., Benkovac, </w:t>
      </w:r>
      <w:proofErr w:type="spellStart"/>
      <w:r w:rsidR="008F77CD">
        <w:t>Šopot</w:t>
      </w:r>
      <w:proofErr w:type="spellEnd"/>
      <w:r w:rsidR="008F77CD">
        <w:t xml:space="preserve">, </w:t>
      </w:r>
      <w:proofErr w:type="spellStart"/>
      <w:r w:rsidR="008F77CD">
        <w:t>Šopot</w:t>
      </w:r>
      <w:proofErr w:type="spellEnd"/>
      <w:r w:rsidR="008F77CD">
        <w:t xml:space="preserve"> </w:t>
      </w:r>
      <w:proofErr w:type="spellStart"/>
      <w:r w:rsidR="008F77CD">
        <w:t>bb</w:t>
      </w:r>
      <w:proofErr w:type="spellEnd"/>
      <w:r w:rsidR="008F77CD">
        <w:t xml:space="preserve">., OIB 42431557633 </w:t>
      </w:r>
      <w:r w:rsidR="00AB42D5">
        <w:t>s danom 1</w:t>
      </w:r>
      <w:r w:rsidR="001C2B01">
        <w:t>5</w:t>
      </w:r>
      <w:r w:rsidR="00AB42D5">
        <w:t xml:space="preserve">. ožujka 2016. u </w:t>
      </w:r>
      <w:r w:rsidR="00396F04">
        <w:t>15,</w:t>
      </w:r>
      <w:proofErr w:type="spellStart"/>
      <w:r w:rsidR="00396F04">
        <w:t>15</w:t>
      </w:r>
      <w:proofErr w:type="spellEnd"/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396F04">
        <w:t>Ante Gabelica iz Splita, Ruđera Boškovića 7/125., OIB 68765596631.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0E4A68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8F77CD">
        <w:t xml:space="preserve">KAMEN KAŠTEL d.o.o., Benkovac, </w:t>
      </w:r>
      <w:proofErr w:type="spellStart"/>
      <w:r w:rsidR="008F77CD">
        <w:t>Šopot</w:t>
      </w:r>
      <w:proofErr w:type="spellEnd"/>
      <w:r w:rsidR="008F77CD">
        <w:t xml:space="preserve">, </w:t>
      </w:r>
      <w:proofErr w:type="spellStart"/>
      <w:r w:rsidR="008F77CD">
        <w:t>Šopot</w:t>
      </w:r>
      <w:proofErr w:type="spellEnd"/>
      <w:r w:rsidR="008F77CD">
        <w:t xml:space="preserve"> </w:t>
      </w:r>
      <w:proofErr w:type="spellStart"/>
      <w:r w:rsidR="008F77CD">
        <w:t>bb</w:t>
      </w:r>
      <w:proofErr w:type="spellEnd"/>
      <w:r w:rsidR="008F77CD">
        <w:t>., OIB 42431557633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396F04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</w:t>
      </w:r>
      <w:r w:rsidR="001030FD" w:rsidRPr="00572080">
        <w:t>I</w:t>
      </w:r>
      <w:r w:rsidRPr="00572080">
        <w:t>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</w:t>
      </w:r>
      <w:r w:rsidR="00AB42D5">
        <w:lastRenderedPageBreak/>
        <w:t xml:space="preserve">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2. studenog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Pr="00B604B0">
        <w:t xml:space="preserve"> u bitnome navodi da na dan 1. rujna 2015. dužnik u Očevidniku redoslijeda osnova za plaćanje ima evidentirane neizvršene osnove za plaćanje u neprekinutom razdoblju od </w:t>
      </w:r>
      <w:r w:rsidR="008F77CD">
        <w:t>1240</w:t>
      </w:r>
      <w:r w:rsidRPr="00B604B0">
        <w:t xml:space="preserve"> dana u ukupnom iznosu od </w:t>
      </w:r>
      <w:r w:rsidR="008F77CD">
        <w:t>49.762,18</w:t>
      </w:r>
      <w:r w:rsidRPr="00B604B0">
        <w:t xml:space="preserve"> kuna, da nema zaposlenih, </w:t>
      </w:r>
      <w:r w:rsidR="00396F04">
        <w:t xml:space="preserve">te otvoren račun kod OTP Banke Hrvatska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1C2B01">
        <w:t>ovaj sud je 15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>
        <w:t xml:space="preserve">dana 15. </w:t>
      </w:r>
      <w:r w:rsidR="001C2B01">
        <w:t>o</w:t>
      </w:r>
      <w:r>
        <w:t>žujka 2016.</w:t>
      </w:r>
      <w:r w:rsidRPr="00240F6B">
        <w:t xml:space="preserve"> </w:t>
      </w:r>
    </w:p>
    <w:p w:rsidRDefault="00FB721F" w:rsidP="00FB721F" w:rsidR="00FB721F">
      <w:pPr>
        <w:jc w:val="both"/>
      </w:pPr>
    </w:p>
    <w:p w:rsidRDefault="00FB721F" w:rsidP="00FB721F" w:rsidR="000E3B4A" w:rsidRPr="00240F6B">
      <w:pPr>
        <w:jc w:val="right"/>
      </w:pPr>
      <w:r>
        <w:t xml:space="preserve"> </w:t>
      </w:r>
      <w:r w:rsidR="000E3B4A">
        <w:t xml:space="preserve">                        </w:t>
      </w:r>
      <w:r>
        <w:t xml:space="preserve">                         </w:t>
      </w:r>
      <w:r w:rsidR="000E3B4A">
        <w:t xml:space="preserve">Sudska savjetnica                                                                                         </w:t>
      </w:r>
    </w:p>
    <w:p w:rsidRDefault="00FB721F" w:rsidP="00FB721F" w:rsidR="000E3B4A" w:rsidRPr="002A5030">
      <w:pPr>
        <w:jc w:val="right"/>
      </w:pPr>
      <w:r>
        <w:t xml:space="preserve">                        </w:t>
      </w:r>
      <w:r w:rsidR="000E3B4A">
        <w:t xml:space="preserve">                           </w:t>
      </w:r>
      <w:r>
        <w:t xml:space="preserve">                       </w:t>
      </w:r>
      <w:r w:rsidR="000E3B4A">
        <w:t xml:space="preserve"> </w:t>
      </w:r>
      <w:r>
        <w:t xml:space="preserve">                                         </w:t>
      </w:r>
      <w:bookmarkStart w:name="_GoBack" w:id="0"/>
      <w:bookmarkEnd w:id="0"/>
      <w:r w:rsidR="000E3B4A">
        <w:t>Katarina Miletić</w:t>
      </w:r>
      <w:r w:rsidR="00396F04">
        <w:tab/>
      </w:r>
      <w:r w:rsidR="00396F04">
        <w:tab/>
      </w:r>
      <w:r w:rsidR="00396F04">
        <w:tab/>
      </w:r>
      <w:r w:rsidR="000E3B4A">
        <w:tab/>
      </w:r>
      <w:r w:rsidR="000E3B4A"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VI.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2E1" w:rsidR="00DB42E1">
      <w:r>
        <w:separator/>
      </w:r>
    </w:p>
  </w:endnote>
  <w:endnote w:id="0" w:type="continuationSeparator">
    <w:p w:rsidRDefault="00DB42E1" w:rsidR="00DB4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2E1" w:rsidR="00DB42E1">
      <w:r>
        <w:separator/>
      </w:r>
    </w:p>
  </w:footnote>
  <w:footnote w:id="0" w:type="continuationSeparator">
    <w:p w:rsidRDefault="00DB42E1" w:rsidR="00DB42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72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                               </w:t>
    </w:r>
    <w:r w:rsidR="00535A37">
      <w:t>Poslovni broj: 5</w:t>
    </w:r>
    <w:r w:rsidR="00535A37" w:rsidRPr="008C3132">
      <w:t xml:space="preserve"> St-</w:t>
    </w:r>
    <w:r w:rsidR="008F77CD">
      <w:t>330</w:t>
    </w:r>
    <w:r w:rsidR="00535A37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764A2"/>
    <w:rsid w:val="00082765"/>
    <w:rsid w:val="00086EBE"/>
    <w:rsid w:val="0008729C"/>
    <w:rsid w:val="00091D5A"/>
    <w:rsid w:val="000931FC"/>
    <w:rsid w:val="000A0DAE"/>
    <w:rsid w:val="000C0823"/>
    <w:rsid w:val="000C6F34"/>
    <w:rsid w:val="000D04CB"/>
    <w:rsid w:val="000E3B4A"/>
    <w:rsid w:val="000E466C"/>
    <w:rsid w:val="000E4A68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2F7059"/>
    <w:rsid w:val="0031086B"/>
    <w:rsid w:val="0031644E"/>
    <w:rsid w:val="00316882"/>
    <w:rsid w:val="00331E00"/>
    <w:rsid w:val="003325F1"/>
    <w:rsid w:val="0038575A"/>
    <w:rsid w:val="00396F04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514CA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919B3"/>
    <w:rsid w:val="006A0EBB"/>
    <w:rsid w:val="006A5EFE"/>
    <w:rsid w:val="006B4E61"/>
    <w:rsid w:val="006B5DE1"/>
    <w:rsid w:val="006D47A2"/>
    <w:rsid w:val="007206CE"/>
    <w:rsid w:val="00722809"/>
    <w:rsid w:val="0072570A"/>
    <w:rsid w:val="0075628E"/>
    <w:rsid w:val="00785980"/>
    <w:rsid w:val="007C0700"/>
    <w:rsid w:val="007D76E3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C04F94"/>
    <w:rsid w:val="00C1289F"/>
    <w:rsid w:val="00C20CD8"/>
    <w:rsid w:val="00C258BC"/>
    <w:rsid w:val="00C44933"/>
    <w:rsid w:val="00C61524"/>
    <w:rsid w:val="00C758AA"/>
    <w:rsid w:val="00C81A6A"/>
    <w:rsid w:val="00C84E20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42E1"/>
    <w:rsid w:val="00DB5D7B"/>
    <w:rsid w:val="00DD0823"/>
    <w:rsid w:val="00DD118B"/>
    <w:rsid w:val="00DD5973"/>
    <w:rsid w:val="00DD6025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3A54"/>
    <w:rsid w:val="00F87118"/>
    <w:rsid w:val="00FB199B"/>
    <w:rsid w:val="00FB2E35"/>
    <w:rsid w:val="00FB721F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70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70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0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0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0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70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70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0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0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0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St-330/2015-5</izvorni_sadrzaj>
    <derivirana_varijabla naziv="DomainObject.Oznaka_1">St-330/2015-5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2016.</izvorni_sadrzaj>
    <derivirana_varijabla naziv="DomainObject.Predmet.DatumRjesavanja_1">15.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St-330/2015</izvorni_sadrzaj>
    <derivirana_varijabla naziv="DomainObject.Predmet.OznakaBroj_1">St-330/2015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18070123474</izvorni_sadrzaj>
    <derivirana_varijabla naziv="DomainObject.Predmet.PredmetRijesio.Oib_1">18070123474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 KAŠTEL d.o.o. za proizvodnju, promet i usluge</izvorni_sadrzaj>
    <derivirana_varijabla naziv="DomainObject.Predmet.ProtustrankaFormated_1">  KAMEN KAŠTEL d.o.o. za proizvodnju, promet i usluge</derivirana_varijabla>
  </DomainObject.Predmet.ProtustrankaFormated>
  <DomainObject.Predmet.ProtustrankaFormatedOIB>
    <izvorni_sadrzaj>  KAMEN KAŠTEL d.o.o. za proizvodnju, promet i usluge, OIB 42431557633</izvorni_sadrzaj>
    <derivirana_varijabla naziv="DomainObject.Predmet.ProtustrankaFormatedOIB_1">  KAMEN KAŠTEL d.o.o. za proizvodnju, promet i usluge, OIB 42431557633</derivirana_varijabla>
  </DomainObject.Predmet.ProtustrankaFormatedOIB>
  <DomainObject.Predmet.ProtustrankaFormatedWithAdress>
    <izvorni_sadrzaj> KAMEN KAŠTEL d.o.o. za proizvodnju, promet i usluge, Šopot, Šopot bb, 23420 Benkovac</izvorni_sadrzaj>
    <derivirana_varijabla naziv="DomainObject.Predmet.ProtustrankaFormatedWithAdress_1"> KAMEN KAŠTEL d.o.o. za proizvodnju, promet i usluge, Šopot, Šopot bb, 23420 Benkovac</derivirana_varijabla>
  </DomainObject.Predmet.ProtustrankaFormatedWithAdress>
  <DomainObject.Predmet.ProtustrankaFormatedWithAdressOIB>
    <izvorni_sadrzaj> KAMEN KAŠTEL d.o.o. za proizvodnju, promet i usluge, OIB 42431557633, Šopot, Šopot bb, 23420 Benkovac</izvorni_sadrzaj>
    <derivirana_varijabla naziv="DomainObject.Predmet.ProtustrankaFormatedWithAdressOIB_1"> KAMEN KAŠTEL d.o.o. za proizvodnju, promet i usluge, OIB 42431557633, Šopot, Šopot bb, 23420 Benkovac</derivirana_varijabla>
  </DomainObject.Predmet.ProtustrankaFormatedWithAdressOIB>
  <DomainObject.Predmet.ProtustrankaWithAdress>
    <izvorni_sadrzaj>KAMEN KAŠTEL d.o.o. za proizvodnju, promet i usluge Šopot, Šopot bb, 23420 Benkovac</izvorni_sadrzaj>
    <derivirana_varijabla naziv="DomainObject.Predmet.ProtustrankaWithAdress_1">KAMEN KAŠTEL d.o.o. za proizvodnju, promet i usluge Šopot, Šopot bb, 23420 Benkovac</derivirana_varijabla>
  </DomainObject.Predmet.ProtustrankaWithAdress>
  <DomainObject.Predmet.ProtustrankaWithAdressOIB>
    <izvorni_sadrzaj>KAMEN KAŠTEL d.o.o. za proizvodnju, promet i usluge, OIB 42431557633, Šopot, Šopot bb, 23420 Benkovac</izvorni_sadrzaj>
    <derivirana_varijabla naziv="DomainObject.Predmet.ProtustrankaWithAdressOIB_1">KAMEN KAŠTEL d.o.o. za proizvodnju, promet i usluge, OIB 42431557633, Šopot, Šopot bb, 23420 Benkovac</derivirana_varijabla>
  </DomainObject.Predmet.ProtustrankaWithAdressOIB>
  <DomainObject.Predmet.ProtustrankaNazivFormated>
    <izvorni_sadrzaj>KAMEN KAŠTEL d.o.o. za proizvodnju, promet i usluge</izvorni_sadrzaj>
    <derivirana_varijabla naziv="DomainObject.Predmet.ProtustrankaNazivFormated_1">KAMEN KAŠTEL d.o.o. za proizvodnju, promet i usluge</derivirana_varijabla>
  </DomainObject.Predmet.ProtustrankaNazivFormated>
  <DomainObject.Predmet.ProtustrankaNazivFormatedOIB>
    <izvorni_sadrzaj>KAMEN KAŠTEL d.o.o. za proizvodnju, promet i usluge, OIB 42431557633</izvorni_sadrzaj>
    <derivirana_varijabla naziv="DomainObject.Predmet.ProtustrankaNazivFormatedOIB_1">KAMEN KAŠTEL d.o.o. za proizvodnju, promet i usluge, OIB 42431557633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49762.18</izvorni_sadrzaj>
    <derivirana_varijabla naziv="DomainObject.Predmet.TrenutnaVrijednost_1">49762.18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KAMEN KAŠTEL d.o.o. za proizvodnju, promet i usluge</item>
    </izvorni_sadrzaj>
    <derivirana_varijabla naziv="DomainObject.Predmet.ProtuStrankaListFormated_1">
      <item>KAMEN KAŠTEL d.o.o. za proizvodnju, promet i usluge</item>
    </derivirana_varijabla>
  </DomainObject.Predmet.ProtuStrankaListFormated>
  <DomainObject.Predmet.ProtuStrankaListFormatedOIB>
    <izvorni_sadrzaj>
      <item>KAMEN KAŠTEL d.o.o. za proizvodnju, promet i usluge, OIB 42431557633</item>
    </izvorni_sadrzaj>
    <derivirana_varijabla naziv="DomainObject.Predmet.ProtuStrankaListFormatedOIB_1">
      <item>KAMEN KAŠTEL d.o.o. za proizvodnju, promet i usluge, OIB 42431557633</item>
    </derivirana_varijabla>
  </DomainObject.Predmet.ProtuStrankaListFormatedOIB>
  <DomainObject.Predmet.ProtuStrankaListFormatedWithAdress>
    <izvorni_sadrzaj>
      <item>KAMEN KAŠTEL d.o.o. za proizvodnju, promet i usluge, Šopot, Šopot bb, 23420 Benkovac</item>
    </izvorni_sadrzaj>
    <derivirana_varijabla naziv="DomainObject.Predmet.ProtuStrankaListFormatedWithAdress_1">
      <item>KAMEN KAŠTEL d.o.o. za proizvodnju, promet i usluge, Šopot, Šopot bb, 23420 Benkovac</item>
    </derivirana_varijabla>
  </DomainObject.Predmet.ProtuStrankaListFormatedWithAdress>
  <DomainObject.Predmet.ProtuStrankaListFormatedWithAdressOIB>
    <izvorni_sadrzaj>
      <item>KAMEN KAŠTEL d.o.o. za proizvodnju, promet i usluge, OIB 42431557633, Šopot, Šopot bb, 23420 Benkovac</item>
    </izvorni_sadrzaj>
    <derivirana_varijabla naziv="DomainObject.Predmet.ProtuStrankaListFormatedWithAdressOIB_1">
      <item>KAMEN KAŠTEL d.o.o. za proizvodnju, promet i usluge, OIB 42431557633, Šopot, Šopot bb, 23420 Benkovac</item>
    </derivirana_varijabla>
  </DomainObject.Predmet.ProtuStrankaListFormatedWithAdressOIB>
  <DomainObject.Predmet.ProtuStrankaListNazivFormated>
    <izvorni_sadrzaj>
      <item>KAMEN KAŠTEL d.o.o. za proizvodnju, promet i usluge</item>
    </izvorni_sadrzaj>
    <derivirana_varijabla naziv="DomainObject.Predmet.ProtuStrankaListNazivFormated_1">
      <item>KAMEN KAŠTEL d.o.o. za proizvodnju, promet i usluge</item>
    </derivirana_varijabla>
  </DomainObject.Predmet.ProtuStrankaListNazivFormated>
  <DomainObject.Predmet.ProtuStrankaListNazivFormatedOIB>
    <izvorni_sadrzaj>
      <item>KAMEN KAŠTEL d.o.o. za proizvodnju, promet i usluge, OIB 42431557633</item>
    </izvorni_sadrzaj>
    <derivirana_varijabla naziv="DomainObject.Predmet.ProtuStrankaListNazivFormatedOIB_1">
      <item>KAMEN KAŠTEL d.o.o. za proizvodnju, promet i usluge, OIB 42431557633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St-330/2015-5</izvorni_sadrzaj>
    <derivirana_varijabla naziv="DomainObject.PoslovniBrojDokumenta_1">St-330/2015-5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KAMEN KAŠTEL d.o.o. za proizvodnju, promet i usluge</izvorni_sadrzaj>
    <derivirana_varijabla naziv="DomainObject.Predmet.ProtustrankaIDrugi_1">KAMEN KAŠTEL d.o.o. za proizvodnju, promet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KAMEN KAŠTEL d.o.o. za proizvodnju, promet i usluge, OIB 42431557633, Šopot, Šopot bb, 23420 Benkovac</izvorni_sadrzaj>
    <derivirana_varijabla naziv="DomainObject.Predmet.ProtustrankaIDrugiAdressOIB_1">KAMEN KAŠTEL d.o.o. za proizvodnju, promet i usluge, OIB 42431557633, Šopot, Šopot bb,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2016.</izvorni_sadrzaj>
    <derivirana_varijabla naziv="DomainObject.Predmet.OdlukaRjesenje.DatumDonosenjaOdluke_1">15.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St-330/2015-5</izvorni_sadrzaj>
    <derivirana_varijabla naziv="DomainObject.Predmet.OdlukaRjesenje.Oznaka_1">St-330/2015-5</derivirana_varijabla>
  </DomainObject.Predmet.OdlukaRjesenje.Oznaka>
  <DomainObject.Predmet.SudioniciListNaziv>
    <izvorni_sadrzaj>
      <item>FINA</item>
      <item>KAMEN KAŠTEL d.o.o. za proizvodnju, promet i usluge</item>
    </izvorni_sadrzaj>
    <derivirana_varijabla naziv="DomainObject.Predmet.SudioniciListNaziv_1">
      <item>FINA</item>
      <item>KAMEN KAŠTEL d.o.o. za proizvodnju, promet i usluge</item>
    </derivirana_varijabla>
  </DomainObject.Predmet.SudioniciListNaziv>
  <DomainObject.Predmet.SudioniciListAdressOIB>
    <izvorni_sadrzaj>
      <item>FINA, OIB 85821130368</item>
      <item>KAMEN KAŠTEL d.o.o. za proizvodnju, promet i usluge, OIB 42431557633, Šopot, Šopot bb,23420 Benkovac</item>
    </izvorni_sadrzaj>
    <derivirana_varijabla naziv="DomainObject.Predmet.SudioniciListAdressOIB_1">
      <item>FINA, OIB 85821130368</item>
      <item>KAMEN KAŠTEL d.o.o. za proizvodnju, promet i usluge, OIB 42431557633, Šopot, Šopot bb,23420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42431557633</item>
    </izvorni_sadrzaj>
    <derivirana_varijabla naziv="DomainObject.Predmet.SudioniciListNazivOIB_1">
      <item>, OIB 85821130368</item>
      <item>, OIB 42431557633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863</properties:Words>
  <properties:Characters>4712</properties:Characters>
  <properties:Lines>125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2016-03-10T09:12:00Z</dcterms:created>
  <dc:creator>Administrator</dc:creator>
  <cp:lastModifiedBy>wsadmin</cp:lastModifiedBy>
  <cp:lastPrinted>2016-03-15T14:17:00Z</cp:lastPrinted>
  <dcterms:modified xmlns:xsi="http://www.w3.org/2001/XMLSchema-instance" xsi:type="dcterms:W3CDTF">2016-03-15T14:18:00Z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St-330/2015-5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