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5a5d" w14:paraId="4b95a5d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B127DF" w:rsidP="004D2423" w:rsidR="00E93CEF">
      <w:pPr>
        <w:jc w:val="right"/>
      </w:pPr>
      <w:r>
        <w:t>17 St-84</w:t>
      </w:r>
      <w:r w:rsidR="004D2423" w:rsidRPr="004D2423">
        <w:t>4/1</w:t>
      </w:r>
      <w:r w:rsidR="004D2423">
        <w:t>9</w:t>
      </w:r>
    </w:p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B127DF">
        <w:t>84</w:t>
      </w:r>
      <w:r w:rsidR="004D2423">
        <w:t>4/19</w:t>
      </w:r>
      <w:r>
        <w:t>, temelj</w:t>
      </w:r>
      <w:r w:rsidR="00D4067E">
        <w:t>em</w:t>
      </w:r>
      <w:r>
        <w:t xml:space="preserve"> odredbe čl. 430. Stečajnog zakona („Narodne novine“ br. 71/15</w:t>
      </w:r>
      <w:r w:rsidR="00B80744">
        <w:t>, 104/17</w:t>
      </w:r>
      <w:r w:rsidR="00277257">
        <w:t>, dalje: SZ</w:t>
      </w:r>
      <w:r>
        <w:t xml:space="preserve">), dana </w:t>
      </w:r>
      <w:r w:rsidR="005F30D7">
        <w:t>16</w:t>
      </w:r>
      <w:r w:rsidR="00E37495">
        <w:t xml:space="preserve">. </w:t>
      </w:r>
      <w:r w:rsidR="004D2423">
        <w:t>svibnj</w:t>
      </w:r>
      <w:r w:rsidR="005F30D7">
        <w:t>a</w:t>
      </w:r>
      <w:r w:rsidR="00E37495">
        <w:t xml:space="preserve"> 201</w:t>
      </w:r>
      <w:r w:rsidR="001B02D0">
        <w:t>9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B127DF">
        <w:t>MM-PEPE USLUGE j.d.o.o. iz Sesveta (Grad Zagreb), Kobiljačka cesta 77</w:t>
      </w:r>
      <w:r w:rsidR="00277257">
        <w:t xml:space="preserve">, OIB: </w:t>
      </w:r>
      <w:r w:rsidR="00B127DF">
        <w:t>00823843702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127DF" w:rsidRPr="00A81F19">
        <w:t>20.423,36</w:t>
      </w:r>
      <w:r w:rsidR="00B127DF">
        <w:t xml:space="preserve"> </w:t>
      </w:r>
      <w:r>
        <w:t>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16</w:t>
      </w:r>
      <w:r w:rsidR="00E37495">
        <w:t xml:space="preserve">. </w:t>
      </w:r>
      <w:r w:rsidR="003F457F">
        <w:t>svibnj</w:t>
      </w:r>
      <w:r w:rsidR="00E37495">
        <w:t>a 201</w:t>
      </w:r>
      <w:r w:rsidR="001B02D0">
        <w:t>9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E767C9">
        <w:rPr>
          <w:lang w:val="da-DK"/>
        </w:rPr>
        <w:t>,v.r.</w:t>
      </w:r>
    </w:p>
    <w:p w:rsidRDefault="00E767C9" w:rsidP="00EA1774" w:rsidR="00E767C9">
      <w:pPr>
        <w:ind w:firstLine="708" w:left="5664"/>
        <w:jc w:val="right"/>
        <w:rPr>
          <w:lang w:val="da-DK"/>
        </w:rPr>
      </w:pPr>
    </w:p>
    <w:p w:rsidRDefault="00E767C9" w:rsidP="00EA1774" w:rsidR="00E767C9">
      <w:pPr>
        <w:ind w:firstLine="708" w:left="5664"/>
        <w:jc w:val="right"/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E767C9" w:rsidP="00EA1774" w:rsidR="00E767C9">
      <w:pPr>
        <w:ind w:firstLine="708" w:left="5664"/>
        <w:jc w:val="right"/>
        <w:rPr>
          <w:lang w:val="da-DK"/>
        </w:rPr>
      </w:pPr>
      <w:r>
        <w:rPr>
          <w:lang w:val="da-DK"/>
        </w:rPr>
        <w:t>Tihomir Vučić</w:t>
      </w:r>
    </w:p>
    <w:p w:rsidRDefault="00E93CEF" w:rsidP="00367106" w:rsidR="00E93CEF">
      <w:pPr>
        <w:jc w:val="right"/>
      </w:pPr>
    </w:p>
    <w:p w:rsidRDefault="007644BB" w:rsidR="007644BB"/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EF4" w:rsidP="00946EF1" w:rsidR="00A83EF4">
      <w:r>
        <w:separator/>
      </w:r>
    </w:p>
  </w:endnote>
  <w:endnote w:id="0" w:type="continuationSeparator">
    <w:p w:rsidRDefault="00A83EF4" w:rsidP="00946EF1" w:rsidR="00A83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EF4" w:rsidP="00946EF1" w:rsidR="00A83EF4">
      <w:r>
        <w:separator/>
      </w:r>
    </w:p>
  </w:footnote>
  <w:footnote w:id="0" w:type="continuationSeparator">
    <w:p w:rsidRDefault="00A83EF4" w:rsidP="00946EF1" w:rsidR="00A83EF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15774D"/>
    <w:rsid w:val="001B02D0"/>
    <w:rsid w:val="001E7687"/>
    <w:rsid w:val="00212CD6"/>
    <w:rsid w:val="00277257"/>
    <w:rsid w:val="002F4FC7"/>
    <w:rsid w:val="00367106"/>
    <w:rsid w:val="003C3C9B"/>
    <w:rsid w:val="003F457F"/>
    <w:rsid w:val="00450457"/>
    <w:rsid w:val="004D2423"/>
    <w:rsid w:val="00545FE2"/>
    <w:rsid w:val="005F30D7"/>
    <w:rsid w:val="00646C55"/>
    <w:rsid w:val="007644BB"/>
    <w:rsid w:val="0088139D"/>
    <w:rsid w:val="008A170A"/>
    <w:rsid w:val="008B5423"/>
    <w:rsid w:val="00946EF1"/>
    <w:rsid w:val="00981AF9"/>
    <w:rsid w:val="00A83EF4"/>
    <w:rsid w:val="00B127DF"/>
    <w:rsid w:val="00B80744"/>
    <w:rsid w:val="00BA085A"/>
    <w:rsid w:val="00D300A7"/>
    <w:rsid w:val="00D4067E"/>
    <w:rsid w:val="00E37495"/>
    <w:rsid w:val="00E767C9"/>
    <w:rsid w:val="00E93CEF"/>
    <w:rsid w:val="00EA1774"/>
    <w:rsid w:val="00FC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F6BF0E5"/>
  <w15:docId w15:val="{9C4AD646-923B-476E-80BD-A92B26488E1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7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7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St-844/2019</izvorni_sadrzaj>
    <derivirana_varijabla naziv="DomainObject.Predmet.OznakaBroj_1">St-844/2019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MM-PEPE USLUGE j.d.o.o. za trgovinu i usluge</izvorni_sadrzaj>
    <derivirana_varijabla naziv="DomainObject.Predmet.ProtustrankaFormated_1">  MM-PEPE USLUGE j.d.o.o. za trgovinu i usluge</derivirana_varijabla>
  </DomainObject.Predmet.ProtustrankaFormated>
  <DomainObject.Predmet.ProtustrankaFormatedOIB>
    <izvorni_sadrzaj>  MM-PEPE USLUGE j.d.o.o. za trgovinu i usluge, OIB 00823843702</izvorni_sadrzaj>
    <derivirana_varijabla naziv="DomainObject.Predmet.ProtustrankaFormatedOIB_1">  MM-PEPE USLUGE j.d.o.o. za trgovinu i usluge, OIB 00823843702</derivirana_varijabla>
  </DomainObject.Predmet.ProtustrankaFormatedOIB>
  <DomainObject.Predmet.ProtustrankaFormatedWithAdress>
    <izvorni_sadrzaj> MM-PEPE USLUGE j.d.o.o. za trgovinu i usluge, Kobiljačka cesta 77, 10360 Sesvete</izvorni_sadrzaj>
    <derivirana_varijabla naziv="DomainObject.Predmet.ProtustrankaFormatedWithAdress_1"> MM-PEPE USLUGE j.d.o.o. za trgovinu i usluge, Kobiljačka cesta 77, 10360 Sesvete</derivirana_varijabla>
  </DomainObject.Predmet.ProtustrankaFormatedWithAdress>
  <DomainObject.Predmet.ProtustrankaFormatedWithAdressOIB>
    <izvorni_sadrzaj> MM-PEPE USLUGE j.d.o.o. za trgovinu i usluge, OIB 00823843702, Kobiljačka cesta 77, 10360 Sesvete</izvorni_sadrzaj>
    <derivirana_varijabla naziv="DomainObject.Predmet.ProtustrankaFormatedWithAdressOIB_1"> MM-PEPE USLUGE j.d.o.o. za trgovinu i usluge, OIB 00823843702, Kobiljačka cesta 77, 10360 Sesvete</derivirana_varijabla>
  </DomainObject.Predmet.ProtustrankaFormatedWithAdressOIB>
  <DomainObject.Predmet.ProtustrankaWithAdress>
    <izvorni_sadrzaj>MM-PEPE USLUGE j.d.o.o. za trgovinu i usluge Kobiljačka cesta 77, 10360 Sesvete</izvorni_sadrzaj>
    <derivirana_varijabla naziv="DomainObject.Predmet.ProtustrankaWithAdress_1">MM-PEPE USLUGE j.d.o.o. za trgovinu i usluge Kobiljačka cesta 77, 10360 Sesvete</derivirana_varijabla>
  </DomainObject.Predmet.ProtustrankaWithAdress>
  <DomainObject.Predmet.ProtustrankaWithAdressOIB>
    <izvorni_sadrzaj>MM-PEPE USLUGE j.d.o.o. za trgovinu i usluge, OIB 00823843702, Kobiljačka cesta 77, 10360 Sesvete</izvorni_sadrzaj>
    <derivirana_varijabla naziv="DomainObject.Predmet.ProtustrankaWithAdressOIB_1">MM-PEPE USLUGE j.d.o.o. za trgovinu i usluge, OIB 00823843702, Kobiljačka cesta 77, 10360 Sesvete</derivirana_varijabla>
  </DomainObject.Predmet.ProtustrankaWithAdressOIB>
  <DomainObject.Predmet.ProtustrankaNazivFormated>
    <izvorni_sadrzaj>MM-PEPE USLUGE j.d.o.o. za trgovinu i usluge</izvorni_sadrzaj>
    <derivirana_varijabla naziv="DomainObject.Predmet.ProtustrankaNazivFormated_1">MM-PEPE USLUGE j.d.o.o. za trgovinu i usluge</derivirana_varijabla>
  </DomainObject.Predmet.ProtustrankaNazivFormated>
  <DomainObject.Predmet.ProtustrankaNazivFormatedOIB>
    <izvorni_sadrzaj>MM-PEPE USLUGE j.d.o.o. za trgovinu i usluge, OIB 00823843702</izvorni_sadrzaj>
    <derivirana_varijabla naziv="DomainObject.Predmet.ProtustrankaNazivFormatedOIB_1">MM-PEPE USLUGE j.d.o.o. za trgovinu i usluge, OIB 00823843702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MM-PEPE USLUGE j.d.o.o. za trgovinu i usluge</item>
    </izvorni_sadrzaj>
    <derivirana_varijabla naziv="DomainObject.Predmet.ProtuStrankaListFormated_1">
      <item>MM-PEPE USLUGE j.d.o.o. za trgovinu i usluge</item>
    </derivirana_varijabla>
  </DomainObject.Predmet.ProtuStrankaListFormated>
  <DomainObject.Predmet.ProtuStrankaListFormatedOIB>
    <izvorni_sadrzaj>
      <item>MM-PEPE USLUGE j.d.o.o. za trgovinu i usluge, OIB 00823843702</item>
    </izvorni_sadrzaj>
    <derivirana_varijabla naziv="DomainObject.Predmet.ProtuStrankaListFormatedOIB_1">
      <item>MM-PEPE USLUGE j.d.o.o. za trgovinu i usluge, OIB 00823843702</item>
    </derivirana_varijabla>
  </DomainObject.Predmet.ProtuStrankaListFormatedOIB>
  <DomainObject.Predmet.ProtuStrankaListFormatedWithAdress>
    <izvorni_sadrzaj>
      <item>MM-PEPE USLUGE j.d.o.o. za trgovinu i usluge, Kobiljačka cesta 77, 10360 Sesvete</item>
    </izvorni_sadrzaj>
    <derivirana_varijabla naziv="DomainObject.Predmet.ProtuStrankaListFormatedWithAdress_1">
      <item>MM-PEPE USLUGE j.d.o.o. za trgovinu i usluge, Kobiljačka cesta 77, 10360 Sesvete</item>
    </derivirana_varijabla>
  </DomainObject.Predmet.ProtuStrankaListFormatedWithAdress>
  <DomainObject.Predmet.ProtuStrankaListFormatedWithAdressOIB>
    <izvorni_sadrzaj>
      <item>MM-PEPE USLUGE j.d.o.o. za trgovinu i usluge, OIB 00823843702, Kobiljačka cesta 77, 10360 Sesvete</item>
    </izvorni_sadrzaj>
    <derivirana_varijabla naziv="DomainObject.Predmet.ProtuStrankaListFormatedWithAdressOIB_1">
      <item>MM-PEPE USLUGE j.d.o.o. za trgovinu i usluge, OIB 00823843702, Kobiljačka cesta 77, 10360 Sesvete</item>
    </derivirana_varijabla>
  </DomainObject.Predmet.ProtuStrankaListFormatedWithAdressOIB>
  <DomainObject.Predmet.ProtuStrankaListNazivFormated>
    <izvorni_sadrzaj>
      <item>MM-PEPE USLUGE j.d.o.o. za trgovinu i usluge</item>
    </izvorni_sadrzaj>
    <derivirana_varijabla naziv="DomainObject.Predmet.ProtuStrankaListNazivFormated_1">
      <item>MM-PEPE USLUGE j.d.o.o. za trgovinu i usluge</item>
    </derivirana_varijabla>
  </DomainObject.Predmet.ProtuStrankaListNazivFormated>
  <DomainObject.Predmet.ProtuStrankaListNazivFormatedOIB>
    <izvorni_sadrzaj>
      <item>MM-PEPE USLUGE j.d.o.o. za trgovinu i usluge, OIB 00823843702</item>
    </izvorni_sadrzaj>
    <derivirana_varijabla naziv="DomainObject.Predmet.ProtuStrankaListNazivFormatedOIB_1">
      <item>MM-PEPE USLUGE j.d.o.o. za trgovinu i usluge, OIB 00823843702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MM-PEPE USLUGE j.d.o.o. za trgovinu i usluge</izvorni_sadrzaj>
    <derivirana_varijabla naziv="DomainObject.Predmet.ProtustrankaIDrugi_1">MM-PEPE USLUGE j.d.o.o.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MM-PEPE USLUGE j.d.o.o. za trgovinu i usluge, OIB 00823843702, Kobiljačka cesta 77, 10360 Sesvete</izvorni_sadrzaj>
    <derivirana_varijabla naziv="DomainObject.Predmet.ProtustrankaIDrugiAdressOIB_1">MM-PEPE USLUGE j.d.o.o. za trgovinu i usluge, OIB 00823843702, Kobiljačka cesta 77,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MM-PEPE USLUGE j.d.o.o. za trgovinu i usluge</item>
    </izvorni_sadrzaj>
    <derivirana_varijabla naziv="DomainObject.Predmet.SudioniciListNaziv_1">
      <item>FINA Regionalni centar Zagreb</item>
      <item>MM-PEPE USLUGE j.d.o.o. za trgovinu i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MM-PEPE USLUGE j.d.o.o. za trgovinu i usluge, OIB 00823843702, Kobiljačka cesta 77,10360 Sesvete</item>
    </izvorni_sadrzaj>
    <derivirana_varijabla naziv="DomainObject.Predmet.SudioniciListAdressOIB_1">
      <item>FINA Regionalni centar Zagreb, OIB 85821130368, Trg svibanjskih žrtava 1995 br. 1,10000 Zagreb</item>
      <item>MM-PEPE USLUGE j.d.o.o. za trgovinu i usluge, OIB 00823843702, Kobiljačka cesta 77,10360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00823843702</item>
    </izvorni_sadrzaj>
    <derivirana_varijabla naziv="DomainObject.Predmet.SudioniciListNazivOIB_1">
      <item>, OIB 85821130368</item>
      <item>, OIB 00823843702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1391</properties:Characters>
  <properties:Lines>45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dcterms:modified xmlns:xsi="http://www.w3.org/2001/XMLSchema-instance" xsi:type="dcterms:W3CDTF">2019-05-17T06:41:00Z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