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ad75" w14:paraId="ffdad7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2929FD">
        <w:rPr>
          <w:szCs w:val="20"/>
        </w:rPr>
        <w:t>2805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2929FD">
        <w:rPr>
          <w:lang w:val="pt-BR"/>
        </w:rPr>
        <w:t xml:space="preserve">AGROPOS, d.o.o., Zagreb, Ilica 205a, OIB: </w:t>
      </w:r>
      <w:proofErr w:type="spellStart"/>
      <w:r w:rsidR="002929FD">
        <w:t>46617295506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2929FD" w:rsidP="009B01DE" w:rsidR="002929FD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CF4810">
        <w:t>osobi ovlaštenoj</w:t>
      </w:r>
      <w:r w:rsidR="00CF4810" w:rsidRPr="0041101F">
        <w:t xml:space="preserve"> za zastupanje dužnika</w:t>
      </w:r>
      <w:r w:rsidR="00CF4810">
        <w:t xml:space="preserve"> </w:t>
      </w:r>
      <w:r w:rsidR="001314E8" w:rsidRPr="00787E29">
        <w:t>Fabijan</w:t>
      </w:r>
      <w:r w:rsidR="001314E8">
        <w:t>u</w:t>
      </w:r>
      <w:r w:rsidR="001314E8" w:rsidRPr="00787E29">
        <w:t xml:space="preserve"> </w:t>
      </w:r>
      <w:proofErr w:type="spellStart"/>
      <w:r w:rsidR="001314E8" w:rsidRPr="00787E29">
        <w:t>Gjergjaj</w:t>
      </w:r>
      <w:r w:rsidR="001314E8">
        <w:t>u</w:t>
      </w:r>
      <w:proofErr w:type="spellEnd"/>
      <w:r w:rsidR="001314E8" w:rsidRPr="00787E29">
        <w:t xml:space="preserve">, Zagreb, </w:t>
      </w:r>
      <w:proofErr w:type="spellStart"/>
      <w:r w:rsidR="001314E8" w:rsidRPr="00787E29">
        <w:t>Završje</w:t>
      </w:r>
      <w:proofErr w:type="spellEnd"/>
      <w:r w:rsidR="001314E8" w:rsidRPr="00787E29">
        <w:t xml:space="preserve"> </w:t>
      </w:r>
      <w:proofErr w:type="spellStart"/>
      <w:r w:rsidR="001314E8" w:rsidRPr="00787E29">
        <w:t>78</w:t>
      </w:r>
      <w:proofErr w:type="spellEnd"/>
      <w:r w:rsidR="001314E8" w:rsidRPr="00787E29">
        <w:t xml:space="preserve">, </w:t>
      </w:r>
      <w:proofErr w:type="spellStart"/>
      <w:r w:rsidR="001314E8" w:rsidRPr="00787E29">
        <w:t>OIB</w:t>
      </w:r>
      <w:proofErr w:type="spellEnd"/>
      <w:r w:rsidR="001314E8" w:rsidRPr="00787E29">
        <w:t xml:space="preserve">: </w:t>
      </w:r>
      <w:proofErr w:type="spellStart"/>
      <w:r w:rsidR="001314E8" w:rsidRPr="00787E29">
        <w:t>33679871692</w:t>
      </w:r>
      <w:proofErr w:type="spellEnd"/>
      <w:r w:rsidR="00CF4810" w:rsidRPr="00844A99">
        <w:t xml:space="preserve">, u roku od 8 dana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1314E8">
        <w:t>22</w:t>
      </w:r>
      <w:proofErr w:type="spellEnd"/>
      <w:r w:rsidR="00114C93">
        <w:t xml:space="preserve">. </w:t>
      </w:r>
      <w:r w:rsidR="001314E8">
        <w:t>ožujka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3E62EA">
        <w:t>26</w:t>
      </w:r>
      <w:proofErr w:type="spellEnd"/>
      <w:r w:rsidR="00CF4810">
        <w:t xml:space="preserve">. </w:t>
      </w:r>
      <w:r w:rsidR="003E62EA">
        <w:t>travnja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3E62EA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1E1723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1E1723" w:rsidP="001E1723" w:rsidR="001E172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E1723" w:rsidP="001E1723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5617"/>
    <w:rsid w:val="00114C93"/>
    <w:rsid w:val="001314E8"/>
    <w:rsid w:val="00157C9F"/>
    <w:rsid w:val="00193353"/>
    <w:rsid w:val="001960F6"/>
    <w:rsid w:val="00197AB2"/>
    <w:rsid w:val="001B1C0D"/>
    <w:rsid w:val="001B2479"/>
    <w:rsid w:val="001E1723"/>
    <w:rsid w:val="001F78EC"/>
    <w:rsid w:val="0020014E"/>
    <w:rsid w:val="0023071D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3BD0"/>
    <w:rsid w:val="00383F00"/>
    <w:rsid w:val="003C7416"/>
    <w:rsid w:val="003E62EA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St-2805/2016-18</izvorni_sadrzaj>
    <derivirana_varijabla naziv="DomainObject.Oznaka_1">St-2805/2016-18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Fabijan Gjergjaj</izvorni_sadrzaj>
    <derivirana_varijabla naziv="DomainObject.Predmet.StrankaFormated_1">  FINA Regionalni centar Zagreb; Fabijan Gjergjaj</derivirana_varijabla>
  </DomainObject.Predmet.StrankaFormated>
  <DomainObject.Predmet.StrankaFormatedOIB>
    <izvorni_sadrzaj>  FINA Regionalni centar Zagreb, OIB 85821130368; Fabijan Gjergjaj, OIB 33679871692</izvorni_sadrzaj>
    <derivirana_varijabla naziv="DomainObject.Predmet.StrankaFormatedOIB_1">  FINA Regionalni centar Zagreb, OIB 85821130368; Fabijan Gjergjaj, OIB 33679871692</derivirana_varijabla>
  </DomainObject.Predmet.StrankaFormatedOIB>
  <DomainObject.Predmet.StrankaFormatedWithAdress>
    <izvorni_sadrzaj> FINA Regionalni centar Zagreb, Trg svibanjskih žrtava 1995. br. 1, 10000 Zagreb; Fabijan Gjergjaj, Ivanečka 21a, 10000 Zagreb</izvorni_sadrzaj>
    <derivirana_varijabla naziv="DomainObject.Predmet.StrankaFormatedWithAdress_1"> FINA Regionalni centar Zagreb, Trg svibanjskih žrtava 1995. br. 1, 10000 Zagreb; Fabijan Gjergjaj, Ivanečka 21a, 10000 Zagreb</derivirana_varijabla>
  </DomainObject.Predmet.StrankaFormatedWithAdress>
  <DomainObject.Predmet.StrankaFormatedWithAdressOIB>
    <izvorni_sadrzaj> FINA Regionalni centar Zagreb, OIB 85821130368, Trg svibanjskih žrtava 1995. br. 1, 10000 Zagreb; Fabijan Gjergjaj, OIB 33679871692, Ivanečka 21a, 10000 Zagreb</izvorni_sadrzaj>
    <derivirana_varijabla naziv="DomainObject.Predmet.StrankaFormatedWithAdressOIB_1"> FINA Regionalni centar Zagreb, OIB 85821130368, Trg svibanjskih žrtava 1995. br. 1, 10000 Zagreb; Fabijan Gjergjaj, OIB 33679871692, Ivanečka 21a, 10000 Zagreb</derivirana_varijabla>
  </DomainObject.Predmet.StrankaFormatedWithAdressOIB>
  <DomainObject.Predmet.StrankaWithAdress>
    <izvorni_sadrzaj>FINA Regionalni centar Zagreb Trg svibanjskih žrtava 1995. br. 1,10000 Zagreb,Fabijan Gjergjaj Ivanečka 21a,10000 Zagreb</izvorni_sadrzaj>
    <derivirana_varijabla naziv="DomainObject.Predmet.StrankaWithAdress_1">FINA Regionalni centar Zagreb Trg svibanjskih žrtava 1995. br. 1,10000 Zagreb,Fabijan Gjergjaj Ivanečka 21a,10000 Zagreb</derivirana_varijabla>
  </DomainObject.Predmet.StrankaWithAdress>
  <DomainObject.Predmet.StrankaWithAdressOIB>
    <izvorni_sadrzaj>FINA Regionalni centar Zagreb, OIB 85821130368, Trg svibanjskih žrtava 1995. br. 1,10000 Zagreb,Fabijan Gjergjaj, OIB 33679871692, Ivanečka 21a,10000 Zagreb</izvorni_sadrzaj>
    <derivirana_varijabla naziv="DomainObject.Predmet.StrankaWithAdressOIB_1">FINA Regionalni centar Zagreb, OIB 85821130368, Trg svibanjskih žrtava 1995. br. 1,10000 Zagreb,Fabijan Gjergjaj, OIB 33679871692, Ivanečka 21a,10000 Zagreb</derivirana_varijabla>
  </DomainObject.Predmet.StrankaWithAdressOIB>
  <DomainObject.Predmet.StrankaNazivFormated>
    <izvorni_sadrzaj>FINA Regionalni centar Zagreb,Fabijan Gjergjaj</izvorni_sadrzaj>
    <derivirana_varijabla naziv="DomainObject.Predmet.StrankaNazivFormated_1">FINA Regionalni centar Zagreb,Fabijan Gjergjaj</derivirana_varijabla>
  </DomainObject.Predmet.StrankaNazivFormated>
  <DomainObject.Predmet.StrankaNazivFormatedOIB>
    <izvorni_sadrzaj>FINA Regionalni centar Zagreb, OIB 85821130368,Fabijan Gjergjaj, OIB 33679871692</izvorni_sadrzaj>
    <derivirana_varijabla naziv="DomainObject.Predmet.StrankaNazivFormatedOIB_1">FINA Regionalni centar Zagreb, OIB 85821130368,Fabijan Gjergjaj, OIB 33679871692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Fabijan Gjergjaj</item>
    </izvorni_sadrzaj>
    <derivirana_varijabla naziv="DomainObject.Predmet.StrankaListFormated_1">
      <item>FINA Regionalni centar Zagreb</item>
      <item>Fabijan Gjergjaj</item>
    </derivirana_varijabla>
  </DomainObject.Predmet.StrankaListFormated>
  <DomainObject.Predmet.StrankaListFormatedOIB>
    <izvorni_sadrzaj>
      <item>FINA Regionalni centar Zagreb, OIB 85821130368</item>
      <item>Fabijan Gjergjaj, OIB 33679871692</item>
    </izvorni_sadrzaj>
    <derivirana_varijabla naziv="DomainObject.Predmet.StrankaListFormatedOIB_1">
      <item>FINA Regionalni centar Zagreb, OIB 85821130368</item>
      <item>Fabijan Gjergjaj, OIB 33679871692</item>
    </derivirana_varijabla>
  </DomainObject.Predmet.StrankaListFormatedOIB>
  <DomainObject.Predmet.StrankaListFormatedWithAdress>
    <izvorni_sadrzaj>
      <item>FINA Regionalni centar Zagreb, Trg svibanjskih žrtava 1995. br. 1, 10000 Zagreb</item>
      <item>Fabijan Gjergjaj, Ivanečka 21a, 10000 Zagreb</item>
    </izvorni_sadrzaj>
    <derivirana_varijabla naziv="DomainObject.Predmet.StrankaListFormatedWithAdress_1">
      <item>FINA Regionalni centar Zagreb, Trg svibanjskih žrtava 1995. br. 1, 10000 Zagreb</item>
      <item>Fabijan Gjergjaj, Ivanečka 21a,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Fabijan Gjergjaj, OIB 33679871692, Ivanečka 21a, 10000 Zagreb</item>
    </izvorni_sadrzaj>
    <derivirana_varijabla naziv="DomainObject.Predmet.StrankaListFormatedWithAdressOIB_1">
      <item>FINA Regionalni centar Zagreb, OIB 85821130368, Trg svibanjskih žrtava 1995. br. 1, 10000 Zagreb</item>
      <item>Fabijan Gjergjaj, OIB 33679871692, Ivanečka 21a, 10000 Zagreb</item>
    </derivirana_varijabla>
  </DomainObject.Predmet.StrankaListFormatedWithAdressOIB>
  <DomainObject.Predmet.StrankaListNazivFormated>
    <izvorni_sadrzaj>
      <item>FINA Regionalni centar Zagreb</item>
      <item>Fabijan Gjergjaj</item>
    </izvorni_sadrzaj>
    <derivirana_varijabla naziv="DomainObject.Predmet.StrankaListNazivFormated_1">
      <item>FINA Regionalni centar Zagreb</item>
      <item>Fabijan Gjergjaj</item>
    </derivirana_varijabla>
  </DomainObject.Predmet.StrankaListNazivFormated>
  <DomainObject.Predmet.StrankaListNazivFormatedOIB>
    <izvorni_sadrzaj>
      <item>FINA Regionalni centar Zagreb, OIB 85821130368</item>
      <item>Fabijan Gjergjaj, OIB 33679871692</item>
    </izvorni_sadrzaj>
    <derivirana_varijabla naziv="DomainObject.Predmet.StrankaListNazivFormatedOIB_1">
      <item>FINA Regionalni centar Zagreb, OIB 85821130368</item>
      <item>Fabijan Gjergjaj, OIB 33679871692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>
      <item>Fabijan Gjergjaj</item>
    </izvorni_sadrzaj>
    <derivirana_varijabla naziv="DomainObject.Predmet.OstaliListFormated_1">
      <item>Fabijan Gjergjaj</item>
    </derivirana_varijabla>
  </DomainObject.Predmet.OstaliListFormated>
  <DomainObject.Predmet.OstaliListFormatedOIB>
    <izvorni_sadrzaj>
      <item>Fabijan Gjergjaj, OIB 33679871692</item>
    </izvorni_sadrzaj>
    <derivirana_varijabla naziv="DomainObject.Predmet.OstaliListFormatedOIB_1">
      <item>Fabijan Gjergjaj, OIB 33679871692</item>
    </derivirana_varijabla>
  </DomainObject.Predmet.OstaliListFormatedOIB>
  <DomainObject.Predmet.OstaliListFormatedWithAdress>
    <izvorni_sadrzaj>
      <item>Fabijan Gjergjaj, Ivanečka Ulica 21 A, 10000 Zagreb</item>
    </izvorni_sadrzaj>
    <derivirana_varijabla naziv="DomainObject.Predmet.OstaliListFormatedWithAdress_1">
      <item>Fabijan Gjergjaj, Ivanečka Ulica 21 A, 10000 Zagreb</item>
    </derivirana_varijabla>
  </DomainObject.Predmet.OstaliListFormatedWithAdress>
  <DomainObject.Predmet.OstaliListFormatedWithAdressOIB>
    <izvorni_sadrzaj>
      <item>Fabijan Gjergjaj, OIB 33679871692, Ivanečka Ulica 21 A, 10000 Zagreb</item>
    </izvorni_sadrzaj>
    <derivirana_varijabla naziv="DomainObject.Predmet.OstaliListFormatedWithAdressOIB_1">
      <item>Fabijan Gjergjaj, OIB 33679871692, Ivanečka Ulica 21 A, 10000 Zagreb</item>
    </derivirana_varijabla>
  </DomainObject.Predmet.OstaliListFormatedWithAdressOIB>
  <DomainObject.Predmet.OstaliListNazivFormated>
    <izvorni_sadrzaj>
      <item>Fabijan Gjergjaj</item>
    </izvorni_sadrzaj>
    <derivirana_varijabla naziv="DomainObject.Predmet.OstaliListNazivFormated_1">
      <item>Fabijan Gjergjaj</item>
    </derivirana_varijabla>
  </DomainObject.Predmet.OstaliListNazivFormated>
  <DomainObject.Predmet.OstaliListNazivFormatedOIB>
    <izvorni_sadrzaj>
      <item>Fabijan Gjergjaj, OIB 33679871692</item>
    </izvorni_sadrzaj>
    <derivirana_varijabla naziv="DomainObject.Predmet.OstaliListNazivFormatedOIB_1">
      <item>Fabijan Gjergjaj, OIB 33679871692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St-2805/2016-18</izvorni_sadrzaj>
    <derivirana_varijabla naziv="DomainObject.PoslovniBrojDokumenta_1">St-2805/2016-18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AGROPOS, d.o.o.</item>
      <item>Fabijan Gjergjaj</item>
      <item>Fabijan Gjergjaj</item>
    </izvorni_sadrzaj>
    <derivirana_varijabla naziv="DomainObject.Predmet.SudioniciListNaziv_1">
      <item>FINA Regionalni centar Zagreb</item>
      <item>AGROPOS, d.o.o.</item>
      <item>Fabijan Gjergjaj</item>
      <item>Fabijan Gjergjaj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  <item>Fabijan Gjergjaj, OIB 33679871692, Ivanečka 21a,10000 Zagreb</item>
      <item>Fabijan Gjergjaj, OIB 33679871692, Ivanečka Ulica 21 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  <item>Fabijan Gjergjaj, OIB 33679871692, Ivanečka 21a,10000 Zagreb</item>
      <item>Fabijan Gjergjaj, OIB 33679871692, Ivanečka Ulica 21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  <item>, OIB 33679871692</item>
      <item>, OIB 33679871692</item>
    </izvorni_sadrzaj>
    <derivirana_varijabla naziv="DomainObject.Predmet.SudioniciListNazivOIB_1">
      <item>, OIB 85821130368</item>
      <item>, OIB 46617295506</item>
      <item>, OIB 33679871692</item>
      <item>, OIB 33679871692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42293-5920-417B-AAC2-1143BA0D1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159</properties:Words>
  <properties:Characters>790</properties:Characters>
  <properties:Lines>36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2017-07-20T12:25:00Z</cp:lastPrinted>
  <dcterms:modified xmlns:xsi="http://www.w3.org/2001/XMLSchema-instance" xsi:type="dcterms:W3CDTF">2017-07-20T12:25:00Z</dcterms:modified>
  <cp:revision>45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