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1f7a" w14:paraId="7ac1f7a" w:rsidRDefault="00524E80" w:rsidP="00524E80" w:rsidR="00524E80" w:rsidRPr="00F312E2">
      <w:pPr>
        <w:ind w:firstLine="708"/>
        <w15:collapsed w:val="false"/>
        <w:rPr>
          <w:rFonts w:eastAsia="MS Mincho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F312E2">
        <w:rPr>
          <w:rFonts w:hAnsi="Times New Roman" w:ascii="Times New Roman"/>
          <w:noProof/>
          <w:sz w:val="24"/>
          <w:szCs w:val="24"/>
          <w:lang w:val="hr-HR"/>
        </w:rPr>
        <w:t xml:space="preserve">     </w:t>
      </w:r>
      <w:r w:rsidRPr="00F312E2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4E80" w:rsidP="00524E80" w:rsidR="00524E80" w:rsidRPr="00F312E2">
      <w:pPr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eastAsia="MS Mincho" w:hAnsi="Times New Roman" w:ascii="Times New Roman"/>
          <w:sz w:val="24"/>
          <w:szCs w:val="24"/>
          <w:lang w:val="hr-HR"/>
        </w:rPr>
        <w:t xml:space="preserve">  REPUBLIKA HRVATSKA</w:t>
      </w:r>
    </w:p>
    <w:p w:rsidRDefault="00524E80" w:rsidP="00524E80" w:rsidR="00524E80" w:rsidRPr="00F312E2">
      <w:pPr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eastAsia="MS Mincho" w:hAnsi="Times New Roman" w:ascii="Times New Roman"/>
          <w:sz w:val="24"/>
          <w:szCs w:val="24"/>
          <w:lang w:val="hr-HR"/>
        </w:rPr>
        <w:t>TRGOVAČKI SUD U RIJECI</w:t>
      </w:r>
    </w:p>
    <w:p w:rsidRDefault="00524E80" w:rsidP="00524E80" w:rsidR="00524E80" w:rsidRPr="00F312E2">
      <w:pPr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eastAsia="MS Mincho" w:hAnsi="Times New Roman" w:ascii="Times New Roman"/>
          <w:sz w:val="24"/>
          <w:szCs w:val="24"/>
          <w:lang w:val="hr-HR"/>
        </w:rPr>
        <w:t xml:space="preserve">      Rijeka, Zadarska 1 i 3</w:t>
      </w:r>
    </w:p>
    <w:p w:rsidRDefault="00524E80" w:rsidP="00524E80" w:rsidR="00524E80" w:rsidRPr="00F312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524E80" w:rsidP="00524E80" w:rsidR="00524E80" w:rsidRPr="00F312E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R E P U B L I K A   H R V A T S K A</w:t>
      </w:r>
    </w:p>
    <w:p w:rsidRDefault="00524E80" w:rsidP="00524E80" w:rsidR="00524E80" w:rsidRPr="00F312E2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524E80" w:rsidP="00524E80" w:rsidR="00524E80" w:rsidRPr="00F312E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524E80" w:rsidP="00524E80" w:rsidR="00524E80" w:rsidRPr="00F312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524E80" w:rsidP="00524E80" w:rsidR="00524E80" w:rsidRPr="00F312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F312E2">
        <w:rPr>
          <w:rFonts w:eastAsia="MS Mincho" w:hAnsi="Times New Roman" w:ascii="Times New Roman"/>
          <w:sz w:val="24"/>
          <w:szCs w:val="24"/>
          <w:lang w:val="hr-HR"/>
        </w:rPr>
        <w:tab/>
        <w:t>Trgovački sud u Rijeci, po Liljani Ugrin kao sucu pojedincu u stečajnom predmetu povodom prijedloga BIMONT d.o.o. Kukuljanovo, Kukuljanovo 317 (OIB 03668783456)  zastupanog po odvjetnicima iz Zajedničkog odvjetničkog ureda Saša Poldan, Goran Gatara, Vera Dizdarević, Velentina Vižintin i Marko Komorski iz Rijeke za nastavak stečajnog postupka nad stečajnom masom dužnika X. O. A. društvo s ograničenom odgovornošću za proizvodnju, trgovinu i usluge  Rijeka, Kablarska cesta 56 (ranije MBS 040225081 – OIB  99458220282) dana 26. rujna 2017.</w:t>
      </w:r>
      <w:r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312E2">
        <w:rPr>
          <w:rFonts w:eastAsia="MS Mincho" w:hAnsi="Times New Roman" w:ascii="Times New Roman"/>
          <w:sz w:val="24"/>
          <w:szCs w:val="24"/>
          <w:lang w:val="hr-HR"/>
        </w:rPr>
        <w:t xml:space="preserve"> </w:t>
      </w:r>
    </w:p>
    <w:p w:rsidRDefault="00006B7C" w:rsidP="00CE1379" w:rsidR="00006B7C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A64D3" w:rsidP="009A64D3" w:rsidR="009A64D3" w:rsidRPr="00F312E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9A64D3" w:rsidP="009A64D3" w:rsidR="009A64D3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312E2" w:rsidP="009A64D3" w:rsidR="00525B82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I</w:t>
      </w:r>
      <w:r w:rsidR="00034CC1" w:rsidRPr="00F312E2">
        <w:rPr>
          <w:rFonts w:hAnsi="Times New Roman" w:ascii="Times New Roman"/>
          <w:sz w:val="24"/>
          <w:szCs w:val="24"/>
          <w:lang w:val="hr-HR"/>
        </w:rPr>
        <w:tab/>
        <w:t xml:space="preserve">Ispravlja se </w:t>
      </w:r>
      <w:r w:rsidR="00387CBE" w:rsidRPr="00F312E2">
        <w:rPr>
          <w:rFonts w:hAnsi="Times New Roman" w:ascii="Times New Roman"/>
          <w:sz w:val="24"/>
          <w:szCs w:val="24"/>
          <w:lang w:val="hr-HR"/>
        </w:rPr>
        <w:t>ovosudn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o</w:t>
      </w:r>
      <w:r w:rsidR="009E4B8E" w:rsidRPr="00F312E2">
        <w:rPr>
          <w:rFonts w:hAnsi="Times New Roman" w:ascii="Times New Roman"/>
          <w:sz w:val="24"/>
          <w:szCs w:val="24"/>
          <w:lang w:val="hr-HR"/>
        </w:rPr>
        <w:t xml:space="preserve"> rješenje 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poslovni broj 7 St-132/2017-9</w:t>
      </w:r>
      <w:r w:rsidR="00006B7C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F76EC" w:rsidRPr="00F312E2">
        <w:rPr>
          <w:rFonts w:hAnsi="Times New Roman" w:ascii="Times New Roman"/>
          <w:sz w:val="24"/>
          <w:szCs w:val="24"/>
          <w:lang w:val="hr-HR"/>
        </w:rPr>
        <w:t>od</w:t>
      </w:r>
      <w:r w:rsidR="00C62972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26. rujna 2017</w:t>
      </w:r>
      <w:r w:rsidR="0096634E" w:rsidRPr="00F312E2">
        <w:rPr>
          <w:rFonts w:hAnsi="Times New Roman" w:ascii="Times New Roman"/>
          <w:sz w:val="24"/>
          <w:szCs w:val="24"/>
          <w:lang w:val="hr-HR"/>
        </w:rPr>
        <w:t>.</w:t>
      </w:r>
      <w:r w:rsidR="00C62972" w:rsidRPr="00F312E2">
        <w:rPr>
          <w:rFonts w:hAnsi="Times New Roman" w:ascii="Times New Roman"/>
          <w:sz w:val="24"/>
          <w:szCs w:val="24"/>
          <w:lang w:val="hr-HR"/>
        </w:rPr>
        <w:t xml:space="preserve"> god.</w:t>
      </w:r>
      <w:r w:rsidR="00387CBE" w:rsidRPr="00F312E2">
        <w:rPr>
          <w:rFonts w:hAnsi="Times New Roman" w:ascii="Times New Roman"/>
          <w:sz w:val="24"/>
          <w:szCs w:val="24"/>
          <w:lang w:val="hr-HR"/>
        </w:rPr>
        <w:t xml:space="preserve"> tako da</w:t>
      </w:r>
      <w:r w:rsidR="00006B7C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F76EC" w:rsidRPr="00F312E2">
        <w:rPr>
          <w:rFonts w:hAnsi="Times New Roman" w:ascii="Times New Roman"/>
          <w:sz w:val="24"/>
          <w:szCs w:val="24"/>
          <w:lang w:val="hr-HR"/>
        </w:rPr>
        <w:t>umjesto</w:t>
      </w:r>
      <w:r w:rsidR="00006B7C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27640" w:rsidRPr="00F312E2">
        <w:rPr>
          <w:rFonts w:hAnsi="Times New Roman" w:ascii="Times New Roman"/>
          <w:sz w:val="24"/>
          <w:szCs w:val="24"/>
          <w:lang w:val="hr-HR"/>
        </w:rPr>
        <w:t>¨</w:t>
      </w:r>
      <w:r w:rsidR="009E4B8E" w:rsidRPr="00F312E2">
        <w:rPr>
          <w:rFonts w:hAnsi="Times New Roman" w:ascii="Times New Roman"/>
          <w:sz w:val="24"/>
          <w:szCs w:val="24"/>
          <w:lang w:val="hr-HR"/>
        </w:rPr>
        <w:t>Posl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ovni broj 7 St-132/2017-9˝</w:t>
      </w:r>
      <w:r w:rsidR="007179AA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50DF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6634E" w:rsidRPr="00F312E2">
        <w:rPr>
          <w:rFonts w:hAnsi="Times New Roman" w:ascii="Times New Roman"/>
          <w:sz w:val="24"/>
          <w:szCs w:val="24"/>
          <w:lang w:val="hr-HR"/>
        </w:rPr>
        <w:t xml:space="preserve">ima </w:t>
      </w:r>
      <w:r w:rsidR="00006B7C" w:rsidRPr="00F312E2">
        <w:rPr>
          <w:rFonts w:hAnsi="Times New Roman" w:ascii="Times New Roman"/>
          <w:sz w:val="24"/>
          <w:szCs w:val="24"/>
          <w:lang w:val="hr-HR"/>
        </w:rPr>
        <w:t>stajati</w:t>
      </w:r>
      <w:r w:rsidR="00387CBE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E4B8E" w:rsidRPr="00F312E2">
        <w:rPr>
          <w:rFonts w:hAnsi="Times New Roman" w:ascii="Times New Roman"/>
          <w:sz w:val="24"/>
          <w:szCs w:val="24"/>
          <w:lang w:val="hr-HR"/>
        </w:rPr>
        <w:t>¨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Poslovni broj 7 St-132/2015-9˝</w:t>
      </w:r>
      <w:r w:rsidR="009E4B8E" w:rsidRPr="00F312E2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727640" w:rsidP="009A64D3" w:rsidR="00727640" w:rsidRPr="00F312E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A64D3" w:rsidP="0096634E" w:rsidR="009A64D3" w:rsidRPr="00F312E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U Rijeci</w:t>
      </w:r>
      <w:r w:rsidR="00CE1379" w:rsidRPr="00F312E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26. rujna 2017</w:t>
      </w:r>
      <w:r w:rsidR="003749C6" w:rsidRPr="00F312E2">
        <w:rPr>
          <w:rFonts w:hAnsi="Times New Roman" w:ascii="Times New Roman"/>
          <w:sz w:val="24"/>
          <w:szCs w:val="24"/>
          <w:lang w:val="hr-HR"/>
        </w:rPr>
        <w:t>.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A64D3" w:rsidP="009A64D3" w:rsidR="00B63F2A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="00595CDE" w:rsidRPr="00F312E2">
        <w:rPr>
          <w:rFonts w:hAnsi="Times New Roman" w:ascii="Times New Roman"/>
          <w:sz w:val="24"/>
          <w:szCs w:val="24"/>
          <w:lang w:val="hr-HR"/>
        </w:rPr>
        <w:tab/>
      </w:r>
    </w:p>
    <w:p w:rsidRDefault="00B63F2A" w:rsidP="009A64D3" w:rsidR="009A64D3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="009A64D3" w:rsidRPr="00F312E2">
        <w:rPr>
          <w:rFonts w:hAnsi="Times New Roman" w:ascii="Times New Roman"/>
          <w:sz w:val="24"/>
          <w:szCs w:val="24"/>
          <w:lang w:val="hr-HR"/>
        </w:rPr>
        <w:tab/>
      </w:r>
      <w:r w:rsidR="009A64D3" w:rsidRPr="00F312E2">
        <w:rPr>
          <w:rFonts w:hAnsi="Times New Roman" w:ascii="Times New Roman"/>
          <w:sz w:val="24"/>
          <w:szCs w:val="24"/>
          <w:lang w:val="hr-HR"/>
        </w:rPr>
        <w:tab/>
      </w:r>
      <w:r w:rsidR="009A64D3" w:rsidRPr="00F312E2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9A64D3" w:rsidP="00992537" w:rsidR="00FA711F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="00595CDE"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</w:r>
      <w:r w:rsidRPr="00F312E2">
        <w:rPr>
          <w:rFonts w:hAnsi="Times New Roman" w:ascii="Times New Roman"/>
          <w:sz w:val="24"/>
          <w:szCs w:val="24"/>
          <w:lang w:val="hr-HR"/>
        </w:rPr>
        <w:tab/>
        <w:t xml:space="preserve"> </w:t>
      </w:r>
      <w:r w:rsidR="00524E80" w:rsidRPr="00F312E2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0E4ABB" w:rsidP="00992537" w:rsidR="000E4ABB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62972" w:rsidP="00992537" w:rsidR="00C62972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24E80" w:rsidP="00992537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24E80" w:rsidP="00524E80" w:rsidR="00524E80" w:rsidRPr="00F312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F312E2">
        <w:rPr>
          <w:rFonts w:eastAsia="MS Mincho" w:hAnsi="Times New Roman" w:ascii="Times New Roman"/>
          <w:sz w:val="24"/>
          <w:szCs w:val="24"/>
          <w:lang w:val="hr-HR"/>
        </w:rPr>
        <w:t xml:space="preserve">POUKA O PRAVOM LIJEKU </w:t>
      </w: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>DNA</w:t>
      </w: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 xml:space="preserve">1. Rješenje objaviti na mrežnoj stranici e-Oglasna ploča sudova           </w:t>
      </w: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 xml:space="preserve">2. Rješenje dostaviti:  stečajnom upravitelju </w:t>
      </w: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 xml:space="preserve">                                 predlagatelju  </w:t>
      </w:r>
    </w:p>
    <w:p w:rsidRDefault="00524E80" w:rsidP="00524E80" w:rsidR="00524E80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 xml:space="preserve">                                 sudskom registru elektronički i neposredno  </w:t>
      </w:r>
    </w:p>
    <w:p w:rsidRDefault="00524E80" w:rsidP="00524E80" w:rsidR="00C557FA" w:rsidRPr="00F312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F312E2">
        <w:rPr>
          <w:rFonts w:hAnsi="Times New Roman" w:ascii="Times New Roman"/>
          <w:sz w:val="24"/>
          <w:szCs w:val="24"/>
          <w:lang w:val="hr-HR"/>
        </w:rPr>
        <w:t xml:space="preserve">U Rijeci,  </w:t>
      </w:r>
      <w:r w:rsidRPr="00F312E2">
        <w:rPr>
          <w:rFonts w:eastAsia="MS Mincho" w:hAnsi="Times New Roman" w:ascii="Times New Roman"/>
          <w:sz w:val="24"/>
          <w:szCs w:val="24"/>
          <w:lang w:val="hr-HR"/>
        </w:rPr>
        <w:t>26. rujna 2017</w:t>
      </w:r>
      <w:r w:rsidRPr="00F312E2">
        <w:rPr>
          <w:rFonts w:hAnsi="Times New Roman" w:ascii="Times New Roman"/>
          <w:sz w:val="24"/>
          <w:szCs w:val="24"/>
          <w:lang w:val="hr-HR"/>
        </w:rPr>
        <w:t>.                                                                 Sudac</w:t>
      </w:r>
    </w:p>
    <w:sectPr w:rsidR="00C557FA" w:rsidRPr="00F312E2">
      <w:headerReference w:type="default" r:id="rId10"/>
      <w:footerReference w:type="even" r:id="rId11"/>
      <w:footerReference w:type="default" r:id="rId12"/>
      <w:pgSz w:h="15842" w:w="12242"/>
      <w:pgMar w:gutter="0" w:footer="720" w:header="720" w:left="1797" w:bottom="1701" w:right="1797" w:top="170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D66" w:rsidR="006D0D66">
      <w:r>
        <w:separator/>
      </w:r>
    </w:p>
  </w:endnote>
  <w:endnote w:id="0" w:type="continuationSeparator">
    <w:p w:rsidRDefault="006D0D66" w:rsidR="006D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972" w:rsidP="00DF0094" w:rsidR="00C6297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2972" w:rsidR="00C6297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972" w:rsidP="00DF0094" w:rsidR="00C6297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D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2972" w:rsidR="00C629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D66" w:rsidR="006D0D66">
      <w:r>
        <w:separator/>
      </w:r>
    </w:p>
  </w:footnote>
  <w:footnote w:id="0" w:type="continuationSeparator">
    <w:p w:rsidRDefault="006D0D66" w:rsidR="006D0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2972" w:rsidP="00CC263E" w:rsidR="00C62972" w:rsidRPr="00057E10">
    <w:pPr>
      <w:jc w:val="right"/>
      <w:rPr>
        <w:sz w:val="23"/>
        <w:szCs w:val="23"/>
        <w:lang w:val="hr-HR"/>
      </w:rPr>
    </w:pPr>
    <w:r w:rsidRPr="00057E10">
      <w:rPr>
        <w:sz w:val="23"/>
        <w:szCs w:val="23"/>
        <w:lang w:val="hr-HR"/>
      </w:rPr>
      <w:t>P</w:t>
    </w:r>
    <w:r w:rsidR="00327E7C">
      <w:rPr>
        <w:sz w:val="23"/>
        <w:szCs w:val="23"/>
        <w:lang w:val="hr-HR"/>
      </w:rPr>
      <w:t>osl</w:t>
    </w:r>
    <w:r w:rsidR="00524E80">
      <w:rPr>
        <w:sz w:val="23"/>
        <w:szCs w:val="23"/>
        <w:lang w:val="hr-HR"/>
      </w:rPr>
      <w:t>ovni bro 7 St-132/2015-10</w:t>
    </w:r>
  </w:p>
  <w:p w:rsidRDefault="00C62972" w:rsidR="00C629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B6FBF"/>
    <w:multiLevelType w:val="hybridMultilevel"/>
    <w:tmpl w:val="2620EFFE"/>
    <w:lvl w:tplc="8FBE13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195DAD"/>
    <w:multiLevelType w:val="hybridMultilevel"/>
    <w:tmpl w:val="616E49E6"/>
    <w:lvl w:tplc="471444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6E13FE"/>
    <w:multiLevelType w:val="hybridMultilevel"/>
    <w:tmpl w:val="4104C88C"/>
    <w:lvl w:tplc="D724FCDC" w:ilvl="0">
      <w:start w:val="2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CE235AB"/>
    <w:multiLevelType w:val="hybridMultilevel"/>
    <w:tmpl w:val="4A16BD44"/>
    <w:lvl w:tplc="1A12A8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4A7"/>
    <w:rsid w:val="0000074A"/>
    <w:rsid w:val="000032C0"/>
    <w:rsid w:val="00003E7E"/>
    <w:rsid w:val="00006B7C"/>
    <w:rsid w:val="0001491E"/>
    <w:rsid w:val="00015305"/>
    <w:rsid w:val="00016DCF"/>
    <w:rsid w:val="00020A89"/>
    <w:rsid w:val="00024282"/>
    <w:rsid w:val="00033047"/>
    <w:rsid w:val="00034CC1"/>
    <w:rsid w:val="00036097"/>
    <w:rsid w:val="00036687"/>
    <w:rsid w:val="0003787B"/>
    <w:rsid w:val="000411E4"/>
    <w:rsid w:val="0004272A"/>
    <w:rsid w:val="00043CBA"/>
    <w:rsid w:val="00044033"/>
    <w:rsid w:val="00046E19"/>
    <w:rsid w:val="00052861"/>
    <w:rsid w:val="00057E10"/>
    <w:rsid w:val="000661DF"/>
    <w:rsid w:val="00070420"/>
    <w:rsid w:val="00070FBF"/>
    <w:rsid w:val="000720AB"/>
    <w:rsid w:val="00073781"/>
    <w:rsid w:val="00074D75"/>
    <w:rsid w:val="00080EBC"/>
    <w:rsid w:val="000812F7"/>
    <w:rsid w:val="00082496"/>
    <w:rsid w:val="00082E9A"/>
    <w:rsid w:val="00083E4F"/>
    <w:rsid w:val="000853A2"/>
    <w:rsid w:val="00085C16"/>
    <w:rsid w:val="00087475"/>
    <w:rsid w:val="000949A9"/>
    <w:rsid w:val="00096731"/>
    <w:rsid w:val="000A08A0"/>
    <w:rsid w:val="000A1C38"/>
    <w:rsid w:val="000A4DAB"/>
    <w:rsid w:val="000A5305"/>
    <w:rsid w:val="000C513F"/>
    <w:rsid w:val="000C755B"/>
    <w:rsid w:val="000D060B"/>
    <w:rsid w:val="000D1DEF"/>
    <w:rsid w:val="000D4C5E"/>
    <w:rsid w:val="000D5563"/>
    <w:rsid w:val="000E28AF"/>
    <w:rsid w:val="000E4ABB"/>
    <w:rsid w:val="000E4B0B"/>
    <w:rsid w:val="000E5CD1"/>
    <w:rsid w:val="000F1A3B"/>
    <w:rsid w:val="000F3B8A"/>
    <w:rsid w:val="000F4709"/>
    <w:rsid w:val="000F4D8E"/>
    <w:rsid w:val="000F56F2"/>
    <w:rsid w:val="0010649F"/>
    <w:rsid w:val="00106791"/>
    <w:rsid w:val="00111278"/>
    <w:rsid w:val="0011384A"/>
    <w:rsid w:val="001139B5"/>
    <w:rsid w:val="001169B4"/>
    <w:rsid w:val="00120D25"/>
    <w:rsid w:val="00121286"/>
    <w:rsid w:val="00126C4B"/>
    <w:rsid w:val="00131343"/>
    <w:rsid w:val="00131B06"/>
    <w:rsid w:val="00134F13"/>
    <w:rsid w:val="00141D0C"/>
    <w:rsid w:val="001431F4"/>
    <w:rsid w:val="00143815"/>
    <w:rsid w:val="00145059"/>
    <w:rsid w:val="00152403"/>
    <w:rsid w:val="00156C9A"/>
    <w:rsid w:val="0015772C"/>
    <w:rsid w:val="001639B6"/>
    <w:rsid w:val="00170837"/>
    <w:rsid w:val="00176183"/>
    <w:rsid w:val="00177F15"/>
    <w:rsid w:val="00184DFF"/>
    <w:rsid w:val="00185CE1"/>
    <w:rsid w:val="00187CD2"/>
    <w:rsid w:val="00195A6B"/>
    <w:rsid w:val="001A07FC"/>
    <w:rsid w:val="001A1D47"/>
    <w:rsid w:val="001A5A31"/>
    <w:rsid w:val="001B1B52"/>
    <w:rsid w:val="001B1DE3"/>
    <w:rsid w:val="001B1F62"/>
    <w:rsid w:val="001C0054"/>
    <w:rsid w:val="001C2E2F"/>
    <w:rsid w:val="001C6D80"/>
    <w:rsid w:val="001D214F"/>
    <w:rsid w:val="001D3287"/>
    <w:rsid w:val="001D33AA"/>
    <w:rsid w:val="001D7358"/>
    <w:rsid w:val="001E0DB1"/>
    <w:rsid w:val="001E1D65"/>
    <w:rsid w:val="001E4016"/>
    <w:rsid w:val="001F07A8"/>
    <w:rsid w:val="001F1412"/>
    <w:rsid w:val="001F4508"/>
    <w:rsid w:val="001F651C"/>
    <w:rsid w:val="001F75BA"/>
    <w:rsid w:val="00204F8B"/>
    <w:rsid w:val="00205E53"/>
    <w:rsid w:val="00206AAE"/>
    <w:rsid w:val="002139D5"/>
    <w:rsid w:val="00224A3C"/>
    <w:rsid w:val="002269B1"/>
    <w:rsid w:val="00227188"/>
    <w:rsid w:val="0023362E"/>
    <w:rsid w:val="002366D9"/>
    <w:rsid w:val="00242794"/>
    <w:rsid w:val="00251C29"/>
    <w:rsid w:val="00252823"/>
    <w:rsid w:val="0025390B"/>
    <w:rsid w:val="00253D11"/>
    <w:rsid w:val="00257B95"/>
    <w:rsid w:val="0026697A"/>
    <w:rsid w:val="00267D0D"/>
    <w:rsid w:val="00272921"/>
    <w:rsid w:val="00274F33"/>
    <w:rsid w:val="00275DB1"/>
    <w:rsid w:val="00280B6B"/>
    <w:rsid w:val="002846F9"/>
    <w:rsid w:val="0028795D"/>
    <w:rsid w:val="002934C3"/>
    <w:rsid w:val="00294495"/>
    <w:rsid w:val="0029494F"/>
    <w:rsid w:val="002A56B1"/>
    <w:rsid w:val="002A5E69"/>
    <w:rsid w:val="002A68C5"/>
    <w:rsid w:val="002B05E5"/>
    <w:rsid w:val="002B0F17"/>
    <w:rsid w:val="002B52F4"/>
    <w:rsid w:val="002B561F"/>
    <w:rsid w:val="002B6139"/>
    <w:rsid w:val="002C386B"/>
    <w:rsid w:val="002C4721"/>
    <w:rsid w:val="002C5B53"/>
    <w:rsid w:val="002C79D5"/>
    <w:rsid w:val="002D4A9D"/>
    <w:rsid w:val="002D526A"/>
    <w:rsid w:val="002D624C"/>
    <w:rsid w:val="002D76B4"/>
    <w:rsid w:val="002F1808"/>
    <w:rsid w:val="00300369"/>
    <w:rsid w:val="00320733"/>
    <w:rsid w:val="00322527"/>
    <w:rsid w:val="00323A94"/>
    <w:rsid w:val="0032731D"/>
    <w:rsid w:val="00327CF9"/>
    <w:rsid w:val="00327E7C"/>
    <w:rsid w:val="00332B90"/>
    <w:rsid w:val="00333AE8"/>
    <w:rsid w:val="00335B65"/>
    <w:rsid w:val="0034255E"/>
    <w:rsid w:val="003435C4"/>
    <w:rsid w:val="00343841"/>
    <w:rsid w:val="003507C9"/>
    <w:rsid w:val="0035248A"/>
    <w:rsid w:val="0035541C"/>
    <w:rsid w:val="00357557"/>
    <w:rsid w:val="0036010F"/>
    <w:rsid w:val="003604F6"/>
    <w:rsid w:val="003629F9"/>
    <w:rsid w:val="003637F2"/>
    <w:rsid w:val="003641E7"/>
    <w:rsid w:val="00364D2B"/>
    <w:rsid w:val="00364EB8"/>
    <w:rsid w:val="00366E86"/>
    <w:rsid w:val="00367D7A"/>
    <w:rsid w:val="003702D3"/>
    <w:rsid w:val="003741A1"/>
    <w:rsid w:val="003749C6"/>
    <w:rsid w:val="00381A75"/>
    <w:rsid w:val="00382B7E"/>
    <w:rsid w:val="00384F7C"/>
    <w:rsid w:val="0038729D"/>
    <w:rsid w:val="00387CBE"/>
    <w:rsid w:val="00387DED"/>
    <w:rsid w:val="00397EF1"/>
    <w:rsid w:val="003A60DC"/>
    <w:rsid w:val="003A79D5"/>
    <w:rsid w:val="003B5EA0"/>
    <w:rsid w:val="003B6488"/>
    <w:rsid w:val="003C2103"/>
    <w:rsid w:val="003C2830"/>
    <w:rsid w:val="003C66D7"/>
    <w:rsid w:val="003D3390"/>
    <w:rsid w:val="003D4353"/>
    <w:rsid w:val="003D635A"/>
    <w:rsid w:val="003D7040"/>
    <w:rsid w:val="003E05E2"/>
    <w:rsid w:val="003E18E1"/>
    <w:rsid w:val="003E45BD"/>
    <w:rsid w:val="003F10F1"/>
    <w:rsid w:val="003F1885"/>
    <w:rsid w:val="00401378"/>
    <w:rsid w:val="00402D3A"/>
    <w:rsid w:val="00411269"/>
    <w:rsid w:val="00424658"/>
    <w:rsid w:val="00425C9E"/>
    <w:rsid w:val="0043105D"/>
    <w:rsid w:val="00433F1C"/>
    <w:rsid w:val="00434A23"/>
    <w:rsid w:val="0043508D"/>
    <w:rsid w:val="004362F1"/>
    <w:rsid w:val="00445D06"/>
    <w:rsid w:val="004551B2"/>
    <w:rsid w:val="00456123"/>
    <w:rsid w:val="00460751"/>
    <w:rsid w:val="00460C21"/>
    <w:rsid w:val="00461151"/>
    <w:rsid w:val="0046187F"/>
    <w:rsid w:val="00462CC6"/>
    <w:rsid w:val="00470EC8"/>
    <w:rsid w:val="0047265E"/>
    <w:rsid w:val="0047299C"/>
    <w:rsid w:val="0047656A"/>
    <w:rsid w:val="00481727"/>
    <w:rsid w:val="004831CA"/>
    <w:rsid w:val="00487A2C"/>
    <w:rsid w:val="00492E1D"/>
    <w:rsid w:val="0049483F"/>
    <w:rsid w:val="004A0EAA"/>
    <w:rsid w:val="004A4C61"/>
    <w:rsid w:val="004A658A"/>
    <w:rsid w:val="004B003E"/>
    <w:rsid w:val="004B59B8"/>
    <w:rsid w:val="004C24C6"/>
    <w:rsid w:val="004C5BC5"/>
    <w:rsid w:val="004C77E4"/>
    <w:rsid w:val="004D0B8B"/>
    <w:rsid w:val="004D4651"/>
    <w:rsid w:val="004D5227"/>
    <w:rsid w:val="004D5D9A"/>
    <w:rsid w:val="004D7587"/>
    <w:rsid w:val="004D7652"/>
    <w:rsid w:val="004E1FA7"/>
    <w:rsid w:val="004E2F4B"/>
    <w:rsid w:val="004E36EB"/>
    <w:rsid w:val="004E4F1F"/>
    <w:rsid w:val="004E59A3"/>
    <w:rsid w:val="004E5E3B"/>
    <w:rsid w:val="004E6625"/>
    <w:rsid w:val="004E70E2"/>
    <w:rsid w:val="00502BA8"/>
    <w:rsid w:val="00503915"/>
    <w:rsid w:val="00506527"/>
    <w:rsid w:val="0050711F"/>
    <w:rsid w:val="005103C6"/>
    <w:rsid w:val="00512C69"/>
    <w:rsid w:val="00512D80"/>
    <w:rsid w:val="00516E9F"/>
    <w:rsid w:val="0052078A"/>
    <w:rsid w:val="0052434D"/>
    <w:rsid w:val="00524E80"/>
    <w:rsid w:val="00525B82"/>
    <w:rsid w:val="00531242"/>
    <w:rsid w:val="00532526"/>
    <w:rsid w:val="0053255D"/>
    <w:rsid w:val="00534151"/>
    <w:rsid w:val="00536FE1"/>
    <w:rsid w:val="00543DA6"/>
    <w:rsid w:val="0054649A"/>
    <w:rsid w:val="00552687"/>
    <w:rsid w:val="00552736"/>
    <w:rsid w:val="005644DF"/>
    <w:rsid w:val="0056551E"/>
    <w:rsid w:val="00573177"/>
    <w:rsid w:val="00576883"/>
    <w:rsid w:val="005778AA"/>
    <w:rsid w:val="00580545"/>
    <w:rsid w:val="00581F1D"/>
    <w:rsid w:val="0059014B"/>
    <w:rsid w:val="00592BBB"/>
    <w:rsid w:val="00593527"/>
    <w:rsid w:val="00595CDE"/>
    <w:rsid w:val="00595DBD"/>
    <w:rsid w:val="0059608F"/>
    <w:rsid w:val="00596903"/>
    <w:rsid w:val="005A27AA"/>
    <w:rsid w:val="005B04AA"/>
    <w:rsid w:val="005B6386"/>
    <w:rsid w:val="005C0AA7"/>
    <w:rsid w:val="005C5F55"/>
    <w:rsid w:val="005C6BF8"/>
    <w:rsid w:val="005C7FDC"/>
    <w:rsid w:val="005D0F0F"/>
    <w:rsid w:val="005D115C"/>
    <w:rsid w:val="005D127C"/>
    <w:rsid w:val="005D383C"/>
    <w:rsid w:val="005D7C4F"/>
    <w:rsid w:val="005E045C"/>
    <w:rsid w:val="005E28C5"/>
    <w:rsid w:val="005E5B3B"/>
    <w:rsid w:val="005E5C76"/>
    <w:rsid w:val="005E6448"/>
    <w:rsid w:val="005F2C55"/>
    <w:rsid w:val="005F3D14"/>
    <w:rsid w:val="005F69E6"/>
    <w:rsid w:val="005F6D64"/>
    <w:rsid w:val="00602B37"/>
    <w:rsid w:val="006053A6"/>
    <w:rsid w:val="00613FC9"/>
    <w:rsid w:val="00617402"/>
    <w:rsid w:val="00620072"/>
    <w:rsid w:val="00620B28"/>
    <w:rsid w:val="0062590E"/>
    <w:rsid w:val="00627518"/>
    <w:rsid w:val="006333EC"/>
    <w:rsid w:val="00633E4D"/>
    <w:rsid w:val="0063763A"/>
    <w:rsid w:val="006401E3"/>
    <w:rsid w:val="006430A3"/>
    <w:rsid w:val="00644F27"/>
    <w:rsid w:val="00650FA2"/>
    <w:rsid w:val="0065367C"/>
    <w:rsid w:val="0066179D"/>
    <w:rsid w:val="00667C49"/>
    <w:rsid w:val="00672CF5"/>
    <w:rsid w:val="00675E6D"/>
    <w:rsid w:val="00677074"/>
    <w:rsid w:val="0068054A"/>
    <w:rsid w:val="00681D09"/>
    <w:rsid w:val="00685349"/>
    <w:rsid w:val="00692F7B"/>
    <w:rsid w:val="00695A8C"/>
    <w:rsid w:val="006967E3"/>
    <w:rsid w:val="00696C77"/>
    <w:rsid w:val="006A076D"/>
    <w:rsid w:val="006A5681"/>
    <w:rsid w:val="006B32A0"/>
    <w:rsid w:val="006B330F"/>
    <w:rsid w:val="006B4CCB"/>
    <w:rsid w:val="006B5970"/>
    <w:rsid w:val="006B7E25"/>
    <w:rsid w:val="006C2A6E"/>
    <w:rsid w:val="006C3C87"/>
    <w:rsid w:val="006C51C1"/>
    <w:rsid w:val="006C5386"/>
    <w:rsid w:val="006D0BB0"/>
    <w:rsid w:val="006D0D66"/>
    <w:rsid w:val="006D42A6"/>
    <w:rsid w:val="006D50F2"/>
    <w:rsid w:val="006D5E27"/>
    <w:rsid w:val="006E1156"/>
    <w:rsid w:val="006E270E"/>
    <w:rsid w:val="006E2AFB"/>
    <w:rsid w:val="006F1C7B"/>
    <w:rsid w:val="006F1F1C"/>
    <w:rsid w:val="006F54B1"/>
    <w:rsid w:val="006F5B52"/>
    <w:rsid w:val="006F6A9B"/>
    <w:rsid w:val="00702CAC"/>
    <w:rsid w:val="00703349"/>
    <w:rsid w:val="00703BC3"/>
    <w:rsid w:val="00712CFF"/>
    <w:rsid w:val="00713B4B"/>
    <w:rsid w:val="00715994"/>
    <w:rsid w:val="007179AA"/>
    <w:rsid w:val="007245B0"/>
    <w:rsid w:val="007253E2"/>
    <w:rsid w:val="0072556B"/>
    <w:rsid w:val="007268C5"/>
    <w:rsid w:val="00727640"/>
    <w:rsid w:val="00735009"/>
    <w:rsid w:val="00735911"/>
    <w:rsid w:val="00737970"/>
    <w:rsid w:val="00740E07"/>
    <w:rsid w:val="0074311C"/>
    <w:rsid w:val="00743DA4"/>
    <w:rsid w:val="00746D7A"/>
    <w:rsid w:val="00756249"/>
    <w:rsid w:val="00757144"/>
    <w:rsid w:val="00760449"/>
    <w:rsid w:val="00762154"/>
    <w:rsid w:val="00764B26"/>
    <w:rsid w:val="0076537A"/>
    <w:rsid w:val="00765590"/>
    <w:rsid w:val="00765C2C"/>
    <w:rsid w:val="00767169"/>
    <w:rsid w:val="00773FA9"/>
    <w:rsid w:val="00781E1B"/>
    <w:rsid w:val="007922FC"/>
    <w:rsid w:val="00796FE3"/>
    <w:rsid w:val="007A3482"/>
    <w:rsid w:val="007A7285"/>
    <w:rsid w:val="007A7563"/>
    <w:rsid w:val="007C2404"/>
    <w:rsid w:val="007C4510"/>
    <w:rsid w:val="007C7516"/>
    <w:rsid w:val="007C75BF"/>
    <w:rsid w:val="007E02BC"/>
    <w:rsid w:val="007E7247"/>
    <w:rsid w:val="007F0EDA"/>
    <w:rsid w:val="007F1F3D"/>
    <w:rsid w:val="007F76EC"/>
    <w:rsid w:val="007F76F2"/>
    <w:rsid w:val="00802F74"/>
    <w:rsid w:val="00806C4B"/>
    <w:rsid w:val="00807A6D"/>
    <w:rsid w:val="00807F89"/>
    <w:rsid w:val="0081152C"/>
    <w:rsid w:val="008136D7"/>
    <w:rsid w:val="00831AE4"/>
    <w:rsid w:val="00831DAA"/>
    <w:rsid w:val="0083394E"/>
    <w:rsid w:val="008339CD"/>
    <w:rsid w:val="00834037"/>
    <w:rsid w:val="0083468D"/>
    <w:rsid w:val="00844AE4"/>
    <w:rsid w:val="008525FB"/>
    <w:rsid w:val="0086388A"/>
    <w:rsid w:val="00864771"/>
    <w:rsid w:val="00865B5B"/>
    <w:rsid w:val="00865CC9"/>
    <w:rsid w:val="008662E5"/>
    <w:rsid w:val="0087066F"/>
    <w:rsid w:val="0087094B"/>
    <w:rsid w:val="00871EFF"/>
    <w:rsid w:val="00875AD2"/>
    <w:rsid w:val="00891692"/>
    <w:rsid w:val="0089181E"/>
    <w:rsid w:val="00892A0C"/>
    <w:rsid w:val="008A0564"/>
    <w:rsid w:val="008A0AA3"/>
    <w:rsid w:val="008A28C5"/>
    <w:rsid w:val="008B06AB"/>
    <w:rsid w:val="008B0CFF"/>
    <w:rsid w:val="008B1E97"/>
    <w:rsid w:val="008B6044"/>
    <w:rsid w:val="008B68E4"/>
    <w:rsid w:val="008C033E"/>
    <w:rsid w:val="008C0D7A"/>
    <w:rsid w:val="008C12AD"/>
    <w:rsid w:val="008C2576"/>
    <w:rsid w:val="008C6DB2"/>
    <w:rsid w:val="008D0D9C"/>
    <w:rsid w:val="008D3470"/>
    <w:rsid w:val="008D649C"/>
    <w:rsid w:val="008E1A9A"/>
    <w:rsid w:val="008E33F6"/>
    <w:rsid w:val="008E3F3A"/>
    <w:rsid w:val="008E45F6"/>
    <w:rsid w:val="008F1E54"/>
    <w:rsid w:val="009018A4"/>
    <w:rsid w:val="0090431A"/>
    <w:rsid w:val="009068D9"/>
    <w:rsid w:val="00907B02"/>
    <w:rsid w:val="00910570"/>
    <w:rsid w:val="0091210E"/>
    <w:rsid w:val="00912B60"/>
    <w:rsid w:val="00916A21"/>
    <w:rsid w:val="00916DC4"/>
    <w:rsid w:val="00917807"/>
    <w:rsid w:val="00920B34"/>
    <w:rsid w:val="00921E4B"/>
    <w:rsid w:val="009256B7"/>
    <w:rsid w:val="00927173"/>
    <w:rsid w:val="009304CB"/>
    <w:rsid w:val="0093347C"/>
    <w:rsid w:val="0094163C"/>
    <w:rsid w:val="00943750"/>
    <w:rsid w:val="00944342"/>
    <w:rsid w:val="00946AE9"/>
    <w:rsid w:val="0095204C"/>
    <w:rsid w:val="009525C5"/>
    <w:rsid w:val="00952B72"/>
    <w:rsid w:val="00957CF0"/>
    <w:rsid w:val="00960609"/>
    <w:rsid w:val="009610B0"/>
    <w:rsid w:val="0096338A"/>
    <w:rsid w:val="0096634E"/>
    <w:rsid w:val="00966BAC"/>
    <w:rsid w:val="00970221"/>
    <w:rsid w:val="009704EE"/>
    <w:rsid w:val="00970C4A"/>
    <w:rsid w:val="009718B1"/>
    <w:rsid w:val="00972721"/>
    <w:rsid w:val="00974686"/>
    <w:rsid w:val="00981499"/>
    <w:rsid w:val="00983337"/>
    <w:rsid w:val="00986CB1"/>
    <w:rsid w:val="00986F61"/>
    <w:rsid w:val="00986F7B"/>
    <w:rsid w:val="00992537"/>
    <w:rsid w:val="00994908"/>
    <w:rsid w:val="009977D1"/>
    <w:rsid w:val="009A0739"/>
    <w:rsid w:val="009A5C3E"/>
    <w:rsid w:val="009A64CF"/>
    <w:rsid w:val="009A64D3"/>
    <w:rsid w:val="009B3FAF"/>
    <w:rsid w:val="009B7009"/>
    <w:rsid w:val="009C144D"/>
    <w:rsid w:val="009C16E6"/>
    <w:rsid w:val="009C3AD8"/>
    <w:rsid w:val="009C40F9"/>
    <w:rsid w:val="009C61B6"/>
    <w:rsid w:val="009E4B8E"/>
    <w:rsid w:val="009E57AF"/>
    <w:rsid w:val="009E71EA"/>
    <w:rsid w:val="009F1F23"/>
    <w:rsid w:val="009F410C"/>
    <w:rsid w:val="009F6314"/>
    <w:rsid w:val="009F6D6A"/>
    <w:rsid w:val="00A01B51"/>
    <w:rsid w:val="00A03E24"/>
    <w:rsid w:val="00A044E2"/>
    <w:rsid w:val="00A12B71"/>
    <w:rsid w:val="00A12B88"/>
    <w:rsid w:val="00A136C5"/>
    <w:rsid w:val="00A13B23"/>
    <w:rsid w:val="00A208EB"/>
    <w:rsid w:val="00A20B94"/>
    <w:rsid w:val="00A24AAD"/>
    <w:rsid w:val="00A25FD6"/>
    <w:rsid w:val="00A3285D"/>
    <w:rsid w:val="00A366D3"/>
    <w:rsid w:val="00A3772D"/>
    <w:rsid w:val="00A43938"/>
    <w:rsid w:val="00A52908"/>
    <w:rsid w:val="00A534D4"/>
    <w:rsid w:val="00A56DE4"/>
    <w:rsid w:val="00A651D8"/>
    <w:rsid w:val="00A6631E"/>
    <w:rsid w:val="00A7219A"/>
    <w:rsid w:val="00A75835"/>
    <w:rsid w:val="00A773AA"/>
    <w:rsid w:val="00A80BA0"/>
    <w:rsid w:val="00A82FE3"/>
    <w:rsid w:val="00A8605C"/>
    <w:rsid w:val="00A8686A"/>
    <w:rsid w:val="00A907C4"/>
    <w:rsid w:val="00A914AD"/>
    <w:rsid w:val="00A929A7"/>
    <w:rsid w:val="00A96E2C"/>
    <w:rsid w:val="00AA19D4"/>
    <w:rsid w:val="00AA23BB"/>
    <w:rsid w:val="00AA4C4C"/>
    <w:rsid w:val="00AA5CBD"/>
    <w:rsid w:val="00AA7143"/>
    <w:rsid w:val="00AB00FB"/>
    <w:rsid w:val="00AB0E8F"/>
    <w:rsid w:val="00AB2254"/>
    <w:rsid w:val="00AB232F"/>
    <w:rsid w:val="00AB2AA7"/>
    <w:rsid w:val="00AC4FB6"/>
    <w:rsid w:val="00AC7F01"/>
    <w:rsid w:val="00AD2A52"/>
    <w:rsid w:val="00AD5104"/>
    <w:rsid w:val="00AD5FCA"/>
    <w:rsid w:val="00AE1A04"/>
    <w:rsid w:val="00AE5ACE"/>
    <w:rsid w:val="00AE68A3"/>
    <w:rsid w:val="00AF3D5B"/>
    <w:rsid w:val="00AF7DA1"/>
    <w:rsid w:val="00AF7F1E"/>
    <w:rsid w:val="00B037FB"/>
    <w:rsid w:val="00B04DC6"/>
    <w:rsid w:val="00B055F2"/>
    <w:rsid w:val="00B074E6"/>
    <w:rsid w:val="00B16B73"/>
    <w:rsid w:val="00B24075"/>
    <w:rsid w:val="00B24A9C"/>
    <w:rsid w:val="00B24D41"/>
    <w:rsid w:val="00B260B2"/>
    <w:rsid w:val="00B33927"/>
    <w:rsid w:val="00B403B5"/>
    <w:rsid w:val="00B40C1F"/>
    <w:rsid w:val="00B428F6"/>
    <w:rsid w:val="00B43F24"/>
    <w:rsid w:val="00B4430C"/>
    <w:rsid w:val="00B5202D"/>
    <w:rsid w:val="00B52AC6"/>
    <w:rsid w:val="00B52C9D"/>
    <w:rsid w:val="00B63F2A"/>
    <w:rsid w:val="00B74AE8"/>
    <w:rsid w:val="00B94386"/>
    <w:rsid w:val="00B96268"/>
    <w:rsid w:val="00BA00E0"/>
    <w:rsid w:val="00BA0F5F"/>
    <w:rsid w:val="00BA1250"/>
    <w:rsid w:val="00BA28C5"/>
    <w:rsid w:val="00BA7E8C"/>
    <w:rsid w:val="00BC28B9"/>
    <w:rsid w:val="00BC47C1"/>
    <w:rsid w:val="00BC76D9"/>
    <w:rsid w:val="00BD1AF4"/>
    <w:rsid w:val="00BD2B61"/>
    <w:rsid w:val="00BE0058"/>
    <w:rsid w:val="00BE4340"/>
    <w:rsid w:val="00BF0296"/>
    <w:rsid w:val="00BF3453"/>
    <w:rsid w:val="00BF4384"/>
    <w:rsid w:val="00BF57A4"/>
    <w:rsid w:val="00C00223"/>
    <w:rsid w:val="00C11A63"/>
    <w:rsid w:val="00C12696"/>
    <w:rsid w:val="00C14E0E"/>
    <w:rsid w:val="00C1643C"/>
    <w:rsid w:val="00C169DD"/>
    <w:rsid w:val="00C170AB"/>
    <w:rsid w:val="00C17758"/>
    <w:rsid w:val="00C212A1"/>
    <w:rsid w:val="00C24FBB"/>
    <w:rsid w:val="00C269A9"/>
    <w:rsid w:val="00C34B29"/>
    <w:rsid w:val="00C37B49"/>
    <w:rsid w:val="00C462B0"/>
    <w:rsid w:val="00C46B87"/>
    <w:rsid w:val="00C4784C"/>
    <w:rsid w:val="00C514E7"/>
    <w:rsid w:val="00C51F4B"/>
    <w:rsid w:val="00C535FF"/>
    <w:rsid w:val="00C557FA"/>
    <w:rsid w:val="00C563C7"/>
    <w:rsid w:val="00C5670A"/>
    <w:rsid w:val="00C56D04"/>
    <w:rsid w:val="00C5775D"/>
    <w:rsid w:val="00C62512"/>
    <w:rsid w:val="00C62972"/>
    <w:rsid w:val="00C65966"/>
    <w:rsid w:val="00C66B70"/>
    <w:rsid w:val="00C6739E"/>
    <w:rsid w:val="00C745AC"/>
    <w:rsid w:val="00C82652"/>
    <w:rsid w:val="00C851E8"/>
    <w:rsid w:val="00C8576B"/>
    <w:rsid w:val="00C91B64"/>
    <w:rsid w:val="00C9651A"/>
    <w:rsid w:val="00CA03D6"/>
    <w:rsid w:val="00CA229E"/>
    <w:rsid w:val="00CA7A8C"/>
    <w:rsid w:val="00CA7D9E"/>
    <w:rsid w:val="00CB5078"/>
    <w:rsid w:val="00CB6057"/>
    <w:rsid w:val="00CB67EF"/>
    <w:rsid w:val="00CB6D5B"/>
    <w:rsid w:val="00CC2136"/>
    <w:rsid w:val="00CC263E"/>
    <w:rsid w:val="00CC4DC1"/>
    <w:rsid w:val="00CC50BD"/>
    <w:rsid w:val="00CD124C"/>
    <w:rsid w:val="00CE011E"/>
    <w:rsid w:val="00CE0776"/>
    <w:rsid w:val="00CE1379"/>
    <w:rsid w:val="00CE281D"/>
    <w:rsid w:val="00CE5F3A"/>
    <w:rsid w:val="00CE7C38"/>
    <w:rsid w:val="00CF53B4"/>
    <w:rsid w:val="00CF5432"/>
    <w:rsid w:val="00CF6151"/>
    <w:rsid w:val="00CF6B82"/>
    <w:rsid w:val="00CF707D"/>
    <w:rsid w:val="00D023D9"/>
    <w:rsid w:val="00D04F9E"/>
    <w:rsid w:val="00D07980"/>
    <w:rsid w:val="00D079FC"/>
    <w:rsid w:val="00D131B9"/>
    <w:rsid w:val="00D13EDD"/>
    <w:rsid w:val="00D155CC"/>
    <w:rsid w:val="00D157CC"/>
    <w:rsid w:val="00D20F6D"/>
    <w:rsid w:val="00D220ED"/>
    <w:rsid w:val="00D22AB6"/>
    <w:rsid w:val="00D23E1D"/>
    <w:rsid w:val="00D306F4"/>
    <w:rsid w:val="00D31476"/>
    <w:rsid w:val="00D34F09"/>
    <w:rsid w:val="00D35468"/>
    <w:rsid w:val="00D37A91"/>
    <w:rsid w:val="00D42786"/>
    <w:rsid w:val="00D4286D"/>
    <w:rsid w:val="00D439AE"/>
    <w:rsid w:val="00D46F00"/>
    <w:rsid w:val="00D476ED"/>
    <w:rsid w:val="00D53173"/>
    <w:rsid w:val="00D54212"/>
    <w:rsid w:val="00D5564B"/>
    <w:rsid w:val="00D65FDF"/>
    <w:rsid w:val="00D6667B"/>
    <w:rsid w:val="00D67A46"/>
    <w:rsid w:val="00D67CD1"/>
    <w:rsid w:val="00D72B2D"/>
    <w:rsid w:val="00D77845"/>
    <w:rsid w:val="00D805FB"/>
    <w:rsid w:val="00D80C1F"/>
    <w:rsid w:val="00D82F0E"/>
    <w:rsid w:val="00D83F4B"/>
    <w:rsid w:val="00D84AA9"/>
    <w:rsid w:val="00D91E1B"/>
    <w:rsid w:val="00DA3034"/>
    <w:rsid w:val="00DA4B6C"/>
    <w:rsid w:val="00DA6677"/>
    <w:rsid w:val="00DB09E0"/>
    <w:rsid w:val="00DB4097"/>
    <w:rsid w:val="00DB48E2"/>
    <w:rsid w:val="00DB722E"/>
    <w:rsid w:val="00DC1578"/>
    <w:rsid w:val="00DC62FA"/>
    <w:rsid w:val="00DC7303"/>
    <w:rsid w:val="00DD1B6A"/>
    <w:rsid w:val="00DE4CC2"/>
    <w:rsid w:val="00DE6401"/>
    <w:rsid w:val="00DE6C01"/>
    <w:rsid w:val="00DE7957"/>
    <w:rsid w:val="00DF0094"/>
    <w:rsid w:val="00DF1202"/>
    <w:rsid w:val="00DF16FB"/>
    <w:rsid w:val="00DF4B49"/>
    <w:rsid w:val="00DF505F"/>
    <w:rsid w:val="00DF5BE5"/>
    <w:rsid w:val="00DF7DCC"/>
    <w:rsid w:val="00E05F0B"/>
    <w:rsid w:val="00E06AB6"/>
    <w:rsid w:val="00E070D8"/>
    <w:rsid w:val="00E12186"/>
    <w:rsid w:val="00E2053C"/>
    <w:rsid w:val="00E21839"/>
    <w:rsid w:val="00E26DE7"/>
    <w:rsid w:val="00E4108D"/>
    <w:rsid w:val="00E42112"/>
    <w:rsid w:val="00E42556"/>
    <w:rsid w:val="00E43AEE"/>
    <w:rsid w:val="00E5198E"/>
    <w:rsid w:val="00E523E5"/>
    <w:rsid w:val="00E526C1"/>
    <w:rsid w:val="00E54F5E"/>
    <w:rsid w:val="00E55DE5"/>
    <w:rsid w:val="00E62AEF"/>
    <w:rsid w:val="00E63E2F"/>
    <w:rsid w:val="00E64040"/>
    <w:rsid w:val="00E66035"/>
    <w:rsid w:val="00E737F9"/>
    <w:rsid w:val="00E7403E"/>
    <w:rsid w:val="00E742F8"/>
    <w:rsid w:val="00E761A7"/>
    <w:rsid w:val="00E81736"/>
    <w:rsid w:val="00E83536"/>
    <w:rsid w:val="00E938D6"/>
    <w:rsid w:val="00E94655"/>
    <w:rsid w:val="00E94BFF"/>
    <w:rsid w:val="00E9517B"/>
    <w:rsid w:val="00E951D7"/>
    <w:rsid w:val="00E957DB"/>
    <w:rsid w:val="00E97B3A"/>
    <w:rsid w:val="00EA1B21"/>
    <w:rsid w:val="00EA4514"/>
    <w:rsid w:val="00EA5EA8"/>
    <w:rsid w:val="00EA6E5E"/>
    <w:rsid w:val="00EB21DA"/>
    <w:rsid w:val="00EB54A7"/>
    <w:rsid w:val="00EC45C2"/>
    <w:rsid w:val="00EC77AB"/>
    <w:rsid w:val="00EE0FA5"/>
    <w:rsid w:val="00EE3B13"/>
    <w:rsid w:val="00EE7992"/>
    <w:rsid w:val="00EF0327"/>
    <w:rsid w:val="00EF0A9A"/>
    <w:rsid w:val="00EF1956"/>
    <w:rsid w:val="00EF2CFA"/>
    <w:rsid w:val="00EF360A"/>
    <w:rsid w:val="00EF43EB"/>
    <w:rsid w:val="00F04EC6"/>
    <w:rsid w:val="00F052BE"/>
    <w:rsid w:val="00F05FF3"/>
    <w:rsid w:val="00F06206"/>
    <w:rsid w:val="00F068C9"/>
    <w:rsid w:val="00F07C83"/>
    <w:rsid w:val="00F10DAA"/>
    <w:rsid w:val="00F10E01"/>
    <w:rsid w:val="00F122A3"/>
    <w:rsid w:val="00F13720"/>
    <w:rsid w:val="00F13FB8"/>
    <w:rsid w:val="00F14474"/>
    <w:rsid w:val="00F16D3A"/>
    <w:rsid w:val="00F20A28"/>
    <w:rsid w:val="00F251D6"/>
    <w:rsid w:val="00F312E2"/>
    <w:rsid w:val="00F330EE"/>
    <w:rsid w:val="00F339CC"/>
    <w:rsid w:val="00F35D1F"/>
    <w:rsid w:val="00F453FD"/>
    <w:rsid w:val="00F458A1"/>
    <w:rsid w:val="00F45EA2"/>
    <w:rsid w:val="00F52E0A"/>
    <w:rsid w:val="00F60B5C"/>
    <w:rsid w:val="00F619F1"/>
    <w:rsid w:val="00F650DF"/>
    <w:rsid w:val="00F673B0"/>
    <w:rsid w:val="00F70727"/>
    <w:rsid w:val="00F71AC5"/>
    <w:rsid w:val="00F71FE9"/>
    <w:rsid w:val="00F737BC"/>
    <w:rsid w:val="00F74168"/>
    <w:rsid w:val="00F757E4"/>
    <w:rsid w:val="00F77AE9"/>
    <w:rsid w:val="00F77AF8"/>
    <w:rsid w:val="00F77CD0"/>
    <w:rsid w:val="00F805CC"/>
    <w:rsid w:val="00F825E5"/>
    <w:rsid w:val="00F8317B"/>
    <w:rsid w:val="00F86BF8"/>
    <w:rsid w:val="00F97AB5"/>
    <w:rsid w:val="00FA0157"/>
    <w:rsid w:val="00FA03AC"/>
    <w:rsid w:val="00FA487B"/>
    <w:rsid w:val="00FA5A6C"/>
    <w:rsid w:val="00FA711F"/>
    <w:rsid w:val="00FB45AB"/>
    <w:rsid w:val="00FB62EF"/>
    <w:rsid w:val="00FB7025"/>
    <w:rsid w:val="00FC3775"/>
    <w:rsid w:val="00FC3B18"/>
    <w:rsid w:val="00FC701B"/>
    <w:rsid w:val="00FD07C3"/>
    <w:rsid w:val="00FD3B13"/>
    <w:rsid w:val="00FD5CA1"/>
    <w:rsid w:val="00FD5F92"/>
    <w:rsid w:val="00FE0C41"/>
    <w:rsid w:val="00FE56B7"/>
    <w:rsid w:val="00FF044B"/>
    <w:rsid w:val="00FF1115"/>
    <w:rsid w:val="00FF1539"/>
    <w:rsid w:val="00FF1BFE"/>
    <w:rsid w:val="00FF5A49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64D3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81E1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81E1B"/>
  </w:style>
  <w:style w:styleId="Zaglavlje" w:type="paragraph">
    <w:name w:val="header"/>
    <w:basedOn w:val="Normal"/>
    <w:rsid w:val="00CC26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24E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4E80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1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D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DAA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D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D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64D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81E1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81E1B"/>
  </w:style>
  <w:style w:styleId="Zaglavlje" w:type="paragraph">
    <w:name w:val="header"/>
    <w:basedOn w:val="Normal"/>
    <w:rsid w:val="00CC26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24E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4E80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31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D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DAA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D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D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poslovnog broja</izvorni_sadrzaj>
    <derivirana_varijabla naziv="DomainObject.Primjedba_1">ispravak poslovnog broja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St-109/14</izvorni_sadrzaj>
    <derivirana_varijabla naziv="DomainObject.Predmet.PrimjedbaSuca_1">Nastavak postupka radi naknadne diobe,
veza St-109/14</derivirana_varijabla>
  </DomainObject.Predmet.PrimjedbaSuca>
  <DomainObject.Predmet.ProtustrankaFormated>
    <izvorni_sadrzaj>  X.O.A. d.o.o.  Rijeka</izvorni_sadrzaj>
    <derivirana_varijabla naziv="DomainObject.Predmet.ProtustrankaFormated_1">  X.O.A. d.o.o.  Rijeka</derivirana_varijabla>
  </DomainObject.Predmet.ProtustrankaFormated>
  <DomainObject.Predmet.ProtustrankaFormatedOIB>
    <izvorni_sadrzaj>  X.O.A. d.o.o.  Rijeka, OIB 99458220282</izvorni_sadrzaj>
    <derivirana_varijabla naziv="DomainObject.Predmet.ProtustrankaFormatedOIB_1">  X.O.A. d.o.o.  Rijeka, OIB 99458220282</derivirana_varijabla>
  </DomainObject.Predmet.ProtustrankaFormatedOIB>
  <DomainObject.Predmet.ProtustrankaFormatedWithAdress>
    <izvorni_sadrzaj> X.O.A. d.o.o.  Rijeka, Kablarska 56, 51000 Rijeka</izvorni_sadrzaj>
    <derivirana_varijabla naziv="DomainObject.Predmet.ProtustrankaFormatedWithAdress_1"> X.O.A. d.o.o.  Rijeka, Kablarska 56, 51000 Rijeka</derivirana_varijabla>
  </DomainObject.Predmet.ProtustrankaFormatedWithAdress>
  <DomainObject.Predmet.ProtustrankaFormatedWithAdressOIB>
    <izvorni_sadrzaj> X.O.A. d.o.o.  Rijeka, OIB 99458220282, Kablarska 56, 51000 Rijeka</izvorni_sadrzaj>
    <derivirana_varijabla naziv="DomainObject.Predmet.ProtustrankaFormatedWithAdressOIB_1"> X.O.A. d.o.o.  Rijeka, OIB 99458220282, Kablarska 56, 51000 Rijeka</derivirana_varijabla>
  </DomainObject.Predmet.ProtustrankaFormatedWithAdressOIB>
  <DomainObject.Predmet.ProtustrankaWithAdress>
    <izvorni_sadrzaj>X.O.A. d.o.o.  Rijeka Kablarska 56, 51000 Rijeka</izvorni_sadrzaj>
    <derivirana_varijabla naziv="DomainObject.Predmet.ProtustrankaWithAdress_1">X.O.A. d.o.o.  Rijeka Kablarska 56, 51000 Rijeka</derivirana_varijabla>
  </DomainObject.Predmet.ProtustrankaWithAdress>
  <DomainObject.Predmet.ProtustrankaWithAdressOIB>
    <izvorni_sadrzaj>X.O.A. d.o.o.  Rijeka, OIB 99458220282, Kablarska 56, 51000 Rijeka</izvorni_sadrzaj>
    <derivirana_varijabla naziv="DomainObject.Predmet.ProtustrankaWithAdressOIB_1">X.O.A. d.o.o.  Rijeka, OIB 99458220282, Kablarska 56, 51000 Rijeka</derivirana_varijabla>
  </DomainObject.Predmet.ProtustrankaWithAdressOIB>
  <DomainObject.Predmet.ProtustrankaNazivFormated>
    <izvorni_sadrzaj>X.O.A. d.o.o.  Rijeka</izvorni_sadrzaj>
    <derivirana_varijabla naziv="DomainObject.Predmet.ProtustrankaNazivFormated_1">X.O.A. d.o.o.  Rijeka</derivirana_varijabla>
  </DomainObject.Predmet.ProtustrankaNazivFormated>
  <DomainObject.Predmet.ProtustrankaNazivFormatedOIB>
    <izvorni_sadrzaj>X.O.A. d.o.o.  Rijeka, OIB 99458220282</izvorni_sadrzaj>
    <derivirana_varijabla naziv="DomainObject.Predmet.ProtustrankaNazivFormatedOIB_1">X.O.A. d.o.o.  Rijeka, OIB 99458220282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BIMONT d.o.o.  Kukuljanovo</izvorni_sadrzaj>
    <derivirana_varijabla naziv="DomainObject.Predmet.StrankaFormated_1">  BIMONT d.o.o.  Kukuljanovo</derivirana_varijabla>
  </DomainObject.Predmet.StrankaFormated>
  <DomainObject.Predmet.StrankaFormatedOIB>
    <izvorni_sadrzaj>  BIMONT d.o.o.  Kukuljanovo, OIB 03668783456</izvorni_sadrzaj>
    <derivirana_varijabla naziv="DomainObject.Predmet.StrankaFormatedOIB_1">  BIMONT d.o.o.  Kukuljanovo, OIB 03668783456</derivirana_varijabla>
  </DomainObject.Predmet.StrankaFormatedOIB>
  <DomainObject.Predmet.StrankaFormatedWithAdress>
    <izvorni_sadrzaj> BIMONT d.o.o.  Kukuljanovo, Kukuljanovo 317, 51227 Kukuljanovo</izvorni_sadrzaj>
    <derivirana_varijabla naziv="DomainObject.Predmet.StrankaFormatedWithAdress_1"> BIMONT d.o.o.  Kukuljanovo, Kukuljanovo 317, 51227 Kukuljanovo</derivirana_varijabla>
  </DomainObject.Predmet.StrankaFormatedWithAdress>
  <DomainObject.Predmet.StrankaFormatedWithAdressOIB>
    <izvorni_sadrzaj> BIMONT d.o.o.  Kukuljanovo, OIB 03668783456, Kukuljanovo 317, 51227 Kukuljanovo</izvorni_sadrzaj>
    <derivirana_varijabla naziv="DomainObject.Predmet.StrankaFormatedWithAdressOIB_1"> BIMONT d.o.o.  Kukuljanovo, OIB 03668783456, Kukuljanovo 317, 51227 Kukuljanovo</derivirana_varijabla>
  </DomainObject.Predmet.StrankaFormatedWithAdressOIB>
  <DomainObject.Predmet.StrankaWithAdress>
    <izvorni_sadrzaj>BIMONT d.o.o.  Kukuljanovo Kukuljanovo 317,51227 Kukuljanovo</izvorni_sadrzaj>
    <derivirana_varijabla naziv="DomainObject.Predmet.StrankaWithAdress_1">BIMONT d.o.o.  Kukuljanovo Kukuljanovo 317,51227 Kukuljanovo</derivirana_varijabla>
  </DomainObject.Predmet.StrankaWithAdress>
  <DomainObject.Predmet.StrankaWithAdressOIB>
    <izvorni_sadrzaj>BIMONT d.o.o.  Kukuljanovo, OIB 03668783456, Kukuljanovo 317,51227 Kukuljanovo</izvorni_sadrzaj>
    <derivirana_varijabla naziv="DomainObject.Predmet.StrankaWithAdressOIB_1">BIMONT d.o.o.  Kukuljanovo, OIB 03668783456, Kukuljanovo 317,51227 Kukuljanovo</derivirana_varijabla>
  </DomainObject.Predmet.StrankaWithAdressOIB>
  <DomainObject.Predmet.StrankaNazivFormated>
    <izvorni_sadrzaj>BIMONT d.o.o.  Kukuljanovo</izvorni_sadrzaj>
    <derivirana_varijabla naziv="DomainObject.Predmet.StrankaNazivFormated_1">BIMONT d.o.o.  Kukuljanovo</derivirana_varijabla>
  </DomainObject.Predmet.StrankaNazivFormated>
  <DomainObject.Predmet.StrankaNazivFormatedOIB>
    <izvorni_sadrzaj>BIMONT d.o.o.  Kukuljanovo, OIB 03668783456</izvorni_sadrzaj>
    <derivirana_varijabla naziv="DomainObject.Predmet.StrankaNazivFormatedOIB_1">BIMONT d.o.o.  Kukuljanovo, OIB 03668783456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BIMONT d.o.o.  Kukuljanovo</item>
    </izvorni_sadrzaj>
    <derivirana_varijabla naziv="DomainObject.Predmet.StrankaListFormated_1">
      <item>BIMONT d.o.o.  Kukuljanovo</item>
    </derivirana_varijabla>
  </DomainObject.Predmet.StrankaListFormated>
  <DomainObject.Predmet.StrankaListFormatedOIB>
    <izvorni_sadrzaj>
      <item>BIMONT d.o.o.  Kukuljanovo, OIB 03668783456</item>
    </izvorni_sadrzaj>
    <derivirana_varijabla naziv="DomainObject.Predmet.StrankaListFormatedOIB_1">
      <item>BIMONT d.o.o.  Kukuljanovo, OIB 03668783456</item>
    </derivirana_varijabla>
  </DomainObject.Predmet.StrankaListFormatedOIB>
  <DomainObject.Predmet.StrankaListFormatedWithAdress>
    <izvorni_sadrzaj>
      <item>BIMONT d.o.o.  Kukuljanovo, Kukuljanovo 317, 51227 Kukuljanovo</item>
    </izvorni_sadrzaj>
    <derivirana_varijabla naziv="DomainObject.Predmet.StrankaListFormatedWithAdress_1">
      <item>BIMONT d.o.o.  Kukuljanovo, Kukuljanovo 317, 51227 Kukuljanovo</item>
    </derivirana_varijabla>
  </DomainObject.Predmet.StrankaListFormatedWithAdress>
  <DomainObject.Predmet.StrankaListFormatedWithAdressOIB>
    <izvorni_sadrzaj>
      <item>BIMONT d.o.o.  Kukuljanovo, OIB 03668783456, Kukuljanovo 317, 51227 Kukuljanovo</item>
    </izvorni_sadrzaj>
    <derivirana_varijabla naziv="DomainObject.Predmet.StrankaListFormatedWithAdressOIB_1">
      <item>BIMONT d.o.o.  Kukuljanovo, OIB 03668783456, Kukuljanovo 317, 51227 Kukuljanovo</item>
    </derivirana_varijabla>
  </DomainObject.Predmet.StrankaListFormatedWithAdressOIB>
  <DomainObject.Predmet.StrankaListNazivFormated>
    <izvorni_sadrzaj>
      <item>BIMONT d.o.o.  Kukuljanovo</item>
    </izvorni_sadrzaj>
    <derivirana_varijabla naziv="DomainObject.Predmet.StrankaListNazivFormated_1">
      <item>BIMONT d.o.o.  Kukuljanovo</item>
    </derivirana_varijabla>
  </DomainObject.Predmet.StrankaListNazivFormated>
  <DomainObject.Predmet.StrankaListNazivFormatedOIB>
    <izvorni_sadrzaj>
      <item>BIMONT d.o.o.  Kukuljanovo, OIB 03668783456</item>
    </izvorni_sadrzaj>
    <derivirana_varijabla naziv="DomainObject.Predmet.StrankaListNazivFormatedOIB_1">
      <item>BIMONT d.o.o.  Kukuljanovo, OIB 03668783456</item>
    </derivirana_varijabla>
  </DomainObject.Predmet.StrankaListNazivFormatedOIB>
  <DomainObject.Predmet.ProtuStrankaListFormated>
    <izvorni_sadrzaj>
      <item>X.O.A. d.o.o.  Rijeka</item>
    </izvorni_sadrzaj>
    <derivirana_varijabla naziv="DomainObject.Predmet.ProtuStrankaListFormated_1">
      <item>X.O.A. d.o.o.  Rijeka</item>
    </derivirana_varijabla>
  </DomainObject.Predmet.ProtuStrankaListFormated>
  <DomainObject.Predmet.ProtuStrankaListFormatedOIB>
    <izvorni_sadrzaj>
      <item>X.O.A. d.o.o.  Rijeka, OIB 99458220282</item>
    </izvorni_sadrzaj>
    <derivirana_varijabla naziv="DomainObject.Predmet.ProtuStrankaListFormatedOIB_1">
      <item>X.O.A. d.o.o.  Rijeka, OIB 99458220282</item>
    </derivirana_varijabla>
  </DomainObject.Predmet.ProtuStrankaListFormatedOIB>
  <DomainObject.Predmet.ProtuStrankaListFormatedWithAdress>
    <izvorni_sadrzaj>
      <item>X.O.A. d.o.o.  Rijeka, Kablarska 56, 51000 Rijeka</item>
    </izvorni_sadrzaj>
    <derivirana_varijabla naziv="DomainObject.Predmet.ProtuStrankaListFormatedWithAdress_1">
      <item>X.O.A. d.o.o.  Rijeka, Kablarska 56, 51000 Rijeka</item>
    </derivirana_varijabla>
  </DomainObject.Predmet.ProtuStrankaListFormatedWithAdress>
  <DomainObject.Predmet.ProtuStrankaListFormatedWithAdressOIB>
    <izvorni_sadrzaj>
      <item>X.O.A. d.o.o.  Rijeka, OIB 99458220282, Kablarska 56, 51000 Rijeka</item>
    </izvorni_sadrzaj>
    <derivirana_varijabla naziv="DomainObject.Predmet.ProtuStrankaListFormatedWithAdressOIB_1">
      <item>X.O.A. d.o.o.  Rijeka, OIB 99458220282, Kablarska 56, 51000 Rijeka</item>
    </derivirana_varijabla>
  </DomainObject.Predmet.ProtuStrankaListFormatedWithAdressOIB>
  <DomainObject.Predmet.ProtuStrankaListNazivFormated>
    <izvorni_sadrzaj>
      <item>X.O.A. d.o.o.  Rijeka</item>
    </izvorni_sadrzaj>
    <derivirana_varijabla naziv="DomainObject.Predmet.ProtuStrankaListNazivFormated_1">
      <item>X.O.A. d.o.o.  Rijeka</item>
    </derivirana_varijabla>
  </DomainObject.Predmet.ProtuStrankaListNazivFormated>
  <DomainObject.Predmet.ProtuStrankaListNazivFormatedOIB>
    <izvorni_sadrzaj>
      <item>X.O.A. d.o.o.  Rijeka, OIB 99458220282</item>
    </izvorni_sadrzaj>
    <derivirana_varijabla naziv="DomainObject.Predmet.ProtuStrankaListNazivFormatedOIB_1">
      <item>X.O.A. d.o.o.  Rijeka, OIB 99458220282</item>
    </derivirana_varijabla>
  </DomainObject.Predmet.ProtuStrankaListNazivFormatedOIB>
  <DomainObject.Predmet.OstaliListFormated>
    <izvorni_sadrzaj>
      <item>Saša Poldan</item>
    </izvorni_sadrzaj>
    <derivirana_varijabla naziv="DomainObject.Predmet.OstaliListFormated_1">
      <item>Saša Poldan</item>
    </derivirana_varijabla>
  </DomainObject.Predmet.OstaliListFormated>
  <DomainObject.Predmet.OstaliListFormatedOIB>
    <izvorni_sadrzaj>
      <item>Saša Poldan, OIB 03822303154</item>
    </izvorni_sadrzaj>
    <derivirana_varijabla naziv="DomainObject.Predmet.OstaliListFormatedOIB_1">
      <item>Saša Poldan, OIB 03822303154</item>
    </derivirana_varijabla>
  </DomainObject.Predmet.OstaliListFormatedOIB>
  <DomainObject.Predmet.OstaliListFormatedWithAdress>
    <izvorni_sadrzaj>
      <item>Saša Poldan, Jadranski trg 4, 51000 Rijeka</item>
    </izvorni_sadrzaj>
    <derivirana_varijabla naziv="DomainObject.Predmet.OstaliListFormatedWithAdress_1">
      <item>Saša Poldan, Jadranski trg 4, 51000 Rijeka</item>
    </derivirana_varijabla>
  </DomainObject.Predmet.OstaliListFormatedWithAdress>
  <DomainObject.Predmet.OstaliListFormatedWithAdressOIB>
    <izvorni_sadrzaj>
      <item>Saša Poldan, OIB 03822303154, Jadranski trg 4, 51000 Rijeka</item>
    </izvorni_sadrzaj>
    <derivirana_varijabla naziv="DomainObject.Predmet.OstaliListFormatedWithAdressOIB_1">
      <item>Saša Poldan, OIB 03822303154, Jadranski trg 4, 51000 Rijeka</item>
    </derivirana_varijabla>
  </DomainObject.Predmet.OstaliListFormatedWithAdressOIB>
  <DomainObject.Predmet.OstaliListNazivFormated>
    <izvorni_sadrzaj>
      <item>Saša Poldan</item>
    </izvorni_sadrzaj>
    <derivirana_varijabla naziv="DomainObject.Predmet.OstaliListNazivFormated_1">
      <item>Saša Poldan</item>
    </derivirana_varijabla>
  </DomainObject.Predmet.OstaliListNazivFormated>
  <DomainObject.Predmet.OstaliListNazivFormatedOIB>
    <izvorni_sadrzaj>
      <item>Saša Poldan, OIB 03822303154</item>
    </izvorni_sadrzaj>
    <derivirana_varijabla naziv="DomainObject.Predmet.OstaliListNazivFormatedOIB_1">
      <item>Saša Poldan, OIB 03822303154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BIMONT d.o.o.  Kukuljanovo</izvorni_sadrzaj>
    <derivirana_varijabla naziv="DomainObject.Predmet.StrankaIDrugi_1">BIMONT d.o.o.  Kukuljanovo</derivirana_varijabla>
  </DomainObject.Predmet.StrankaIDrugi>
  <DomainObject.Predmet.ProtustrankaIDrugi>
    <izvorni_sadrzaj>X.O.A. d.o.o.  Rijeka</izvorni_sadrzaj>
    <derivirana_varijabla naziv="DomainObject.Predmet.ProtustrankaIDrugi_1">X.O.A. d.o.o.  Rijeka</derivirana_varijabla>
  </DomainObject.Predmet.ProtustrankaIDrugi>
  <DomainObject.Predmet.StrankaIDrugiAdressOIB>
    <izvorni_sadrzaj>BIMONT d.o.o.  Kukuljanovo, OIB 03668783456, Kukuljanovo 317, 51227 Kukuljanovo</izvorni_sadrzaj>
    <derivirana_varijabla naziv="DomainObject.Predmet.StrankaIDrugiAdressOIB_1">BIMONT d.o.o.  Kukuljanovo, OIB 03668783456, Kukuljanovo 317, 51227 Kukuljanovo</derivirana_varijabla>
  </DomainObject.Predmet.StrankaIDrugiAdressOIB>
  <DomainObject.Predmet.ProtustrankaIDrugiAdressOIB>
    <izvorni_sadrzaj>X.O.A. d.o.o.  Rijeka, OIB 99458220282, Kablarska 56, 51000 Rijeka</izvorni_sadrzaj>
    <derivirana_varijabla naziv="DomainObject.Predmet.ProtustrankaIDrugiAdressOIB_1">X.O.A. d.o.o.  Rijeka, OIB 99458220282, Kablarska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BIMONT d.o.o.  Kukuljanovo</item>
      <item>X.O.A. d.o.o.  Rijeka</item>
      <item>Saša Poldan</item>
    </izvorni_sadrzaj>
    <derivirana_varijabla naziv="DomainObject.Predmet.SudioniciListNaziv_1">
      <item>BIMONT d.o.o.  Kukuljanovo</item>
      <item>X.O.A. d.o.o.  Rijeka</item>
      <item>Saša Poldan</item>
    </derivirana_varijabla>
  </DomainObject.Predmet.SudioniciListNaziv>
  <DomainObject.Predmet.SudioniciListAdressOIB>
    <izvorni_sadrzaj>
      <item>BIMONT d.o.o.  Kukuljanovo, OIB 03668783456, Kukuljanovo 317,51227 Kukuljanovo</item>
      <item>X.O.A. d.o.o.  Rijeka, OIB 99458220282, Kablarska 56,51000 Rijeka</item>
      <item>Saša Poldan, OIB 03822303154, Jadranski trg 4,51000 Rijeka</item>
    </izvorni_sadrzaj>
    <derivirana_varijabla naziv="DomainObject.Predmet.SudioniciListAdressOIB_1">
      <item>BIMONT d.o.o.  Kukuljanovo, OIB 03668783456, Kukuljanovo 317,51227 Kukuljanovo</item>
      <item>X.O.A. d.o.o.  Rijeka, OIB 99458220282, Kablarska 56,51000 Rijeka</item>
      <item>Saša Poldan, OIB 03822303154,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03668783456</item>
      <item>, OIB 99458220282</item>
      <item>, OIB 03822303154</item>
    </izvorni_sadrzaj>
    <derivirana_varijabla naziv="DomainObject.Predmet.SudioniciListNazivOIB_1">
      <item>, OIB 03668783456</item>
      <item>, OIB 99458220282</item>
      <item>, OIB 03822303154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221</properties:Words>
  <properties:Characters>1113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2017-09-26T11:36:00Z</dcterms:created>
  <dc:creator>Elizabet Jovanović</dc:creator>
  <cp:lastModifiedBy>Elizabet Jovanović</cp:lastModifiedBy>
  <cp:lastPrinted>2017-09-26T11:38:00Z</cp:lastPrinted>
  <dcterms:modified xmlns:xsi="http://www.w3.org/2001/XMLSchema-instance" xsi:type="dcterms:W3CDTF">2017-09-26T11:38:00Z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