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9905" w14:paraId="00b9905" w:rsidRDefault="002C6D77" w:rsidP="002C6D77" w:rsidR="002C6D7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D77" w:rsidP="002C6D77" w:rsidR="002C6D7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C6D77" w:rsidP="002C6D77" w:rsidR="002C6D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C6D77" w:rsidP="002C6D77" w:rsidR="002C6D7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C6D77" w:rsidP="002C6D77" w:rsidR="002C6D77"/>
    <w:p w:rsidRDefault="002C6D77" w:rsidP="002C6D77" w:rsidR="002C6D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C6D77" w:rsidP="002C6D77" w:rsidR="002C6D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C6D77" w:rsidP="002C6D77" w:rsidR="002C6D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8815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A. D. TRGOVINA d. o. o. Pula, Zagrebačka 20, OIB 77426670331, MBS 130012911, 3. prosinca 2015.</w:t>
      </w:r>
    </w:p>
    <w:p w:rsidRDefault="002C6D77" w:rsidP="002C6D77" w:rsidR="002C6D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C6D77" w:rsidP="002C6D77" w:rsidR="002C6D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C6D77" w:rsidP="002C6D77" w:rsidR="002C6D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A. D. TRGOVINA d. o. o. Pula, Zagrebačka 20, OIB 77426670331, MBS 130012911.</w:t>
      </w:r>
    </w:p>
    <w:p w:rsidRDefault="002C6D77" w:rsidP="002C6D77" w:rsidR="002C6D7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A. D. TRGOVINA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2100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248.197,46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C6D77" w:rsidP="002C6D77" w:rsidR="002C6D7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2C6D77" w:rsidP="002C6D77" w:rsidR="002C6D7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C6D77" w:rsidP="002C6D77" w:rsidR="002C6D7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F50C70">
        <w:rPr>
          <w:rFonts w:cs="Times New Roman" w:eastAsia="Times New Roman"/>
          <w:szCs w:val="24"/>
          <w:lang w:eastAsia="hr-HR"/>
        </w:rPr>
        <w:t>, v. r.</w:t>
      </w:r>
    </w:p>
    <w:p w:rsidRDefault="002C6D77" w:rsidP="002C6D77" w:rsidR="002C6D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C6D77" w:rsidP="002C6D77" w:rsidR="002C6D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C6D77" w:rsidP="002C6D77" w:rsidR="002C6D7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C6D77" w:rsidP="002C6D77" w:rsidR="002C6D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C6D77" w:rsidP="002C6D77" w:rsidR="002C6D7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C6D77" w:rsidP="002C6D77" w:rsidR="002C6D7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860A7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D77" w:rsidP="002C6D77" w:rsidR="002C6D77">
      <w:r>
        <w:separator/>
      </w:r>
    </w:p>
  </w:endnote>
  <w:endnote w:id="0" w:type="continuationSeparator">
    <w:p w:rsidRDefault="002C6D77" w:rsidP="002C6D77" w:rsidR="002C6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D77" w:rsidP="002C6D77" w:rsidR="002C6D77">
      <w:r>
        <w:separator/>
      </w:r>
    </w:p>
  </w:footnote>
  <w:footnote w:id="0" w:type="continuationSeparator">
    <w:p w:rsidRDefault="002C6D77" w:rsidP="002C6D77" w:rsidR="002C6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D77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860A7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475/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D77" w:rsidP="0021081C" w:rsidR="00A81E97">
    <w:pPr>
      <w:pStyle w:val="Zaglavlje"/>
      <w:jc w:val="right"/>
    </w:pPr>
    <w:r>
      <w:t>11 St-475/2015-3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442"/>
    <w:rsid w:val="00035442"/>
    <w:rsid w:val="002C6D77"/>
    <w:rsid w:val="007A5C5B"/>
    <w:rsid w:val="00C9611B"/>
    <w:rsid w:val="00E860A7"/>
    <w:rsid w:val="00F5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6D7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6D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6D7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6D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D7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6D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6D7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6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0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0A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0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0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6D7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6D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6D7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6D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D7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C6D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6D7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6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0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0A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0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0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D. TRGOVINA d.o.o. PULA</izvorni_sadrzaj>
    <derivirana_varijabla naziv="DomainObject.Predmet.ProtustrankaFormated_1">  A. D. TRGOVINA d.o.o. PULA</derivirana_varijabla>
  </DomainObject.Predmet.ProtustrankaFormated>
  <DomainObject.Predmet.ProtustrankaFormatedOIB>
    <izvorni_sadrzaj>  A. D. TRGOVINA d.o.o. PULA, OIB 77426670331</izvorni_sadrzaj>
    <derivirana_varijabla naziv="DomainObject.Predmet.ProtustrankaFormatedOIB_1">  A. D. TRGOVINA d.o.o. PULA, OIB 77426670331</derivirana_varijabla>
  </DomainObject.Predmet.ProtustrankaFormatedOIB>
  <DomainObject.Predmet.ProtustrankaFormatedWithAdress>
    <izvorni_sadrzaj> A. D. TRGOVINA d.o.o. PULA, Zagrebačka 20, 52100 Pula</izvorni_sadrzaj>
    <derivirana_varijabla naziv="DomainObject.Predmet.ProtustrankaFormatedWithAdress_1"> A. D. TRGOVINA d.o.o. PULA, Zagrebačka 20, 52100 Pula</derivirana_varijabla>
  </DomainObject.Predmet.ProtustrankaFormatedWithAdress>
  <DomainObject.Predmet.ProtustrankaFormatedWithAdressOIB>
    <izvorni_sadrzaj> A. D. TRGOVINA d.o.o. PULA, OIB 77426670331, Zagrebačka 20, 52100 Pula</izvorni_sadrzaj>
    <derivirana_varijabla naziv="DomainObject.Predmet.ProtustrankaFormatedWithAdressOIB_1"> A. D. TRGOVINA d.o.o. PULA, OIB 77426670331, Zagrebačka 20, 52100 Pula</derivirana_varijabla>
  </DomainObject.Predmet.ProtustrankaFormatedWithAdressOIB>
  <DomainObject.Predmet.ProtustrankaWithAdress>
    <izvorni_sadrzaj>A. D. TRGOVINA d.o.o. PULA Zagrebačka 20, 52100 Pula</izvorni_sadrzaj>
    <derivirana_varijabla naziv="DomainObject.Predmet.ProtustrankaWithAdress_1">A. D. TRGOVINA d.o.o. PULA Zagrebačka 20, 52100 Pula</derivirana_varijabla>
  </DomainObject.Predmet.ProtustrankaWithAdress>
  <DomainObject.Predmet.ProtustrankaWithAdressOIB>
    <izvorni_sadrzaj>A. D. TRGOVINA d.o.o. PULA, OIB 77426670331, Zagrebačka 20, 52100 Pula</izvorni_sadrzaj>
    <derivirana_varijabla naziv="DomainObject.Predmet.ProtustrankaWithAdressOIB_1">A. D. TRGOVINA d.o.o. PULA, OIB 77426670331, Zagrebačka 20, 52100 Pula</derivirana_varijabla>
  </DomainObject.Predmet.ProtustrankaWithAdressOIB>
  <DomainObject.Predmet.ProtustrankaNazivFormated>
    <izvorni_sadrzaj>A. D. TRGOVINA d.o.o. PULA</izvorni_sadrzaj>
    <derivirana_varijabla naziv="DomainObject.Predmet.ProtustrankaNazivFormated_1">A. D. TRGOVINA d.o.o. PULA</derivirana_varijabla>
  </DomainObject.Predmet.ProtustrankaNazivFormated>
  <DomainObject.Predmet.ProtustrankaNazivFormatedOIB>
    <izvorni_sadrzaj>A. D. TRGOVINA d.o.o. PULA, OIB 77426670331</izvorni_sadrzaj>
    <derivirana_varijabla naziv="DomainObject.Predmet.ProtustrankaNazivFormatedOIB_1">A. D. TRGOVINA d.o.o. PULA, OIB 77426670331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248197.46</izvorni_sadrzaj>
    <derivirana_varijabla naziv="DomainObject.Predmet.TrenutnaVrijednost_1">248197.46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D. TRGOVINA d.o.o. PULA</item>
    </izvorni_sadrzaj>
    <derivirana_varijabla naziv="DomainObject.Predmet.ProtuStrankaListFormated_1">
      <item>A. D. TRGOVINA d.o.o. PULA</item>
    </derivirana_varijabla>
  </DomainObject.Predmet.ProtuStrankaListFormated>
  <DomainObject.Predmet.ProtuStrankaListFormatedOIB>
    <izvorni_sadrzaj>
      <item>A. D. TRGOVINA d.o.o. PULA, OIB 77426670331</item>
    </izvorni_sadrzaj>
    <derivirana_varijabla naziv="DomainObject.Predmet.ProtuStrankaListFormatedOIB_1">
      <item>A. D. TRGOVINA d.o.o. PULA, OIB 77426670331</item>
    </derivirana_varijabla>
  </DomainObject.Predmet.ProtuStrankaListFormatedOIB>
  <DomainObject.Predmet.ProtuStrankaListFormatedWithAdress>
    <izvorni_sadrzaj>
      <item>A. D. TRGOVINA d.o.o. PULA, Zagrebačka 20, 52100 Pula</item>
    </izvorni_sadrzaj>
    <derivirana_varijabla naziv="DomainObject.Predmet.ProtuStrankaListFormatedWithAdress_1">
      <item>A. D. TRGOVINA d.o.o. PULA, Zagrebačka 20, 52100 Pula</item>
    </derivirana_varijabla>
  </DomainObject.Predmet.ProtuStrankaListFormatedWithAdress>
  <DomainObject.Predmet.ProtuStrankaListFormatedWithAdressOIB>
    <izvorni_sadrzaj>
      <item>A. D. TRGOVINA d.o.o. PULA, OIB 77426670331, Zagrebačka 20, 52100 Pula</item>
    </izvorni_sadrzaj>
    <derivirana_varijabla naziv="DomainObject.Predmet.ProtuStrankaListFormatedWithAdressOIB_1">
      <item>A. D. TRGOVINA d.o.o. PULA, OIB 77426670331, Zagrebačka 20, 52100 Pula</item>
    </derivirana_varijabla>
  </DomainObject.Predmet.ProtuStrankaListFormatedWithAdressOIB>
  <DomainObject.Predmet.ProtuStrankaListNazivFormated>
    <izvorni_sadrzaj>
      <item>A. D. TRGOVINA d.o.o. PULA</item>
    </izvorni_sadrzaj>
    <derivirana_varijabla naziv="DomainObject.Predmet.ProtuStrankaListNazivFormated_1">
      <item>A. D. TRGOVINA d.o.o. PULA</item>
    </derivirana_varijabla>
  </DomainObject.Predmet.ProtuStrankaListNazivFormated>
  <DomainObject.Predmet.ProtuStrankaListNazivFormatedOIB>
    <izvorni_sadrzaj>
      <item>A. D. TRGOVINA d.o.o. PULA, OIB 77426670331</item>
    </izvorni_sadrzaj>
    <derivirana_varijabla naziv="DomainObject.Predmet.ProtuStrankaListNazivFormatedOIB_1">
      <item>A. D. TRGOVINA d.o.o. PULA, OIB 77426670331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D. TRGOVINA d.o.o. PULA</izvorni_sadrzaj>
    <derivirana_varijabla naziv="DomainObject.Predmet.ProtustrankaIDrugi_1">A. D. TRGOVINA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D. TRGOVINA d.o.o. PULA, OIB 77426670331, Zagrebačka 20, 52100 Pula</izvorni_sadrzaj>
    <derivirana_varijabla naziv="DomainObject.Predmet.ProtustrankaIDrugiAdressOIB_1">A. D. TRGOVINA d.o.o. PULA, OIB 77426670331, Zagrebačka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D. TRGOVINA d.o.o. PULA</item>
    </izvorni_sadrzaj>
    <derivirana_varijabla naziv="DomainObject.Predmet.SudioniciListNaziv_1">
      <item>FINANCIJSKA AGENCIJA, RC RIJEKA, PODRUŽNICA PULA, PULA</item>
      <item>A. D. TRGOVINA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D. TRGOVINA d.o.o. PULA, OIB 77426670331, Zagrebačka 20,52100 Pula</item>
    </izvorni_sadrzaj>
    <derivirana_varijabla naziv="DomainObject.Predmet.SudioniciListAdressOIB_1">
      <item>FINANCIJSKA AGENCIJA, RC RIJEKA, PODRUŽNICA PULA, PULA, OIB 85821130368, Giardini 5,52100 Pula</item>
      <item>A. D. TRGOVINA d.o.o. PULA, OIB 77426670331, Zagrebačka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77426670331</item>
    </izvorni_sadrzaj>
    <derivirana_varijabla naziv="DomainObject.Predmet.SudioniciListNazivOIB_1">
      <item>, OIB 85821130368</item>
      <item>, OIB 77426670331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2009</properties:Characters>
  <properties:Lines>50</properties:Lines>
  <properties:Paragraphs>20</properties:Paragraphs>
  <properties:TotalTime>3</properties:TotalTime>
  <properties:ScaleCrop>false</properties:ScaleCrop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2015-12-03T07:14:00Z</dcterms:created>
  <dc:creator>Mihaela Kaligari</dc:creator>
  <dc:description/>
  <cp:keywords/>
  <cp:lastModifiedBy>Ana Jeromela</cp:lastModifiedBy>
  <cp:lastPrinted>2015-12-15T11:59:00Z</cp:lastPrinted>
  <dcterms:modified xmlns:xsi="http://www.w3.org/2001/XMLSchema-instance" xsi:type="dcterms:W3CDTF">2015-12-15T11:59:00Z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