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6450" w14:paraId="d0c6450" w:rsidRDefault="00AB4602" w:rsidP="0038728C" w:rsidR="0038728C" w:rsidRPr="0038728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80099" w:rsidRPr="00180099">
        <w:rPr>
          <w:rFonts w:cs="Times New Roman"/>
          <w:b/>
        </w:rPr>
        <w:t xml:space="preserve">     </w:t>
      </w:r>
      <w:r w:rsidR="0038728C" w:rsidRPr="0038728C">
        <w:rPr>
          <w:rFonts w:cs="Times New Roman"/>
        </w:rPr>
        <w:t>REPUBLIKA HRVATSKA</w:t>
      </w: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TRGOVAČKI SUD U ZAGREBU</w:t>
      </w: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      Stalna služba u Karlovcu</w:t>
      </w: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 Karlovac, Trg hrvatskih branitelja 1/II</w:t>
      </w: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R E P U B L I K A    H R V A T S K A</w:t>
      </w:r>
    </w:p>
    <w:p w:rsidRDefault="0038728C" w:rsidP="0038728C" w:rsidR="0038728C" w:rsidRPr="0038728C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R J E Š E N J E</w:t>
      </w: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ab/>
        <w:t>TRGOVAČKI SUD U ZAGREBU, Stalna služba</w:t>
      </w:r>
      <w:r w:rsidR="002571BB">
        <w:rPr>
          <w:rFonts w:cs="Times New Roman" w:eastAsia="Times New Roman"/>
          <w:lang w:eastAsia="hr-HR"/>
        </w:rPr>
        <w:t xml:space="preserve"> u Karlovcu</w:t>
      </w:r>
      <w:r w:rsidRPr="0038728C">
        <w:rPr>
          <w:rFonts w:cs="Times New Roman" w:eastAsia="Times New Roman"/>
          <w:b/>
          <w:lang w:eastAsia="hr-HR"/>
        </w:rPr>
        <w:t>,</w:t>
      </w:r>
      <w:r w:rsidRPr="0038728C">
        <w:rPr>
          <w:rFonts w:cs="Times New Roman" w:eastAsia="Times New Roman"/>
          <w:lang w:eastAsia="hr-HR"/>
        </w:rPr>
        <w:t xml:space="preserve"> po sucu Jadranki Mađeruh, kao stečajnom sucu, u stečajnom postupku nad stečajnim dužnikom GOLF &amp; COUNTRY CLUB ZAGREB d.o.o. u stečaju, Zagreb, Jadranska avenija 6, OIB: 54566277575, 16. listopada 2017.</w:t>
      </w: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r i j e š i o   j e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728C" w:rsidP="0038728C" w:rsidR="0038728C" w:rsidRPr="0038728C">
      <w:pPr>
        <w:spacing w:after="0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Kupcu NIKMARK d.o.o., Zagreb, Strojarska cesta 20, OIB: 68755851941, dosuđuju se nekretnine u vlasništvu stečajnog dužnika GOLF &amp; COUNTRY CLUB ZAGREB d.o.o. u stečaju, Zagreb, Jadranska avenija 6, OIB: 54566277575, koje se u naravi odnose na:</w:t>
      </w: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KLUPSKA KUĆA 1 upisana u z.k.ul. 3100 k.o. Blato Novo, 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6,</w:t>
      </w: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KLUPSKA KUĆA 2, upisana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čm (ukupne površine kućnog vrta 364.617 čm), ukupne neto korisne površine posebnog dijela 27.522,21 čm, u nacrtima označen rozom bojom, Jadranska avenija br. 6/1,</w:t>
      </w: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NAPONSKA TRAFOSTANICA, upisana u z.k.ul. 3100 k.o. Blato Novo, k.č.br. 6, suvlasnički dio redni broj 19: 3/10000 etažno vlasništvo (E-19), s prostorijama za trafo, ukupne neto korisne površine posebnog dijela 6,34 čm, u nacrtima označena žutom bojom,  u iznosu od 9.780,01 kn,</w:t>
      </w:r>
    </w:p>
    <w:p w:rsidRDefault="0038728C" w:rsidP="0038728C" w:rsidR="0038728C" w:rsidRPr="0038728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50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lastRenderedPageBreak/>
        <w:t>ZEMLJIŠTE-ŠUMA, upisan u z.k.ul. 50152 k.o. Blato Novo, k.č.br. 1/2, ukupne neto korisne površine 21.302 m2.</w:t>
      </w:r>
    </w:p>
    <w:p w:rsidRDefault="0038728C" w:rsidP="0038728C" w:rsidR="0038728C" w:rsidRPr="0038728C">
      <w:pPr>
        <w:spacing w:after="0"/>
        <w:ind w:left="124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val="en-US"/>
        </w:rPr>
      </w:pPr>
      <w:r w:rsidRPr="0038728C">
        <w:rPr>
          <w:rFonts w:cs="Times New Roman" w:eastAsia="Times New Roman"/>
          <w:lang w:eastAsia="hr-HR"/>
        </w:rPr>
        <w:t xml:space="preserve">Kupovnina za navedene nekretnine u točki I. izreke  </w:t>
      </w:r>
      <w:r w:rsidRPr="0038728C">
        <w:rPr>
          <w:rFonts w:cs="Times New Roman" w:eastAsia="Times New Roman"/>
          <w:lang w:val="en-US"/>
        </w:rPr>
        <w:t>iznosi 21.861.810,43 kn.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Kupac NIKMARK d.o.o., Zagreb, Strojarska cesta 20, OIB: 68755851941, oslobađa se od polaganja kupovnine s obzirom da je kupac prvi razlučni vjerovnik koji se namiruje iz kupovnine.</w:t>
      </w:r>
    </w:p>
    <w:p w:rsidRDefault="0038728C" w:rsidP="0038728C" w:rsidR="0038728C" w:rsidRPr="0038728C">
      <w:pPr>
        <w:spacing w:after="0"/>
        <w:ind w:left="2316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Ova imovina predat će se kupcu NIKMARK d.o.o., Zagreb, Strojarska cesta 20, OIB: 68755851941, zaključkom o predaji nakon što ovo rješenje postane pravomoćno, a kupac plati troškove unovčenja.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Određuje se upis prava vlasništva u korist kupca na dosuđenim  nekretninama, nakon pravomoćnosti ovog rješenja i nakon uplate troškova unovčenja.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Određuje se brisanje: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1.  u z.k.ul. 3100 k.o. Blato Novo, k.č.br. 6, suvlasnički dio redni broj 21: 7987/10000 etažno vlasništvo (E-21), s prostorijama u prizemlju i na katu objekta NKP 583,03 čm, natkrivenom terasom u prizemlju NKP 80,33 čm, balkonom 1 na katu NKP 5,23 čm, balkonom 2 na katu NKP 4,63 čm i kućnim vrtom NKP 16.684,30 čm (ukupne površine kućnog vrta 166.843,00 čm), te otvorenim natkrivenim pucalištem NKP 83,28 čm i spremištem NKP 18,65 čm, ukupne neto korisne površine posebnog dijela 17.459,45 čm, u nacrtima označen rozom bojom, Jadranska avenija br, 6: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zajedničkog založnog prava za iznos od 11.000.000,00 kn za korist Hrvatske poštanske banke d.d., Zagreb, Jurišićeva 4, upisanog pod brojem Z-15072/12 od 16.03.2012.,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upisanog pod brojem  Z-30233/12 od 06.06.2012.,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plombe pod brojem upisa Z-15972/15 od 08.06.2015.,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1701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2.  u z.k.ul. 5093 k.o. Blato Novo, k.č.br. 7, suvlasnički dio redni broj 31: 8811/10000 etažno vlasništvo (E-31),  s prostorijama u prizemlju i na katu objekta NKP 902,45 čm, natkrivenim ulazom u prizemlju NKP 39,27 čm, dvorištem u prizemlju NKP 13,74 čm, natkrivenom terasom na katu NKP 46,47 čm, terasom na katu NKP 58,58 čm i kućnim vrtom NKP 36.461,70 </w:t>
      </w:r>
      <w:r w:rsidRPr="0038728C">
        <w:rPr>
          <w:rFonts w:cs="Times New Roman" w:eastAsia="Times New Roman"/>
          <w:lang w:eastAsia="hr-HR"/>
        </w:rPr>
        <w:lastRenderedPageBreak/>
        <w:t>čm (ukupne površine kućnog vrta 364.617 čm), ukupne neto korisne površine posebnog dijela 27.522,21 čm, u nacrtima označen rozom bojom, Jadranska avenija br. 6/1,: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Z-31848/08 od 26.05.2008.,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prva za iznos od 2.361.636,09 kn za korist Stolarija Gojanović 1969.g. d.o.o., Šibenik, Industrijska zona Podi, Dolačka br. 14, OIB: 88748670537, upisanog pod brojem Z-55485/09 od 09.11.2009.,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184.844,60 eura za korist Stolarija Gojanović 1969.g. d.o.o., Šibenik, Industrijska zona Podi, Dolačka br. 14, OIB: 88748670537, upisanog pod brojem Z-55488/09 od 09.11.2009.,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216.271,23 eura za korist  Matijašić Zoran, Rijeka, Istarska br. 79, OIB: 78177079108, upisanog pod brojem Z-56805/09 od 16.11.2009.,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264.703,71  euro za korist Šmitran Milorada, Rijeka, Hegedušićeva br. 3, OIB: 19773574927, upisanog pod brojem Z-56829/09 od 16.11.2009.,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upisa Z-36081/12 od 13.07.2012.,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upisa Z-38679/12 od 30.07.2012.,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plombe pod brojem upisa Z-15972/15 od 08.06.2015.,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3. u z.k.ul. 3100 k.o. Blato Novo, k.č.br. 6, suvlasnički dio redni broj 19: 3/10000 etažno vlasništvo (E-19), s prostorijama za trafo, ukupne neto korisne površine posebnog dijela 6,34 čm, u nacrtima označena žutom bojom: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45.314.768,25 kn za korist Hrvatske poštanske banke d.d., Zagreb, Jurišićeva 4, upisanog pod brojem Z-22582/07 od 28.03.2007.,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1560"/>
        <w:contextualSpacing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4. u z.k.ul. 50152 k.o. Blato Novo, k.č.br. 1/2, ukupne neto korisne površine    21.302 m2: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1.850.000,00 eura za korist Hrvatske poštanske banke d.d., Zagreb, Jurišićeva 4, upisanog pod brojem Z-22536/06 od 31.03.2006.,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lastRenderedPageBreak/>
        <w:t>- založnog prava za iznos od 45.314.768,25 kn za korist Hrvatske poštanske banke d.d., Zagreb, Jurišićeva 4, upisanog pod brojem Z-22582/07 od 28.03.2007.,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založnog prava za iznos od 15.000.000,00 kn i 20.000.000,00 kn za korist Hrvatske banke za obnovu i razvitak, Zagreb, Strossmayerov trg 9, OIB: 26702280390, upisanog pod brojem Z-30233/12 od 06.06.2012.,</w:t>
      </w: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- upisa Z-38679/12 od 30.07.2012.,</w:t>
      </w:r>
    </w:p>
    <w:p w:rsidRDefault="0038728C" w:rsidP="0038728C" w:rsidR="0038728C" w:rsidRPr="0038728C">
      <w:pPr>
        <w:spacing w:after="0"/>
        <w:ind w:left="1248"/>
        <w:contextualSpacing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1608"/>
        <w:contextualSpacing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nakon pravomoćnosti ovog rješenja i nakon što kupac plati troškove unovčenja.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VII</w:t>
      </w:r>
      <w:r w:rsidRPr="0038728C">
        <w:rPr>
          <w:rFonts w:cs="Times New Roman" w:eastAsia="Times New Roman"/>
          <w:b/>
          <w:lang w:eastAsia="hr-HR"/>
        </w:rPr>
        <w:t>.</w:t>
      </w:r>
      <w:r w:rsidRPr="0038728C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platio troškove unovčenja.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VIII</w:t>
      </w:r>
      <w:r w:rsidRPr="0038728C">
        <w:rPr>
          <w:rFonts w:cs="Times New Roman" w:eastAsia="Times New Roman"/>
          <w:b/>
          <w:lang w:eastAsia="hr-HR"/>
        </w:rPr>
        <w:t>.</w:t>
      </w:r>
      <w:r w:rsidRPr="0038728C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IX. Nalaže se Općinskom sudu u Novom Zagrebu, Zemljišnoknjižni odjel Novi Zagreb zabilježiti u zemljišnim knjigama dosudu nekretnine navedene u točki I. ovog rješenja.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Obrazloženje</w:t>
      </w:r>
    </w:p>
    <w:p w:rsidRDefault="0038728C" w:rsidP="0038728C" w:rsidR="0038728C" w:rsidRPr="003872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Nekretnine stečajnog dužnika navedene u izreci rješenja prodavale su se u stečajnom postupku na prijedlog stečajnog upravitelja temeljem odredbe čl. 164. st. 3. Stečajnog zakona (Narodne novine broj 44/96, 29/99, 129/00, 123/03, 82/06, 116/10, 25/12, 133/12, dalje:SZ).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Na šestoj usmenoj javnoj dražbi radi prodaje imovine dužnika kao u izreci rješenja, sudjelovao je jedan ponuditelj i to NIKMARK d.o.o., Zagreb, Strojarska cesta 20, OIB: 68755851941. 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Ponuditelj NIKMARK d.o.o., Zagreb, Strojarska cesta 20, OIB: 68755851941,  dao je ponudu za navedenu imovinu u iznosu od 21.861.810,43 kn kn, što je ujedno jedina ponuda.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Nakon zaključenja dražbe, sudac je utvrdio tu činjenicu i objavio kako je kupac NIKMARK d.o.o., Zagreb, Strojarska cesta 20, OIB: 68755851941, ispunio uvjete da mu se nekretnine dosude.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IX. izreke ovog rješenja.</w:t>
      </w:r>
    </w:p>
    <w:p w:rsidRDefault="0038728C" w:rsidP="0038728C" w:rsidR="0038728C" w:rsidRPr="003872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U Karlovcu, 16. listopada 2017.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b/>
          <w:lang w:eastAsia="hr-HR"/>
        </w:rPr>
        <w:t xml:space="preserve">                                                                                             </w:t>
      </w:r>
      <w:r w:rsidRPr="0038728C">
        <w:rPr>
          <w:rFonts w:cs="Times New Roman" w:eastAsia="Times New Roman"/>
          <w:lang w:eastAsia="hr-HR"/>
        </w:rPr>
        <w:t>Za točnost otpravka-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                                                                                            ovlašteni službenik: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 xml:space="preserve">                                                                                           Draženka Prpić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8728C" w:rsidP="0038728C" w:rsidR="0038728C" w:rsidRPr="0038728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PRAVNA POUKA:</w:t>
      </w:r>
    </w:p>
    <w:p w:rsidRDefault="0038728C" w:rsidP="0038728C" w:rsidR="0038728C" w:rsidRPr="0038728C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8728C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8728C" w:rsidP="0038728C" w:rsidR="0038728C" w:rsidRPr="0038728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80099" w:rsidP="00180099" w:rsidR="00180099" w:rsidRPr="00180099">
      <w:pPr>
        <w:spacing w:after="0"/>
        <w:rPr>
          <w:rFonts w:cs="Times New Roman" w:eastAsia="Times New Roman"/>
          <w:lang w:eastAsia="hr-HR"/>
        </w:rPr>
      </w:pPr>
    </w:p>
    <w:sectPr w:rsidSect="0032366B" w:rsidR="00180099" w:rsidRPr="00180099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6893698"/>
      <w:docPartObj>
        <w:docPartGallery w:val="Page Numbers (Top of Page)"/>
        <w:docPartUnique/>
      </w:docPartObj>
    </w:sdtPr>
    <w:sdtEndPr/>
    <w:sdtContent>
      <w:p w:rsidRDefault="00180099" w:rsidR="001800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1BB">
          <w:t>1</w:t>
        </w:r>
        <w:r>
          <w:fldChar w:fldCharType="end"/>
        </w:r>
      </w:p>
    </w:sdtContent>
  </w:sdt>
  <w:p w:rsidRDefault="00180099" w:rsidR="008333A9">
    <w:pPr>
      <w:pStyle w:val="Zaglavlje"/>
    </w:pPr>
    <w:r>
      <w:t>1 St-245/15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314C39"/>
    <w:multiLevelType w:val="hybridMultilevel"/>
    <w:tmpl w:val="1D86FD9E"/>
    <w:lvl w:tplc="BE58B4BC" w:ilvl="0">
      <w:start w:val="3"/>
      <w:numFmt w:val="bullet"/>
      <w:lvlText w:val="-"/>
      <w:lvlJc w:val="left"/>
      <w:pPr>
        <w:ind w:hanging="360" w:left="124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6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68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40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12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84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56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28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008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20"/>
  </w:num>
  <w:num w:numId="2">
    <w:abstractNumId w:val="31"/>
  </w:num>
  <w:num w:numId="3">
    <w:abstractNumId w:val="19"/>
  </w:num>
  <w:num w:numId="4">
    <w:abstractNumId w:val="42"/>
  </w:num>
  <w:num w:numId="5">
    <w:abstractNumId w:val="44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99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1BB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28C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141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1525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Nikmark d.o.o.-KK1, KK2, TRAFOSTANICA I ŠUMA</izvorni_sadrzaj>
    <derivirana_varijabla naziv="DomainObject.Primjedba_1">Nikmark d.o.o.-KK1, KK2, TRAFOSTANICA I ŠUMA</derivirana_varijabla>
  </DomainObject.Primjedba>
  <DomainObject.Oznaka>
    <izvorni_sadrzaj>St-245/2015-365</izvorni_sadrzaj>
    <derivirana_varijabla naziv="DomainObject.Oznaka_1">St-245/2015-365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2015.</izvorni_sadrzaj>
    <derivirana_varijabla naziv="DomainObject.Predmet.DatumOsnivanja_1">30.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ref, preslik djela spisa na VTS</izvorni_sadrzaj>
    <derivirana_varijabla naziv="DomainObject.Predmet.Opis_1">original spisa u ref, preslik djela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St-245/2015</izvorni_sadrzaj>
    <derivirana_varijabla naziv="DomainObject.Predmet.OznakaBroj_1">St-245/2015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21 SVEZAK</izvorni_sadrzaj>
    <derivirana_varijabla naziv="DomainObject.Predmet.PrimjedbaSuca_1">21 SVEZAK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&amp; COUNTRY CLUB ZAGREB d.o.o. za trgovinu, zastupanje, ugostiteljstvo i turizam</izvorni_sadrzaj>
    <derivirana_varijabla naziv="DomainObject.Predmet.ProtustrankaFormated_1">  GOLF &amp; COUNTRY CLUB ZAGREB d.o.o. za trgovinu, zastupanje, ugostiteljstvo i turizam</derivirana_varijabla>
  </DomainObject.Predmet.ProtustrankaFormated>
  <DomainObject.Predmet.ProtustrankaFormatedOIB>
    <izvorni_sadrzaj>  GOLF &amp; COUNTRY CLUB ZAGREB d.o.o. za trgovinu, zastupanje, ugostiteljstvo i turizam, OIB 54566277575</izvorni_sadrzaj>
    <derivirana_varijabla naziv="DomainObject.Predmet.ProtustrankaFormatedOIB_1">  GOLF &amp; COUNTRY CLUB ZAGREB d.o.o. za trgovinu, zastupanje, ugostiteljstvo i turizam, OIB 54566277575</derivirana_varijabla>
  </DomainObject.Predmet.ProtustrankaFormatedOIB>
  <DomainObject.Predmet.ProtustrankaFormatedWithAdress>
    <izvorni_sadrzaj> GOLF &amp; COUNTRY CLUB ZAGREB d.o.o. za trgovinu, zastupanje, ugostiteljstvo i turizam, Jadranska avenija 6, 10000 Zagreb</izvorni_sadrzaj>
    <derivirana_varijabla naziv="DomainObject.Predmet.ProtustrankaFormatedWithAdress_1"> GOLF &amp; COUNTRY CLUB ZAGREB d.o.o. za trgovinu, zastupanje, ugostiteljstvo i turizam, Jadranska avenija 6, 10000 Zagreb</derivirana_varijabla>
  </DomainObject.Predmet.ProtustrankaFormatedWithAdress>
  <DomainObject.Predmet.ProtustrankaFormatedWithAdressOIB>
    <izvorni_sadrzaj> GOLF &amp; COUNTRY CLUB ZAGREB d.o.o. za trgovinu, zastupanje, ugostiteljstvo i turizam, OIB 54566277575, Jadranska avenija 6, 10000 Zagreb</izvorni_sadrzaj>
    <derivirana_varijabla naziv="DomainObject.Predmet.ProtustrankaFormatedWithAdressOIB_1"> GOLF &amp; COUNTRY CLUB ZAGREB d.o.o. za trgovinu, zastupanje, ugostiteljstvo i turizam, OIB 54566277575, Jadranska avenija 6, 10000 Zagreb</derivirana_varijabla>
  </DomainObject.Predmet.ProtustrankaFormatedWithAdressOIB>
  <DomainObject.Predmet.ProtustrankaWithAdress>
    <izvorni_sadrzaj>GOLF &amp; COUNTRY CLUB ZAGREB d.o.o. za trgovinu, zastupanje, ugostiteljstvo i turizam Jadranska avenija 6, 10000 Zagreb</izvorni_sadrzaj>
    <derivirana_varijabla naziv="DomainObject.Predmet.ProtustrankaWithAdress_1">GOLF &amp; COUNTRY CLUB ZAGREB d.o.o. za trgovinu, zastupanje, ugostiteljstvo i turizam Jadranska avenija 6, 10000 Zagreb</derivirana_varijabla>
  </DomainObject.Predmet.ProtustrankaWithAdress>
  <DomainObject.Predmet.ProtustrankaWithAdressOIB>
    <izvorni_sadrzaj>GOLF &amp; COUNTRY CLUB ZAGREB d.o.o. za trgovinu, zastupanje, ugostiteljstvo i turizam, OIB 54566277575, Jadranska avenija 6, 10000 Zagreb</izvorni_sadrzaj>
    <derivirana_varijabla naziv="DomainObject.Predmet.ProtustrankaWithAdressOIB_1">GOLF &amp; COUNTRY CLUB ZAGREB d.o.o. za trgovinu, zastupanje, ugostiteljstvo i turizam, OIB 54566277575, Jadranska avenija 6, 10000 Zagreb</derivirana_varijabla>
  </DomainObject.Predmet.ProtustrankaWithAdressOIB>
  <DomainObject.Predmet.ProtustrankaNazivFormated>
    <izvorni_sadrzaj>GOLF &amp; COUNTRY CLUB ZAGREB d.o.o. za trgovinu, zastupanje, ugostiteljstvo i turizam</izvorni_sadrzaj>
    <derivirana_varijabla naziv="DomainObject.Predmet.ProtustrankaNazivFormated_1">GOLF &amp; COUNTRY CLUB ZAGREB d.o.o. za trgovinu, zastupanje, ugostiteljstvo i turizam</derivirana_varijabla>
  </DomainObject.Predmet.ProtustrankaNazivFormated>
  <DomainObject.Predmet.ProtustrankaNazivFormatedOIB>
    <izvorni_sadrzaj>GOLF &amp; COUNTRY CLUB ZAGREB d.o.o. za trgovinu, zastupanje, ugostiteljstvo i turizam, OIB 54566277575</izvorni_sadrzaj>
    <derivirana_varijabla naziv="DomainObject.Predmet.ProtustrankaNazivFormatedOIB_1">GOLF &amp; COUNTRY CLUB ZAGREB d.o.o. za trgovinu, zastupanje, ugostiteljstvo i turizam, OIB 54566277575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izvorni_sadrzaj>
    <derivirana_varijabla naziv="DomainObject.Predmet.StrankaFormated_1">  FINA Regionalni centar Zagreb; Tihana Nikolić; ROST-ŠPORT d.o.o. za trgovinu na veliko i malo, vanjskotrgovačku djelatnost i marketing; Petar Rukavina; Marija Rosić; C.P.I. EXPERTUS društvo s ograničenom odgovornošću za usluge; Magdalena Matić; TINMARK d.o.o. za trgovinu i usluge, turistička agencija; BAR GRUPA društvo s ograničenom odgovornošću za ugostiteljstvo; Franjo Zelenika; KAJZER d.o.o. za trgovinu i usluge; DETONO d.o.o. za proizvodnju, trgovinu i usluge; Gordana Žubrinić; Romeo Vudrag-tomasović; BARITUS društvo s ograničenom odgovornošću za usluge; Marija Ivanković</derivirana_varijabla>
  </DomainObject.Predmet.StrankaFormated>
  <DomainObject.Predmet.StrankaFormatedOIB>
    <izvorni_sadrzaj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izvorni_sadrzaj>
    <derivirana_varijabla naziv="DomainObject.Predmet.StrankaFormatedOIB_1">  FINA Regionalni centar Zagreb, OIB 85821130368; Tihana Nikolić, OIB 02158057271; ROST-ŠPORT d.o.o. za trgovinu na veliko i malo, vanjskotrgovačku djelatnost i marketing, OIB 63693671750; Petar Rukavina; Marija Rosić, OIB 86034218830; C.P.I. EXPERTUS društvo s ograničenom odgovornošću za usluge, OIB 47093473505; Magdalena Matić, OIB 46987252656; TINMARK d.o.o. za trgovinu i usluge, turistička agencija, OIB 64040526186; BAR GRUPA društvo s ograničenom odgovornošću za ugostiteljstvo, OIB 21877438576; Franjo Zelenika, OIB 37105336549; KAJZER d.o.o. za trgovinu i usluge, OIB 68585044796; DETONO d.o.o. za proizvodnju, trgovinu i usluge, OIB 42999214584; Gordana Žubrinić, OIB 16588457051; Romeo Vudrag-tomasović, OIB 37807865212; BARITUS društvo s ograničenom odgovornošću za usluge, OIB 64066912804; Marija Ivanković</derivirana_varijabla>
  </DomainObject.Predmet.StrankaFormatedOIB>
  <DomainObject.Predmet.StrankaFormatedWithAdress>
    <izvorni_sadrzaj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izvorni_sadrzaj>
    <derivirana_varijabla naziv="DomainObject.Predmet.StrankaFormatedWithAdress_1"> FINA Regionalni centar Zagreb, Koturaškan 43, 10000 Zagreb; Tihana Nikolić, Tratinska 44, 10000 Zagreb; ROST-ŠPORT d.o.o. za trgovinu na veliko i malo, vanjskotrgovačku djelatnost i marketing, II Poljanice 8, 10000 Zagreb; Petar Rukavina; Marija Rosić, Florićeva Ulica 5, 10000 Zagreb; C.P.I. EXPERTUS društvo s ograničenom odgovornošću za usluge, Ulica grada Chicaga 2 A, 10000 Zagreb; Magdalena Matić, Palinovečka Ulica 29, 10000 Zagreb; TINMARK d.o.o. za trgovinu i usluge, turistička agencija, Ventilatorska 8 A, 10250 Lučko; BAR GRUPA društvo s ograničenom odgovornošću za ugostiteljstvo, Preradovićeva 17, 10000 Zagreb; Franjo Zelenika, Ulica Mije Krešića 30, 10000 Zagreb; KAJZER d.o.o. za trgovinu i usluge, Radićeva ulica 21, 10000 Zagreb; DETONO d.o.o. za proizvodnju, trgovinu i usluge, VIII Vrbik 17, 10000 Zagreb; Gordana Žubrinić, Podgaj 55, 10000 Zagreb; Romeo Vudrag-tomasović, Branitelja Domovinskog Rata 2b, 22000 Šibenik; BARITUS društvo s ograničenom odgovornošću za usluge, Radnička cesta 39, 10000 Zagreb; Marija Ivanković</derivirana_varijabla>
  </DomainObject.Predmet.StrankaFormatedWithAdress>
  <DomainObject.Predmet.StrankaFormatedWithAdressOIB>
    <izvorni_sadrzaj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izvorni_sadrzaj>
    <derivirana_varijabla naziv="DomainObject.Predmet.StrankaFormatedWithAdressOIB_1"> FINA Regionalni centar Zagreb, OIB 85821130368, Koturaškan 43, 10000 Zagreb; Tihana Nikolić, OIB 02158057271, Tratinska 44, 10000 Zagreb; ROST-ŠPORT d.o.o. za trgovinu na veliko i malo, vanjskotrgovačku djelatnost i marketing, OIB 63693671750, II Poljanice 8, 10000 Zagreb; Petar Rukavina; Marija Rosić, OIB 86034218830, Florićeva Ulica 5, 10000 Zagreb; C.P.I. EXPERTUS društvo s ograničenom odgovornošću za usluge, OIB 47093473505, Ulica grada Chicaga 2 A, 10000 Zagreb; Magdalena Matić, OIB 46987252656, Palinovečka Ulica 29, 10000 Zagreb; TINMARK d.o.o. za trgovinu i usluge, turistička agencija, OIB 64040526186, Ventilatorska 8 A, 10250 Lučko; BAR GRUPA društvo s ograničenom odgovornošću za ugostiteljstvo, OIB 21877438576, Preradovićeva 17, 10000 Zagreb; Franjo Zelenika, OIB 37105336549, Ulica Mije Krešića 30, 10000 Zagreb; KAJZER d.o.o. za trgovinu i usluge, OIB 68585044796, Radićeva ulica 21, 10000 Zagreb; DETONO d.o.o. za proizvodnju, trgovinu i usluge, OIB 42999214584, VIII Vrbik 17, 10000 Zagreb; Gordana Žubrinić, OIB 16588457051, Podgaj 55, 10000 Zagreb; Romeo Vudrag-tomasović, OIB 37807865212, Branitelja Domovinskog Rata 2b, 22000 Šibenik; BARITUS društvo s ograničenom odgovornošću za usluge, OIB 64066912804, Radnička cesta 39, 10000 Zagreb; Marija Ivanković</derivirana_varijabla>
  </DomainObject.Predmet.StrankaFormatedWithAdressOIB>
  <DomainObject.Predmet.StrankaWithAdress>
    <izvorni_sadrzaj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izvorni_sadrzaj>
    <derivirana_varijabla naziv="DomainObject.Predmet.StrankaWithAdress_1">FINA Regionalni centar Zagreb Koturaškan 43,10000 Zagreb,Tihana Nikolić Tratinska 44,10000 Zagreb,ROST-ŠPORT d.o.o. za trgovinu na veliko i malo, vanjskotrgovačku djelatnost i marketing II Poljanice 8,10000 Zagreb,Petar Rukavina ,Marija Rosić Florićeva Ulica 5,10000 Zagreb,C.P.I. EXPERTUS društvo s ograničenom odgovornošću za usluge Ulica grada Chicaga 2 A,10000 Zagreb,Magdalena Matić Palinovečka Ulica 29,10000 Zagreb,TINMARK d.o.o. za trgovinu i usluge, turistička agencija Ventilatorska 8 A,10250 Lučko,BAR GRUPA društvo s ograničenom odgovornošću za ugostiteljstvo Preradovićeva 17,10000 Zagreb,Franjo Zelenika Ulica Mije Krešića 30,10000 Zagreb,KAJZER d.o.o. za trgovinu i usluge Radićeva ulica 21,10000 Zagreb,DETONO d.o.o. za proizvodnju, trgovinu i usluge VIII Vrbik 17,10000 Zagreb,Gordana Žubrinić Podgaj 55,10000 Zagreb,Romeo Vudrag-tomasović Branitelja Domovinskog Rata 2b,22000 Šibenik,BARITUS društvo s ograničenom odgovornošću za usluge Radnička cesta 39,10000 Zagreb,Marija Ivanković </derivirana_varijabla>
  </DomainObject.Predmet.StrankaWithAdress>
  <DomainObject.Predmet.StrankaWithAdressOIB>
    <izvorni_sadrzaj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izvorni_sadrzaj>
    <derivirana_varijabla naziv="DomainObject.Predmet.StrankaWithAdressOIB_1">FINA Regionalni centar Zagreb, OIB 85821130368, Koturaškan 43,10000 Zagreb,Tihana Nikolić, OIB 02158057271, Tratinska 44,10000 Zagreb,ROST-ŠPORT d.o.o. za trgovinu na veliko i malo, vanjskotrgovačku djelatnost i marketing, OIB 63693671750, II Poljanice 8,10000 Zagreb,Petar Rukavina,Marija Rosić, OIB 86034218830, Florićeva Ulica 5,10000 Zagreb,C.P.I. EXPERTUS društvo s ograničenom odgovornošću za usluge, OIB 47093473505, Ulica grada Chicaga 2 A,10000 Zagreb,Magdalena Matić, OIB 46987252656, Palinovečka Ulica 29,10000 Zagreb,TINMARK d.o.o. za trgovinu i usluge, turistička agencija, OIB 64040526186, Ventilatorska 8 A,10250 Lučko,BAR GRUPA društvo s ograničenom odgovornošću za ugostiteljstvo, OIB 21877438576, Preradovićeva 17,10000 Zagreb,Franjo Zelenika, OIB 37105336549, Ulica Mije Krešića 30,10000 Zagreb,KAJZER d.o.o. za trgovinu i usluge, OIB 68585044796, Radićeva ulica 21,10000 Zagreb,DETONO d.o.o. za proizvodnju, trgovinu i usluge, OIB 42999214584, VIII Vrbik 17,10000 Zagreb,Gordana Žubrinić, OIB 16588457051, Podgaj 55,10000 Zagreb,Romeo Vudrag-tomasović, OIB 37807865212, Branitelja Domovinskog Rata 2b,22000 Šibenik,BARITUS društvo s ograničenom odgovornošću za usluge, OIB 64066912804, Radnička cesta 39,10000 Zagreb,Marija Ivanković</derivirana_varijabla>
  </DomainObject.Predmet.StrankaWithAdressOIB>
  <DomainObject.Predmet.StrankaNazivFormated>
    <izvorni_sadrzaj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izvorni_sadrzaj>
    <derivirana_varijabla naziv="DomainObject.Predmet.StrankaNazivFormated_1">FINA Regionalni centar Zagreb,Tihana Nikolić,ROST-ŠPORT d.o.o. za trgovinu na veliko i malo, vanjskotrgovačku djelatnost i marketing,Petar Rukavina,Marija Rosić,C.P.I. EXPERTUS društvo s ograničenom odgovornošću za usluge,Magdalena Matić,TINMARK d.o.o. za trgovinu i usluge, turistička agencija,BAR GRUPA društvo s ograničenom odgovornošću za ugostiteljstvo,Franjo Zelenika,KAJZER d.o.o. za trgovinu i usluge,DETONO d.o.o. za proizvodnju, trgovinu i usluge,Gordana Žubrinić,Romeo Vudrag-tomasović,BARITUS društvo s ograničenom odgovornošću za usluge,Marija Ivanković</derivirana_varijabla>
  </DomainObject.Predmet.StrankaNazivFormated>
  <DomainObject.Predmet.StrankaNazivFormatedOIB>
    <izvorni_sadrzaj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izvorni_sadrzaj>
    <derivirana_varijabla naziv="DomainObject.Predmet.StrankaNazivFormatedOIB_1">FINA Regionalni centar Zagreb, OIB 85821130368,Tihana Nikolić, OIB 02158057271,ROST-ŠPORT d.o.o. za trgovinu na veliko i malo, vanjskotrgovačku djelatnost i marketing, OIB 63693671750,Petar Rukavina,Marija Rosić, OIB 86034218830,C.P.I. EXPERTUS društvo s ograničenom odgovornošću za usluge, OIB 47093473505,Magdalena Matić, OIB 46987252656,TINMARK d.o.o. za trgovinu i usluge, turistička agencija, OIB 64040526186,BAR GRUPA društvo s ograničenom odgovornošću za ugostiteljstvo, OIB 21877438576,Franjo Zelenika, OIB 37105336549,KAJZER d.o.o. za trgovinu i usluge, OIB 68585044796,DETONO d.o.o. za proizvodnju, trgovinu i usluge, OIB 42999214584,Gordana Žubrinić, OIB 16588457051,Romeo Vudrag-tomasović, OIB 37807865212,BARITUS društvo s ograničenom odgovornošću za usluge, OIB 64066912804,Marija Ivanković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Formated>
  <DomainObject.Predmet.StrankaList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FormatedOIB>
  <DomainObject.Predmet.StrankaListFormatedWithAdress>
    <izvorni_sadrzaj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izvorni_sadrzaj>
    <derivirana_varijabla naziv="DomainObject.Predmet.StrankaListFormatedWithAdress_1">
      <item>FINA Regionalni centar Zagreb, Koturaškan 43, 10000 Zagreb</item>
      <item>Tihana Nikolić, Tratinska 44, 10000 Zagreb</item>
      <item>ROST-ŠPORT d.o.o. za trgovinu na veliko i malo, vanjskotrgovačku djelatnost i marketing, II Poljanice 8, 10000 Zagreb</item>
      <item>Petar Rukavina</item>
      <item>Marija Rosić, Florićeva Ulica 5, 10000 Zagreb</item>
      <item>C.P.I. EXPERTUS društvo s ograničenom odgovornošću za usluge, Ulica grada Chicaga 2 A, 10000 Zagreb</item>
      <item>Magdalena Matić, Palinovečka Ulica 29, 10000 Zagreb</item>
      <item>TINMARK d.o.o. za trgovinu i usluge, turistička agencija, Ventilatorska 8 A, 10250 Lučko</item>
      <item>BAR GRUPA društvo s ograničenom odgovornošću za ugostiteljstvo, Preradovićeva 17, 10000 Zagreb</item>
      <item>Franjo Zelenika, Ulica Mije Krešića 30, 10000 Zagreb</item>
      <item>KAJZER d.o.o. za trgovinu i usluge, Radićeva ulica 21, 10000 Zagreb</item>
      <item>DETONO d.o.o. za proizvodnju, trgovinu i usluge, VIII Vrbik 17, 10000 Zagreb</item>
      <item>Gordana Žubrinić, Podgaj 55, 10000 Zagreb</item>
      <item>Romeo Vudrag-tomasović, Branitelja Domovinskog Rata 2b, 22000 Šibenik</item>
      <item>BARITUS društvo s ograničenom odgovornošću za usluge, Radnička cesta 39, 10000 Zagreb</item>
      <item>Marija Ivanković</item>
    </derivirana_varijabla>
  </DomainObject.Predmet.StrankaListFormatedWithAdress>
  <DomainObject.Predmet.StrankaListFormatedWithAdressOIB>
    <izvorni_sadrzaj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izvorni_sadrzaj>
    <derivirana_varijabla naziv="DomainObject.Predmet.StrankaListFormatedWithAdressOIB_1">
      <item>FINA Regionalni centar Zagreb, OIB 85821130368, Koturaškan 43, 10000 Zagreb</item>
      <item>Tihana Nikolić, OIB 02158057271, Tratinska 44, 10000 Zagreb</item>
      <item>ROST-ŠPORT d.o.o. za trgovinu na veliko i malo, vanjskotrgovačku djelatnost i marketing, OIB 63693671750, II Poljanice 8, 10000 Zagreb</item>
      <item>Petar Rukavina</item>
      <item>Marija Rosić, OIB 86034218830, Florićeva Ulica 5, 10000 Zagreb</item>
      <item>C.P.I. EXPERTUS društvo s ograničenom odgovornošću za usluge, OIB 47093473505, Ulica grada Chicaga 2 A, 10000 Zagreb</item>
      <item>Magdalena Matić, OIB 46987252656, Palinovečka Ulica 29, 10000 Zagreb</item>
      <item>TINMARK d.o.o. za trgovinu i usluge, turistička agencija, OIB 64040526186, Ventilatorska 8 A, 10250 Lučko</item>
      <item>BAR GRUPA društvo s ograničenom odgovornošću za ugostiteljstvo, OIB 21877438576, Preradovićeva 17, 10000 Zagreb</item>
      <item>Franjo Zelenika, OIB 37105336549, Ulica Mije Krešića 30, 10000 Zagreb</item>
      <item>KAJZER d.o.o. za trgovinu i usluge, OIB 68585044796, Radićeva ulica 21, 10000 Zagreb</item>
      <item>DETONO d.o.o. za proizvodnju, trgovinu i usluge, OIB 42999214584, VIII Vrbik 17, 10000 Zagreb</item>
      <item>Gordana Žubrinić, OIB 16588457051, Podgaj 55, 10000 Zagreb</item>
      <item>Romeo Vudrag-tomasović, OIB 37807865212, Branitelja Domovinskog Rata 2b, 22000 Šibenik</item>
      <item>BARITUS društvo s ograničenom odgovornošću za usluge, OIB 64066912804, Radnička cesta 39, 10000 Zagreb</item>
      <item>Marija Ivanković</item>
    </derivirana_varijabla>
  </DomainObject.Predmet.StrankaListFormatedWithAdressOIB>
  <DomainObject.Predmet.StrankaListNazivFormated>
    <izvorni_sadrzaj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izvorni_sadrzaj>
    <derivirana_varijabla naziv="DomainObject.Predmet.StrankaListNazivFormated_1">
      <item>FINA Regionalni centar Zagreb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BARITUS društvo s ograničenom odgovornošću za usluge</item>
      <item>Marija Ivanković</item>
    </derivirana_varijabla>
  </DomainObject.Predmet.StrankaListNazivFormated>
  <DomainObject.Predmet.StrankaListNazivFormatedOIB>
    <izvorni_sadrzaj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izvorni_sadrzaj>
    <derivirana_varijabla naziv="DomainObject.Predmet.StrankaListNazivFormatedOIB_1">
      <item>FINA Regionalni centar Zagreb, OIB 85821130368</item>
      <item>Tihana Nikolić, OIB 02158057271</item>
      <item>ROST-ŠPORT d.o.o. za trgovinu na veliko i malo, vanjskotrgovačku djelatnost i marketing, OIB 63693671750</item>
      <item>Petar Rukavina</item>
      <item>Marija Rosić, OIB 86034218830</item>
      <item>C.P.I. EXPERTUS društvo s ograničenom odgovornošću za usluge, OIB 47093473505</item>
      <item>Magdalena Matić, OIB 46987252656</item>
      <item>TINMARK d.o.o. za trgovinu i usluge, turistička agencija, OIB 64040526186</item>
      <item>BAR GRUPA društvo s ograničenom odgovornošću za ugostiteljstvo, OIB 21877438576</item>
      <item>Franjo Zelenika, OIB 37105336549</item>
      <item>KAJZER d.o.o. za trgovinu i usluge, OIB 68585044796</item>
      <item>DETONO d.o.o. za proizvodnju, trgovinu i usluge, OIB 42999214584</item>
      <item>Gordana Žubrinić, OIB 16588457051</item>
      <item>Romeo Vudrag-tomasović, OIB 37807865212</item>
      <item>BARITUS društvo s ograničenom odgovornošću za usluge, OIB 64066912804</item>
      <item>Marija Ivanković</item>
    </derivirana_varijabla>
  </DomainObject.Predmet.StrankaListNazivFormatedOIB>
  <DomainObject.Predmet.ProtuStrankaListFormated>
    <izvorni_sadrzaj>
      <item>GOLF &amp; COUNTRY CLUB ZAGREB d.o.o. za trgovinu, zastupanje, ugostiteljstvo i turizam</item>
    </izvorni_sadrzaj>
    <derivirana_varijabla naziv="DomainObject.Predmet.ProtuStrankaListFormated_1">
      <item>GOLF &amp; COUNTRY CLUB ZAGREB d.o.o. za trgovinu, zastupanje, ugostiteljstvo i turizam</item>
    </derivirana_varijabla>
  </DomainObject.Predmet.ProtuStrankaListFormated>
  <DomainObject.Predmet.ProtuStrankaListFormatedOIB>
    <izvorni_sadrzaj>
      <item>GOLF &amp; COUNTRY CLUB ZAGREB d.o.o. za trgovinu, zastupanje, ugostiteljstvo i turizam, OIB 54566277575</item>
    </izvorni_sadrzaj>
    <derivirana_varijabla naziv="DomainObject.Predmet.ProtuStrankaListFormatedOIB_1">
      <item>GOLF &amp; COUNTRY CLUB ZAGREB d.o.o. za trgovinu, zastupanje, ugostiteljstvo i turizam, OIB 54566277575</item>
    </derivirana_varijabla>
  </DomainObject.Predmet.ProtuStrankaListFormatedOIB>
  <DomainObject.Predmet.ProtuStrankaListFormatedWithAdress>
    <izvorni_sadrzaj>
      <item>GOLF &amp; COUNTRY CLUB ZAGREB d.o.o. za trgovinu, zastupanje, ugostiteljstvo i turizam, Jadranska avenija 6, 10000 Zagreb</item>
    </izvorni_sadrzaj>
    <derivirana_varijabla naziv="DomainObject.Predmet.ProtuStrankaListFormatedWithAdress_1">
      <item>GOLF &amp; COUNTRY CLUB ZAGREB d.o.o. za trgovinu, zastupanje, ugostiteljstvo i turizam, Jadranska avenija 6, 10000 Zagreb</item>
    </derivirana_varijabla>
  </DomainObject.Predmet.ProtuStrankaListFormatedWithAdress>
  <DomainObject.Predmet.ProtuStrankaListFormatedWithAdressOIB>
    <izvorni_sadrzaj>
      <item>GOLF &amp; COUNTRY CLUB ZAGREB d.o.o. za trgovinu, zastupanje, ugostiteljstvo i turizam, OIB 54566277575, Jadranska avenija 6, 10000 Zagreb</item>
    </izvorni_sadrzaj>
    <derivirana_varijabla naziv="DomainObject.Predmet.ProtuStrankaListFormatedWithAdressOIB_1">
      <item>GOLF &amp; COUNTRY CLUB ZAGREB d.o.o. za trgovinu, zastupanje, ugostiteljstvo i turizam, OIB 54566277575, Jadranska avenija 6, 10000 Zagreb</item>
    </derivirana_varijabla>
  </DomainObject.Predmet.ProtuStrankaListFormatedWithAdressOIB>
  <DomainObject.Predmet.ProtuStrankaListNazivFormated>
    <izvorni_sadrzaj>
      <item>GOLF &amp; COUNTRY CLUB ZAGREB d.o.o. za trgovinu, zastupanje, ugostiteljstvo i turizam</item>
    </izvorni_sadrzaj>
    <derivirana_varijabla naziv="DomainObject.Predmet.ProtuStrankaListNazivFormated_1">
      <item>GOLF &amp; COUNTRY CLUB ZAGREB d.o.o. za trgovinu, zastupanje, ugostiteljstvo i turizam</item>
    </derivirana_varijabla>
  </DomainObject.Predmet.ProtuStrankaListNazivFormated>
  <DomainObject.Predmet.ProtuStrankaListNazivFormatedOIB>
    <izvorni_sadrzaj>
      <item>GOLF &amp; COUNTRY CLUB ZAGREB d.o.o. za trgovinu, zastupanje, ugostiteljstvo i turizam, OIB 54566277575</item>
    </izvorni_sadrzaj>
    <derivirana_varijabla naziv="DomainObject.Predmet.ProtuStrankaListNazivFormatedOIB_1">
      <item>GOLF &amp; COUNTRY CLUB ZAGREB d.o.o. za trgovinu, zastupanje, ugostiteljstvo i turizam, OIB 54566277575</item>
    </derivirana_varijabla>
  </DomainObject.Predmet.ProtuStrankaListNazivFormatedOIB>
  <DomainObject.Predmet.OstaliList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Formated>
  <DomainObject.Predmet.OstaliList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FormatedOIB>
  <DomainObject.Predmet.OstaliListFormatedWithAdress>
    <izvorni_sadrzaj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izvorni_sadrzaj>
    <derivirana_varijabla naziv="DomainObject.Predmet.OstaliListFormatedWithAdress_1">
      <item>Marija Vujčić Turkulin, Vrtlarska 3, 10000 Zagreb</item>
      <item>Vinko Arelić, Zadarska 80, 10000 Zagreb</item>
      <item>Zoran Bauer, Maksimirska 88, 10000 Zagreb</item>
      <item>TEICO društvo s ograničenom odgovornošću za proizvodnju, unutrašnju i vanjsku trgovinu i usluge, Draškovićeva 54, Zagreb</item>
      <item>Marko Tušek, Aleja kralja Zvonimira 11, 42000 Varaždin</item>
      <item>Lidija Lončarević, Zelinska 2, 10000 Zagreb</item>
      <item>Odvjetničko društvo Marić, Drugović&amp;Sekovanić, Augusta Šenoe 1, 10000 Zagreb</item>
      <item>HRVATSKA POŠTANSKA BANKA d.d., Jurišićeva 4, 10000 Zagreb</item>
      <item>STROJOPROMET-ZAGREB servis, trgovina i dorada robe, d.o.o., Zagrebačka 6, 10292 Šenkovec</item>
      <item>Županijsko državno odvjetništvo u Zagrebu, Savska cesta 41, 10000 Zagreb</item>
      <item>HRVATSKA BANKA ZA OBNOVU I RAZVITAK,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Trg kralja Tomislava 10, 42250 Lepoglava</item>
      <item>VODOOPSKRBA I ODVODNJA društvo s ograničenom odgovornošću za javnu vodoopskrbu i odvodnju, Folnegovićeva 1, 10000 Zagreb</item>
      <item>Ministarstvo poljoprivrede, Uprava vodnog gospodarstva, Ulica grada Vukovara 220, 10000 Zagreb</item>
      <item>Hrvatska radiotelevizija, Prisavlje 3, 10000 Zagreb</item>
      <item>DAMJANOVIĆ d.o.o. za građevinarstvo i inženjering, Juraja i Vjekoslava Stančića 3, 10410 Vukovina</item>
      <item>Marin Andrijašević, Ante Starčevića 98, 21300 Makarska</item>
      <item>S.T.P. društvo s ograničenom odgovornošću za servis, trgovinu i promet, Lučki odvojak 1, 10000 Zagreb</item>
      <item>ŽELVA, društvo s ograničenom odgovornošću za trgovinu i usluge, Radnička cesta 53, 10000 Zagreb</item>
      <item>ADING-PROJEKT d.o.o. za graditeljstvo, Vitezićeva 62, 10000 Zagreb</item>
      <item>Željko Žužić, Josipa Kozarca 20, 10410 Velika Gorica</item>
      <item>MARKO ŠALIĆ, vlasnik obrta POLET, Ante Jakšića 19, 10000 Zagreb</item>
      <item>EOS MATRIX d.o.o. za poslovne usluge, Horvatova 82, 10000 Zagreb</item>
      <item>TEXO MANAGEMENT  d.o.o. za usluge, Ilica 1 a , 10000 Zagreb</item>
      <item>Tonka Grgičević, Sinkovićeva 4, 10000 Zagreb</item>
      <item>KAJZER-PROM d.o.o. za unutarnju i vanjsku trgovinu i usluge u stečaju, Gornjostupnička 2A, 10255 Gornji Stupnik</item>
      <item>MABA-COM, društvo s ograničenom odgovornošću za proizvodnju itrgovinu, Brezjanski put 33, 10431 Brezje</item>
      <item>Nikola Kovačević, Dedići 26, 10000 Zagreb</item>
      <item>Odvjetničko društvo Hanžeković &amp; Partneri društvo s ograničenom odgovornošću, Radnička Cesta 22, 10000 Zagreb</item>
      <item>Marija Turudić, Gajeva 44, 10000 Zagreb</item>
      <item>Viktor Pisanski, III Vrbik 9, 10000 Zagreb</item>
      <item>Branko Skerlev, Radnička cesta 52/R2, 10000 Zagreb</item>
      <item>TEXO MANAGEMENT  d.o.o. za usluge, Ilica 1 a , 10000 Zagreb</item>
      <item>Branko Skerlev, Radnička cesta 52/R2, 10000 Zagreb</item>
      <item>Branimir Ambreković, Jadranska Avenija 618, 10000 Zagreb</item>
      <item>Odvjetničko društvo KARDUM I PARTNERI, javno trgovačko društvo, Mihanovićeva 14, 10000 Zagreb</item>
      <item>BAUER GRUPA društvo s ograničenom odgovornošću za tiskarsku djelatnost i trgovinu, Bijankinija Andrije 15, 10430 Samobor</item>
      <item>Alek Konić, Zvonarnička 3, 10000 Zagreb</item>
      <item>Marin Andrijašević, Ante Starčevića 98, 21300 Makarska</item>
      <item>STOLARIJA GOJANOVIĆ 1969.G. d.o.o. za trgovinu i usluge, Industrijska zona Podi, Dolačka 14, 22000 Šibenik</item>
      <item>Zoran Matijašić, Istarska 79, 51000 Rijeka</item>
      <item>Milorad Šmitran, Hegedušićeva 3, 51000 Rijeka</item>
      <item>Boris Kelemen, Trg Svibanjskih žrtava 1995. br. 2, 10000 Zagreb</item>
      <item>DAMJANOVIĆ d.o.o. za građevinarstvo i inženjering, Juraja i Vjekoslava Stančića 3, 10410 Vukovina</item>
      <item>B.B. i S. PLAN d.o.o. za projektiranje i promidžbu, Siget 18/b, 10000 Zagreb</item>
      <item>Addiko Bank dioničko društvo, Slavonska avenija 6, 10000 Zagreb</item>
      <item>Odvj. društvo GLAMUZINA &amp; GROŠETA društvo s ograničenom odgovornošću, Trg žrtava fašizma 5, 10000 Zagreb</item>
      <item>Odvj. društvo BEKINA, ŠKURLA, DURMIŠ I SPAJIĆ d.o.o., Preradovićeva 24, 10000 Zagreb</item>
      <item>Odvjetnica Sandra Zorc, Agatićeva 6/II, 51000 Rijeka</item>
      <item>Odvjetnik Ivan Maloča, Šoštarićeva 4/I, 10000 Zagreb</item>
      <item>Odvj. društvo VIDOVIĆ &amp; PARTNERI j.t.d., Kralja Zvonimira 2, 10000 Zagreb</item>
    </derivirana_varijabla>
  </DomainObject.Predmet.OstaliListFormatedWithAdress>
  <DomainObject.Predmet.OstaliListFormatedWithAdressOIB>
    <izvorni_sadrzaj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izvorni_sadrzaj>
    <derivirana_varijabla naziv="DomainObject.Predmet.OstaliListFormatedWithAdressOIB_1">
      <item>Marija Vujčić Turkulin, OIB 22593287559, Vrtlarska 3, 10000 Zagreb</item>
      <item>Vinko Arelić, Zadarska 80, 10000 Zagreb</item>
      <item>Zoran Bauer, OIB 89990147407, Maksimirska 88, 10000 Zagreb</item>
      <item>TEICO društvo s ograničenom odgovornošću za proizvodnju, unutrašnju i vanjsku trgovinu i usluge, OIB 12124386804, Draškovićeva 54, Zagreb</item>
      <item>Marko Tušek, OIB 77053515267, Aleja kralja Zvonimira 11, 42000 Varaždin</item>
      <item>Lidija Lončarević, Zelinska 2, 10000 Zagreb</item>
      <item>Odvjetničko društvo Marić, Drugović&amp;Sekovanić, Augusta Šenoe 1, 10000 Zagreb</item>
      <item>HRVATSKA POŠTANSKA BANKA d.d., OIB 87939104217, Jurišićeva 4, 10000 Zagreb</item>
      <item>STROJOPROMET-ZAGREB servis, trgovina i dorada robe, d.o.o., OIB 97994010225, Zagrebačka 6, 10292 Šenkovec</item>
      <item>Županijsko državno odvjetništvo u Zagrebu, Savska cesta 41, 10000 Zagreb</item>
      <item>HRVATSKA BANKA ZA OBNOVU I RAZVITAK, OIB 26702280390, Strossmayerov trg 9, 10000 Zagreb</item>
      <item>GRAD ZAGREB, Trg Stjepana Radića 1, 10000 Zagreb</item>
      <item>Odvjetnik Alan Hranillović, Trg Mažuranića 4, 10000 Zagreb</item>
      <item>Porezna  uprava Zagreb, Av. Dubrovnik 32, 10000 Zagreb</item>
      <item>EKOPLAN-SUSTAVI društvo s ograničenom odgovornošću za graditeljstvo i trgovinu, OIB 29870445575, Trg kralja Tomislava 10, 42250 Lepoglava</item>
      <item>VODOOPSKRBA I ODVODNJA društvo s ograničenom odgovornošću za javnu vodoopskrbu i odvodnju, OIB 83416546499, Folnegovićeva 1, 10000 Zagreb</item>
      <item>Ministarstvo poljoprivrede, Uprava vodnog gospodarstva, OIB 76767369197, Ulica grada Vukovara 220, 10000 Zagreb</item>
      <item>Hrvatska radiotelevizija, OIB 68419124305, Prisavlje 3, 10000 Zagreb</item>
      <item>DAMJANOVIĆ d.o.o. za građevinarstvo i inženjering, OIB 52071464528, Juraja i Vjekoslava Stančića 3, 10410 Vukovina</item>
      <item>Marin Andrijašević, OIB 96119632118, Ante Starčevića 98, 21300 Makarska</item>
      <item>S.T.P. društvo s ograničenom odgovornošću za servis, trgovinu i promet, OIB 41817103783, Lučki odvojak 1, 10000 Zagreb</item>
      <item>ŽELVA, društvo s ograničenom odgovornošću za trgovinu i usluge, OIB 73342948698, Radnička cesta 53, 10000 Zagreb</item>
      <item>ADING-PROJEKT d.o.o. za graditeljstvo, OIB 23194084178, Vitezićeva 62, 10000 Zagreb</item>
      <item>Željko Žužić, OIB 85772913531, Josipa Kozarca 20, 10410 Velika Gorica</item>
      <item>MARKO ŠALIĆ, vlasnik obrta POLET, OIB 92813855583, Ante Jakšića 19, 10000 Zagreb</item>
      <item>EOS MATRIX d.o.o. za poslovne usluge, OIB 76674680107, Horvatova 82, 10000 Zagreb</item>
      <item>TEXO MANAGEMENT  d.o.o. za usluge, OIB 35610677280, Ilica 1 a , 10000 Zagreb</item>
      <item>Tonka Grgičević, OIB 83563260688, Sinkovićeva 4, 10000 Zagreb</item>
      <item>KAJZER-PROM d.o.o. za unutarnju i vanjsku trgovinu i usluge u stečaju, OIB 88900036899, Gornjostupnička 2A, 10255 Gornji Stupnik</item>
      <item>MABA-COM, društvo s ograničenom odgovornošću za proizvodnju itrgovinu, OIB 43931897225, Brezjanski put 33, 10431 Brezje</item>
      <item>Nikola Kovačević, OIB 38768918758, Dedići 26, 10000 Zagreb</item>
      <item>Odvjetničko društvo Hanžeković &amp; Partneri društvo s ograničenom odgovornošću, OIB 85127306373, Radnička Cesta 22, 10000 Zagreb</item>
      <item>Marija Turudić, Gajeva 44, 10000 Zagreb</item>
      <item>Viktor Pisanski, III Vrbik 9, 10000 Zagreb</item>
      <item>Branko Skerlev, OIB 59584997555, Radnička cesta 52/R2, 10000 Zagreb</item>
      <item>TEXO MANAGEMENT  d.o.o. za usluge, OIB 35610677280, Ilica 1 a , 10000 Zagreb</item>
      <item>Branko Skerlev, OIB 59584997555, Radnička cesta 52/R2, 10000 Zagreb</item>
      <item>Branimir Ambreković, OIB 11616460982, Jadranska Avenija 618, 10000 Zagreb</item>
      <item>Odvjetničko društvo KARDUM I PARTNERI, javno trgovačko društvo, OIB 89572362876, Mihanovićeva 14, 10000 Zagreb</item>
      <item>BAUER GRUPA društvo s ograničenom odgovornošću za tiskarsku djelatnost i trgovinu, OIB 22395608688, Bijankinija Andrije 15, 10430 Samobor</item>
      <item>Alek Konić, Zvonarnička 3, 10000 Zagreb</item>
      <item>Marin Andrijašević, OIB 96119632118, Ante Starčevića 98, 21300 Makarska</item>
      <item>STOLARIJA GOJANOVIĆ 1969.G. d.o.o. za trgovinu i usluge, OIB 88748670537, Industrijska zona Podi, Dolačka 14, 22000 Šibenik</item>
      <item>Zoran Matijašić, OIB 78177079108, Istarska 79, 51000 Rijeka</item>
      <item>Milorad Šmitran, OIB 19773574927, Hegedušićeva 3, 51000 Rijeka</item>
      <item>Boris Kelemen, OIB 88285718814, Trg Svibanjskih žrtava 1995. br. 2, 10000 Zagreb</item>
      <item>DAMJANOVIĆ d.o.o. za građevinarstvo i inženjering, OIB 52071464528, Juraja i Vjekoslava Stančića 3, 10410 Vukovina</item>
      <item>B.B. i S. PLAN d.o.o. za projektiranje i promidžbu, OIB 34353527904, Siget 18/b, 10000 Zagreb</item>
      <item>Addiko Bank dioničko društvo, OIB 14036333877, Slavonska avenija 6, 10000 Zagreb</item>
      <item>Odvj. društvo GLAMUZINA &amp; GROŠETA društvo s ograničenom odgovornošću, OIB 69402757072, Trg žrtava fašizma 5, 10000 Zagreb</item>
      <item>Odvj. društvo BEKINA, ŠKURLA, DURMIŠ I SPAJIĆ d.o.o., OIB 68178969783, Preradovićeva 24, 10000 Zagreb</item>
      <item>Odvjetnica Sandra Zorc, Agatićeva 6/II, 51000 Rijeka</item>
      <item>Odvjetnik Ivan Maloča, Šoštarićeva 4/I, 10000 Zagreb</item>
      <item>Odvj. društvo VIDOVIĆ &amp; PARTNERI j.t.d., OIB 12515069057, Kralja Zvonimira 2, 10000 Zagreb</item>
    </derivirana_varijabla>
  </DomainObject.Predmet.OstaliListFormatedWithAdressOIB>
  <DomainObject.Predmet.OstaliListNazivFormated>
    <izvorni_sadrzaj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izvorni_sadrzaj>
    <derivirana_varijabla naziv="DomainObject.Predmet.OstaliListNazivFormated_1"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Odvj. društvo VIDOVIĆ &amp; PARTNERI j.t.d.</item>
    </derivirana_varijabla>
  </DomainObject.Predmet.OstaliListNazivFormated>
  <DomainObject.Predmet.OstaliListNazivFormatedOIB>
    <izvorni_sadrzaj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izvorni_sadrzaj>
    <derivirana_varijabla naziv="DomainObject.Predmet.OstaliListNazivFormatedOIB_1">
      <item>Marija Vujčić Turkulin, OIB 22593287559</item>
      <item>Vinko Arelić</item>
      <item>Zoran Bauer, OIB 89990147407</item>
      <item>TEICO društvo s ograničenom odgovornošću za proizvodnju, unutrašnju i vanjsku trgovinu i usluge, OIB 12124386804</item>
      <item>Marko Tušek, OIB 77053515267</item>
      <item>Lidija Lončarević</item>
      <item>Odvjetničko društvo Marić, Drugović&amp;Sekovanić</item>
      <item>HRVATSKA POŠTANSKA BANKA d.d., OIB 87939104217</item>
      <item>STROJOPROMET-ZAGREB servis, trgovina i dorada robe, d.o.o., OIB 97994010225</item>
      <item>Županijsko državno odvjetništvo u Zagrebu</item>
      <item>HRVATSKA BANKA ZA OBNOVU I RAZVITAK, OIB 26702280390</item>
      <item>GRAD ZAGREB</item>
      <item>Odvjetnik Alan Hranillović</item>
      <item>Porezna  uprava Zagreb</item>
      <item>EKOPLAN-SUSTAVI društvo s ograničenom odgovornošću za graditeljstvo i trgovinu, OIB 29870445575</item>
      <item>VODOOPSKRBA I ODVODNJA društvo s ograničenom odgovornošću za javnu vodoopskrbu i odvodnju, OIB 83416546499</item>
      <item>Ministarstvo poljoprivrede, Uprava vodnog gospodarstva, OIB 76767369197</item>
      <item>Hrvatska radiotelevizija, OIB 68419124305</item>
      <item>DAMJANOVIĆ d.o.o. za građevinarstvo i inženjering, OIB 52071464528</item>
      <item>Marin Andrijašević, OIB 96119632118</item>
      <item>S.T.P. društvo s ograničenom odgovornošću za servis, trgovinu i promet, OIB 41817103783</item>
      <item>ŽELVA, društvo s ograničenom odgovornošću za trgovinu i usluge, OIB 73342948698</item>
      <item>ADING-PROJEKT d.o.o. za graditeljstvo, OIB 23194084178</item>
      <item>Željko Žužić, OIB 85772913531</item>
      <item>MARKO ŠALIĆ, vlasnik obrta POLET, OIB 92813855583</item>
      <item>EOS MATRIX d.o.o. za poslovne usluge, OIB 76674680107</item>
      <item>TEXO MANAGEMENT  d.o.o. za usluge, OIB 35610677280</item>
      <item>Tonka Grgičević, OIB 83563260688</item>
      <item>KAJZER-PROM d.o.o. za unutarnju i vanjsku trgovinu i usluge u stečaju, OIB 88900036899</item>
      <item>MABA-COM, društvo s ograničenom odgovornošću za proizvodnju itrgovinu, OIB 43931897225</item>
      <item>Nikola Kovačević, OIB 38768918758</item>
      <item>Odvjetničko društvo Hanžeković &amp; Partneri društvo s ograničenom odgovornošću, OIB 85127306373</item>
      <item>Marija Turudić</item>
      <item>Viktor Pisanski</item>
      <item>Branko Skerlev, OIB 59584997555</item>
      <item>TEXO MANAGEMENT  d.o.o. za usluge, OIB 35610677280</item>
      <item>Branko Skerlev, OIB 59584997555</item>
      <item>Branimir Ambreković, OIB 11616460982</item>
      <item>Odvjetničko društvo KARDUM I PARTNERI, javno trgovačko društvo, OIB 89572362876</item>
      <item>BAUER GRUPA društvo s ograničenom odgovornošću za tiskarsku djelatnost i trgovinu, OIB 22395608688</item>
      <item>Alek Konić</item>
      <item>Marin Andrijašević, OIB 96119632118</item>
      <item>STOLARIJA GOJANOVIĆ 1969.G. d.o.o. za trgovinu i usluge, OIB 88748670537</item>
      <item>Zoran Matijašić, OIB 78177079108</item>
      <item>Milorad Šmitran, OIB 19773574927</item>
      <item>Boris Kelemen, OIB 88285718814</item>
      <item>DAMJANOVIĆ d.o.o. za građevinarstvo i inženjering, OIB 52071464528</item>
      <item>B.B. i S. PLAN d.o.o. za projektiranje i promidžbu, OIB 34353527904</item>
      <item>Addiko Bank dioničko društvo, OIB 14036333877</item>
      <item>Odvj. društvo GLAMUZINA &amp; GROŠETA društvo s ograničenom odgovornošću, OIB 69402757072</item>
      <item>Odvj. društvo BEKINA, ŠKURLA, DURMIŠ I SPAJIĆ d.o.o., OIB 68178969783</item>
      <item>Odvjetnica Sandra Zorc</item>
      <item>Odvjetnik Ivan Maloča</item>
      <item>Odvj.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St-245/2015-365</izvorni_sadrzaj>
    <derivirana_varijabla naziv="DomainObject.PoslovniBrojDokumenta_1">St-245/2015-365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GOLF &amp; COUNTRY CLUB ZAGREB d.o.o. za trgovinu, zastupanje, ugostiteljstvo i turizam</izvorni_sadrzaj>
    <derivirana_varijabla naziv="DomainObject.Predmet.ProtustrankaIDrugi_1">GOLF &amp; COUNTRY CLUB ZAGREB d.o.o. za trgovinu, zastupanje, ugostiteljstvo i turizam</derivirana_varijabla>
  </DomainObject.Predmet.ProtustrankaIDrugi>
  <DomainObject.Predmet.StrankaIDrugiAdressOIB>
    <izvorni_sadrzaj>FINA Regionalni centar Zagreb, OIB 85821130368, Koturaškan 43, 10000 Zagreb i dr.</izvorni_sadrzaj>
    <derivirana_varijabla naziv="DomainObject.Predmet.StrankaIDrugiAdressOIB_1">FINA Regionalni centar Zagreb, OIB 85821130368, Koturaškan 43, 10000 Zagreb i dr.</derivirana_varijabla>
  </DomainObject.Predmet.StrankaIDrugiAdressOIB>
  <DomainObject.Predmet.ProtustrankaIDrugiAdressOIB>
    <izvorni_sadrzaj>GOLF &amp; COUNTRY CLUB ZAGREB d.o.o. za trgovinu, zastupanje, ugostiteljstvo i turizam, OIB 54566277575, Jadranska avenija 6, 10000 Zagreb</izvorni_sadrzaj>
    <derivirana_varijabla naziv="DomainObject.Predmet.ProtustrankaIDrugiAdressOIB_1">GOLF &amp; COUNTRY CLUB ZAGREB d.o.o. za trgovinu, zastupanje, ugostiteljstvo i turizam, OIB 54566277575, Jadranska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izvorni_sadrzaj>
    <derivirana_varijabla naziv="DomainObject.Predmet.SudioniciListNaziv_1">
      <item>FINA Regionalni centar Zagreb</item>
      <item>GOLF &amp; COUNTRY CLUB ZAGREB d.o.o. za trgovinu, zastupanje, ugostiteljstvo i turizam</item>
      <item>Marija Vujčić Turkulin</item>
      <item>Vinko Arelić</item>
      <item>Zoran Bauer</item>
      <item>TEICO društvo s ograničenom odgovornošću za proizvodnju, unutrašnju i vanjsku trgovinu i usluge</item>
      <item>Marko Tušek</item>
      <item>Lidija Lončarević</item>
      <item>Odvjetničko društvo Marić, Drugović&amp;Sekovanić</item>
      <item>HRVATSKA POŠTANSKA BANKA d.d.</item>
      <item>STROJOPROMET-ZAGREB servis, trgovina i dorada robe, d.o.o.</item>
      <item>Županijsko državno odvjetništvo u Zagrebu</item>
      <item>HRVATSKA BANKA ZA OBNOVU I RAZVITAK</item>
      <item>GRAD ZAGREB</item>
      <item>Odvjetnik Alan Hranillović</item>
      <item>Porezna  uprava Zagreb</item>
      <item>EKOPLAN-SUSTAVI društvo s ograničenom odgovornošću za graditeljstvo i trgovinu</item>
      <item>VODOOPSKRBA I ODVODNJA društvo s ograničenom odgovornošću za javnu vodoopskrbu i odvodnju</item>
      <item>Ministarstvo poljoprivrede, Uprava vodnog gospodarstva</item>
      <item>Hrvatska radiotelevizija</item>
      <item>DAMJANOVIĆ d.o.o. za građevinarstvo i inženjering</item>
      <item>Marin Andrijašević</item>
      <item>S.T.P. društvo s ograničenom odgovornošću za servis, trgovinu i promet</item>
      <item>ŽELVA, društvo s ograničenom odgovornošću za trgovinu i usluge</item>
      <item>ADING-PROJEKT d.o.o. za graditeljstvo</item>
      <item>Željko Žužić</item>
      <item>MARKO ŠALIĆ, vlasnik obrta POLET</item>
      <item>EOS MATRIX d.o.o. za poslovne usluge</item>
      <item>TEXO MANAGEMENT  d.o.o. za usluge</item>
      <item>Tonka Grgičević</item>
      <item>KAJZER-PROM d.o.o. za unutarnju i vanjsku trgovinu i usluge u stečaju</item>
      <item>MABA-COM, društvo s ograničenom odgovornošću za proizvodnju itrgovinu</item>
      <item>Nikola Kovačević</item>
      <item>Odvjetničko društvo Hanžeković &amp; Partneri društvo s ograničenom odgovornošću</item>
      <item>Marija Turudić</item>
      <item>Viktor Pisanski</item>
      <item>Branko Skerlev</item>
      <item>TEXO MANAGEMENT  d.o.o. za usluge</item>
      <item>Branko Skerlev</item>
      <item>Branimir Ambreković</item>
      <item>Odvjetničko društvo KARDUM I PARTNERI, javno trgovačko društvo</item>
      <item>BAUER GRUPA društvo s ograničenom odgovornošću za tiskarsku djelatnost i trgovinu</item>
      <item>Alek Konić</item>
      <item>Marin Andrijašević</item>
      <item>STOLARIJA GOJANOVIĆ 1969.G. d.o.o. za trgovinu i usluge</item>
      <item>Zoran Matijašić</item>
      <item>Milorad Šmitran</item>
      <item>Boris Kelemen</item>
      <item>DAMJANOVIĆ d.o.o. za građevinarstvo i inženjering</item>
      <item>B.B. i S. PLAN d.o.o. za projektiranje i promidžbu</item>
      <item>Addiko Bank dioničko društvo</item>
      <item>Odvj. društvo GLAMUZINA &amp; GROŠETA društvo s ograničenom odgovornošću</item>
      <item>Odvj. društvo BEKINA, ŠKURLA, DURMIŠ I SPAJIĆ d.o.o.</item>
      <item>Odvjetnica Sandra Zorc</item>
      <item>Odvjetnik Ivan Maloča</item>
      <item>Tihana Nikolić</item>
      <item>ROST-ŠPORT d.o.o. za trgovinu na veliko i malo, vanjskotrgovačku djelatnost i marketing</item>
      <item>Petar Rukavina</item>
      <item>Marija Rosić</item>
      <item>C.P.I. EXPERTUS društvo s ograničenom odgovornošću za usluge</item>
      <item>Magdalena Matić</item>
      <item>TINMARK d.o.o. za trgovinu i usluge, turistička agencija</item>
      <item>BAR GRUPA društvo s ograničenom odgovornošću za ugostiteljstvo</item>
      <item>Franjo Zelenika</item>
      <item>KAJZER d.o.o. za trgovinu i usluge</item>
      <item>DETONO d.o.o. za proizvodnju, trgovinu i usluge</item>
      <item>Gordana Žubrinić</item>
      <item>Romeo Vudrag-tomasović</item>
      <item>Odvj. društvo VIDOVIĆ &amp; PARTNERI j.t.d.</item>
      <item>BARITUS društvo s ograničenom odgovornošću za usluge</item>
      <item>Marija Ivanković</item>
    </derivirana_varijabla>
  </DomainObject.Predmet.SudioniciListNaziv>
  <DomainObject.Predmet.SudioniciListAdressOIB>
    <izvorni_sadrzaj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izvorni_sadrzaj>
    <derivirana_varijabla naziv="DomainObject.Predmet.SudioniciListAdressOIB_1">
      <item>FINA Regionalni centar Zagreb, OIB 85821130368, Koturaškan 43,10000 Zagreb</item>
      <item>GOLF &amp; COUNTRY CLUB ZAGREB d.o.o. za trgovinu, zastupanje, ugostiteljstvo i turizam, OIB 54566277575, Jadranska avenija 6,10000 Zagreb</item>
      <item>Marija Vujčić Turkulin, OIB 22593287559, Vrtlarska 3,10000 Zagreb</item>
      <item>Vinko Arelić, Zadarska 80,10000 Zagreb</item>
      <item>Zoran Bauer, OIB 89990147407, Maksimirska 88,10000 Zagreb</item>
      <item>TEICO društvo s ograničenom odgovornošću za proizvodnju, unutrašnju i vanjsku trgovinu i usluge, OIB 12124386804, Draškovićeva 54,Zagreb</item>
      <item>Marko Tušek, OIB 77053515267, Aleja kralja Zvonimira 11,42000 Varaždin</item>
      <item>Lidija Lončarević, Zelinska 2,10000 Zagreb</item>
      <item>Odvjetničko društvo Marić, Drugović&amp;Sekovanić, Augusta Šenoe 1,10000 Zagreb</item>
      <item>HRVATSKA POŠTANSKA BANKA d.d., OIB 87939104217, Jurišićeva 4,10000 Zagreb</item>
      <item>STROJOPROMET-ZAGREB servis, trgovina i dorada robe, d.o.o., OIB 97994010225, Zagrebačka 6,10292 Šenkovec</item>
      <item>Županijsko državno odvjetništvo u Zagrebu, Savska cesta 41,10000 Zagreb</item>
      <item>HRVATSKA BANKA ZA OBNOVU I RAZVITAK, OIB 26702280390, Strossmayerov trg 9,10000 Zagreb</item>
      <item>GRAD ZAGREB, Trg Stjepana Radića 1,10000 Zagreb</item>
      <item>Odvjetnik Alan Hranillović, Trg Mažuranića 4,10000 Zagreb</item>
      <item>Porezna  uprava Zagreb, Av. Dubrovnik 32,10000 Zagreb</item>
      <item>EKOPLAN-SUSTAVI društvo s ograničenom odgovornošću za graditeljstvo i trgovinu, OIB 29870445575, Trg kralja Tomislava 10,42250 Lepoglava</item>
      <item>VODOOPSKRBA I ODVODNJA društvo s ograničenom odgovornošću za javnu vodoopskrbu i odvodnju, OIB 83416546499, Folnegovićeva 1,10000 Zagreb</item>
      <item>Ministarstvo poljoprivrede, Uprava vodnog gospodarstva, OIB 76767369197, Ulica grada Vukovara 220,10000 Zagreb</item>
      <item>Hrvatska radiotelevizija, OIB 68419124305, Prisavlje 3,10000 Zagreb</item>
      <item>DAMJANOVIĆ d.o.o. za građevinarstvo i inženjering, OIB 52071464528, Juraja i Vjekoslava Stančića 3,10410 Vukovina</item>
      <item>Marin Andrijašević, OIB 96119632118, Ante Starčevića 98,21300 Makarska</item>
      <item>S.T.P. društvo s ograničenom odgovornošću za servis, trgovinu i promet, OIB 41817103783, Lučki odvojak 1,10000 Zagreb</item>
      <item>ŽELVA, društvo s ograničenom odgovornošću za trgovinu i usluge, OIB 73342948698, Radnička cesta 53,10000 Zagreb</item>
      <item>ADING-PROJEKT d.o.o. za graditeljstvo, OIB 23194084178, Vitezićeva 62,10000 Zagreb</item>
      <item>Željko Žužić, OIB 85772913531, Josipa Kozarca 20,10410 Velika Gorica</item>
      <item>MARKO ŠALIĆ, vlasnik obrta POLET, OIB 92813855583, Ante Jakšića 19,10000 Zagreb</item>
      <item>EOS MATRIX d.o.o. za poslovne usluge, OIB 76674680107, Horvatova 82,10000 Zagreb</item>
      <item>TEXO MANAGEMENT  d.o.o. za usluge, OIB 35610677280, Ilica 1 a ,10000 Zagreb</item>
      <item>Tonka Grgičević, OIB 83563260688, Sinkovićeva 4,10000 Zagreb</item>
      <item>KAJZER-PROM d.o.o. za unutarnju i vanjsku trgovinu i usluge u stečaju, OIB 88900036899, Gornjostupnička 2A,10255 Gornji Stupnik</item>
      <item>MABA-COM, društvo s ograničenom odgovornošću za proizvodnju itrgovinu, OIB 43931897225, Brezjanski put 33,10431 Brezje</item>
      <item>Nikola Kovačević, OIB 38768918758, Dedići 26,10000 Zagreb</item>
      <item>Odvjetničko društvo Hanžeković &amp; Partneri društvo s ograničenom odgovornošću, OIB 85127306373, Radnička Cesta 22,10000 Zagreb</item>
      <item>Marija Turudić, Gajeva 44,10000 Zagreb</item>
      <item>Viktor Pisanski, III Vrbik 9,10000 Zagreb</item>
      <item>Branko Skerlev, OIB 59584997555, Radnička cesta 52/R2,10000 Zagreb</item>
      <item>TEXO MANAGEMENT  d.o.o. za usluge, OIB 35610677280, Ilica 1 a ,10000 Zagreb</item>
      <item>Branko Skerlev, OIB 59584997555, Radnička cesta 52/R2,10000 Zagreb</item>
      <item>Branimir Ambreković, OIB 11616460982, Jadranska Avenija 618,10000 Zagreb</item>
      <item>Odvjetničko društvo KARDUM I PARTNERI, javno trgovačko društvo, OIB 89572362876, Mihanovićeva 14,10000 Zagreb</item>
      <item>BAUER GRUPA društvo s ograničenom odgovornošću za tiskarsku djelatnost i trgovinu, OIB 22395608688, Bijankinija Andrije 15,10430 Samobor</item>
      <item>Alek Konić, Zvonarnička 3,10000 Zagreb</item>
      <item>Marin Andrijašević, OIB 96119632118, Ante Starčevića 98,21300 Makarska</item>
      <item>STOLARIJA GOJANOVIĆ 1969.G. d.o.o. za trgovinu i usluge, OIB 88748670537, Industrijska zona Podi, Dolačka 14,22000 Šibenik</item>
      <item>Zoran Matijašić, OIB 78177079108, Istarska 79,51000 Rijeka</item>
      <item>Milorad Šmitran, OIB 19773574927, Hegedušićeva 3,51000 Rijeka</item>
      <item>Boris Kelemen, OIB 88285718814, Trg Svibanjskih žrtava 1995. br. 2,10000 Zagreb</item>
      <item>DAMJANOVIĆ d.o.o. za građevinarstvo i inženjering, OIB 52071464528, Juraja i Vjekoslava Stančića 3,10410 Vukovina</item>
      <item>B.B. i S. PLAN d.o.o. za projektiranje i promidžbu, OIB 34353527904, Siget 18/b,10000 Zagreb</item>
      <item>Addiko Bank dioničko društvo, OIB 14036333877, Slavonska avenija 6,10000 Zagreb</item>
      <item>Odvj. društvo GLAMUZINA &amp; GROŠETA društvo s ograničenom odgovornošću, OIB 69402757072, Trg žrtava fašizma 5,10000 Zagreb</item>
      <item>Odvj. društvo BEKINA, ŠKURLA, DURMIŠ I SPAJIĆ d.o.o., OIB 68178969783, Preradovićeva 24,10000 Zagreb</item>
      <item>Odvjetnica Sandra Zorc, Agatićeva 6/II,51000 Rijeka</item>
      <item>Odvjetnik Ivan Maloča, Šoštarićeva 4/I,10000 Zagreb</item>
      <item>Tihana Nikolić, OIB 02158057271, Tratinska 44,10000 Zagreb</item>
      <item>ROST-ŠPORT d.o.o. za trgovinu na veliko i malo, vanjskotrgovačku djelatnost i marketing, OIB 63693671750, II Poljanice 8,10000 Zagreb</item>
      <item>Petar Rukavina</item>
      <item>Marija Rosić, OIB 86034218830, Florićeva Ulica 5,10000 Zagreb</item>
      <item>C.P.I. EXPERTUS društvo s ograničenom odgovornošću za usluge, OIB 47093473505, Ulica grada Chicaga 2 A,10000 Zagreb</item>
      <item>Magdalena Matić, OIB 46987252656, Palinovečka Ulica 29,10000 Zagreb</item>
      <item>TINMARK d.o.o. za trgovinu i usluge, turistička agencija, OIB 64040526186, Ventilatorska 8 A,10250 Lučko</item>
      <item>BAR GRUPA društvo s ograničenom odgovornošću za ugostiteljstvo, OIB 21877438576, Preradovićeva 17,10000 Zagreb</item>
      <item>Franjo Zelenika, OIB 37105336549, Ulica Mije Krešića 30,10000 Zagreb</item>
      <item>KAJZER d.o.o. za trgovinu i usluge, OIB 68585044796, Radićeva ulica 21,10000 Zagreb</item>
      <item>DETONO d.o.o. za proizvodnju, trgovinu i usluge, OIB 42999214584, VIII Vrbik 17,10000 Zagreb</item>
      <item>Gordana Žubrinić, OIB 16588457051, Podgaj 55,10000 Zagreb</item>
      <item>Romeo Vudrag-tomasović, OIB 37807865212, Branitelja Domovinskog Rata 2b,22000 Šibenik</item>
      <item>Odvj. društvo VIDOVIĆ &amp; PARTNERI j.t.d., OIB 12515069057, Kralja Zvonimira 2,10000 Zagreb</item>
      <item>BARITUS društvo s ograničenom odgovornošću za usluge, OIB 64066912804, Radnička cesta 39,10000 Zagreb</item>
      <item>Marija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C00F2-A49C-4689-8563-EC0812F0E8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1409</properties:Words>
  <properties:Characters>7670</properties:Characters>
  <properties:Lines>191</properties:Lines>
  <properties:Paragraphs>61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2017-10-17T07:28:00Z</cp:lastPrinted>
  <dcterms:modified xmlns:xsi="http://www.w3.org/2001/XMLSchema-instance" xsi:type="dcterms:W3CDTF">2017-10-17T07:29:00Z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St-245/2015-365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