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7231" w14:paraId="953723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7774FF">
        <w:t>1955</w:t>
      </w:r>
      <w:r w:rsidR="006D04AB">
        <w:t xml:space="preserve">/16-3                            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r w:rsidR="005A6079">
        <w:t xml:space="preserve">OIB </w:t>
      </w:r>
      <w:r w:rsidR="005A6079" w:rsidRPr="005A6079">
        <w:t>85821130368</w:t>
      </w:r>
      <w:r w:rsidR="005A6079">
        <w:t xml:space="preserve"> z</w:t>
      </w:r>
      <w:r>
        <w:t xml:space="preserve">a pokretanje skraćenog stečajnog postupka nad dužnikom </w:t>
      </w:r>
      <w:r w:rsidR="007774FF" w:rsidRPr="007774FF">
        <w:t>DEDIĆ j.d.o.o. za turističke usluge</w:t>
      </w:r>
      <w:r w:rsidR="007774FF">
        <w:t xml:space="preserve"> Đakovo, Radnička 23, OIB </w:t>
      </w:r>
      <w:r w:rsidR="007774FF" w:rsidRPr="007774FF">
        <w:t>53884341821</w:t>
      </w:r>
      <w:r w:rsidR="007774FF">
        <w:t>, MBS 030149409</w:t>
      </w:r>
      <w:r w:rsidR="00C93448">
        <w:t xml:space="preserve">, </w:t>
      </w:r>
      <w:r>
        <w:t xml:space="preserve">temeljem članka 430. Stečajnog zakona („Narodne novine“ 71/15), dana </w:t>
      </w:r>
      <w:r w:rsidR="007774FF">
        <w:t>27</w:t>
      </w:r>
      <w:r w:rsidR="00676EF6">
        <w:t>.</w:t>
      </w:r>
      <w:r w:rsidR="00AF62DE">
        <w:t xml:space="preserve">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91098">
        <w:t xml:space="preserve">DEDIĆ j.d.o.o. za turističke usluge Đakovo, Radnička 23, </w:t>
      </w:r>
      <w:r w:rsidR="00D9647E">
        <w:t>OIB 53884341821, MBS 030149409,</w:t>
      </w:r>
      <w:r w:rsidR="00891098">
        <w:t xml:space="preserve"> </w:t>
      </w:r>
      <w:r>
        <w:t xml:space="preserve">iznosi </w:t>
      </w:r>
      <w:r w:rsidR="00891098">
        <w:t>9.764,29</w:t>
      </w:r>
      <w:r w:rsidR="002D7376">
        <w:t xml:space="preserve"> 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891098">
        <w:t xml:space="preserve">VINKO DEDIĆ, Đakovo, Radnička 23, </w:t>
      </w:r>
      <w:r w:rsidR="00DF5173">
        <w:t xml:space="preserve">OIB  12203550111 da </w:t>
      </w:r>
      <w:r w:rsidRPr="00C24B5B">
        <w:t>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524773">
        <w:t>1955-</w:t>
      </w:r>
      <w:r>
        <w:t>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524773">
        <w:t>27</w:t>
      </w:r>
      <w:r w:rsidR="00676EF6">
        <w:t xml:space="preserve">. </w:t>
      </w:r>
      <w:r w:rsidR="0041506C">
        <w:t xml:space="preserve"> 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9647E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24773">
        <w:t>20</w:t>
      </w:r>
      <w:r>
        <w:t>.8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4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24773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6079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04AB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774FF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1098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36DC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647E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5173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St-1955/2016</izvorni_sadrzaj>
    <derivirana_varijabla naziv="DomainObject.Predmet.OznakaBroj_1">St-1955/2016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j.d.o.o. za turističke usluge</izvorni_sadrzaj>
    <derivirana_varijabla naziv="DomainObject.Predmet.ProtustrankaFormated_1">  DEDIĆ j.d.o.o. za turističke usluge</derivirana_varijabla>
  </DomainObject.Predmet.ProtustrankaFormated>
  <DomainObject.Predmet.ProtustrankaFormatedOIB>
    <izvorni_sadrzaj>  DEDIĆ j.d.o.o. za turističke usluge, OIB 53884341821</izvorni_sadrzaj>
    <derivirana_varijabla naziv="DomainObject.Predmet.ProtustrankaFormatedOIB_1">  DEDIĆ j.d.o.o. za turističke usluge, OIB 53884341821</derivirana_varijabla>
  </DomainObject.Predmet.ProtustrankaFormatedOIB>
  <DomainObject.Predmet.ProtustrankaFormatedWithAdress>
    <izvorni_sadrzaj> DEDIĆ j.d.o.o. za turističke usluge, Radnička 23, 31400 Đakovo</izvorni_sadrzaj>
    <derivirana_varijabla naziv="DomainObject.Predmet.ProtustrankaFormatedWithAdress_1"> DEDIĆ j.d.o.o. za turističke usluge, Radnička 23, 31400 Đakovo</derivirana_varijabla>
  </DomainObject.Predmet.ProtustrankaFormatedWithAdress>
  <DomainObject.Predmet.ProtustrankaFormatedWithAdressOIB>
    <izvorni_sadrzaj> DEDIĆ j.d.o.o. za turističke usluge, OIB 53884341821, Radnička 23, 31400 Đakovo</izvorni_sadrzaj>
    <derivirana_varijabla naziv="DomainObject.Predmet.ProtustrankaFormatedWithAdressOIB_1"> DEDIĆ j.d.o.o. za turističke usluge, OIB 53884341821, Radnička 23, 31400 Đakovo</derivirana_varijabla>
  </DomainObject.Predmet.ProtustrankaFormatedWithAdressOIB>
  <DomainObject.Predmet.ProtustrankaWithAdress>
    <izvorni_sadrzaj>DEDIĆ j.d.o.o. za turističke usluge Radnička 23, 31400 Đakovo</izvorni_sadrzaj>
    <derivirana_varijabla naziv="DomainObject.Predmet.ProtustrankaWithAdress_1">DEDIĆ j.d.o.o. za turističke usluge Radnička 23, 31400 Đakovo</derivirana_varijabla>
  </DomainObject.Predmet.ProtustrankaWithAdress>
  <DomainObject.Predmet.ProtustrankaWithAdressOIB>
    <izvorni_sadrzaj>DEDIĆ j.d.o.o. za turističke usluge, OIB 53884341821, Radnička 23, 31400 Đakovo</izvorni_sadrzaj>
    <derivirana_varijabla naziv="DomainObject.Predmet.ProtustrankaWithAdressOIB_1">DEDIĆ j.d.o.o. za turističke usluge, OIB 53884341821, Radnička 23, 31400 Đakovo</derivirana_varijabla>
  </DomainObject.Predmet.ProtustrankaWithAdressOIB>
  <DomainObject.Predmet.ProtustrankaNazivFormated>
    <izvorni_sadrzaj>DEDIĆ j.d.o.o. za turističke usluge</izvorni_sadrzaj>
    <derivirana_varijabla naziv="DomainObject.Predmet.ProtustrankaNazivFormated_1">DEDIĆ j.d.o.o. za turističke usluge</derivirana_varijabla>
  </DomainObject.Predmet.ProtustrankaNazivFormated>
  <DomainObject.Predmet.ProtustrankaNazivFormatedOIB>
    <izvorni_sadrzaj>DEDIĆ j.d.o.o. za turističke usluge, OIB 53884341821</izvorni_sadrzaj>
    <derivirana_varijabla naziv="DomainObject.Predmet.ProtustrankaNazivFormatedOIB_1">DEDIĆ j.d.o.o. za turističke usluge, OIB 53884341821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DEDIĆ j.d.o.o. za turističke usluge</item>
    </izvorni_sadrzaj>
    <derivirana_varijabla naziv="DomainObject.Predmet.ProtuStrankaListFormated_1">
      <item>DEDIĆ j.d.o.o. za turističke usluge</item>
    </derivirana_varijabla>
  </DomainObject.Predmet.ProtuStrankaListFormated>
  <DomainObject.Predmet.ProtuStrankaListFormatedOIB>
    <izvorni_sadrzaj>
      <item>DEDIĆ j.d.o.o. za turističke usluge, OIB 53884341821</item>
    </izvorni_sadrzaj>
    <derivirana_varijabla naziv="DomainObject.Predmet.ProtuStrankaListFormatedOIB_1">
      <item>DEDIĆ j.d.o.o. za turističke usluge, OIB 53884341821</item>
    </derivirana_varijabla>
  </DomainObject.Predmet.ProtuStrankaListFormatedOIB>
  <DomainObject.Predmet.ProtuStrankaListFormatedWithAdress>
    <izvorni_sadrzaj>
      <item>DEDIĆ j.d.o.o. za turističke usluge, Radnička 23, 31400 Đakovo</item>
    </izvorni_sadrzaj>
    <derivirana_varijabla naziv="DomainObject.Predmet.ProtuStrankaListFormatedWithAdress_1">
      <item>DEDIĆ j.d.o.o. za turističke usluge, Radnička 23, 31400 Đakovo</item>
    </derivirana_varijabla>
  </DomainObject.Predmet.ProtuStrankaListFormatedWithAdress>
  <DomainObject.Predmet.ProtuStrankaListFormatedWithAdressOIB>
    <izvorni_sadrzaj>
      <item>DEDIĆ j.d.o.o. za turističke usluge, OIB 53884341821, Radnička 23, 31400 Đakovo</item>
    </izvorni_sadrzaj>
    <derivirana_varijabla naziv="DomainObject.Predmet.ProtuStrankaListFormatedWithAdressOIB_1">
      <item>DEDIĆ j.d.o.o. za turističke usluge, OIB 53884341821, Radnička 23, 31400 Đakovo</item>
    </derivirana_varijabla>
  </DomainObject.Predmet.ProtuStrankaListFormatedWithAdressOIB>
  <DomainObject.Predmet.ProtuStrankaListNazivFormated>
    <izvorni_sadrzaj>
      <item>DEDIĆ j.d.o.o. za turističke usluge</item>
    </izvorni_sadrzaj>
    <derivirana_varijabla naziv="DomainObject.Predmet.ProtuStrankaListNazivFormated_1">
      <item>DEDIĆ j.d.o.o. za turističke usluge</item>
    </derivirana_varijabla>
  </DomainObject.Predmet.ProtuStrankaListNazivFormated>
  <DomainObject.Predmet.ProtuStrankaListNazivFormatedOIB>
    <izvorni_sadrzaj>
      <item>DEDIĆ j.d.o.o. za turističke usluge, OIB 53884341821</item>
    </izvorni_sadrzaj>
    <derivirana_varijabla naziv="DomainObject.Predmet.ProtuStrankaListNazivFormatedOIB_1">
      <item>DEDIĆ j.d.o.o. za turističke usluge, OIB 53884341821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DEDIĆ j.d.o.o. za turističke usluge</izvorni_sadrzaj>
    <derivirana_varijabla naziv="DomainObject.Predmet.ProtustrankaIDrugi_1">DEDIĆ j.d.o.o. za turističke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DEDIĆ j.d.o.o. za turističke usluge, OIB 53884341821, Radnička 23, 31400 Đakovo</izvorni_sadrzaj>
    <derivirana_varijabla naziv="DomainObject.Predmet.ProtustrankaIDrugiAdressOIB_1">DEDIĆ j.d.o.o. za turističke usluge, OIB 53884341821, Radnička 23,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DEDIĆ j.d.o.o. za turističke usluge</item>
    </izvorni_sadrzaj>
    <derivirana_varijabla naziv="DomainObject.Predmet.SudioniciListNaziv_1">
      <item>FINA RC OSIJEK</item>
      <item>DEDIĆ j.d.o.o. za turističke usluge</item>
    </derivirana_varijabla>
  </DomainObject.Predmet.SudioniciListNaziv>
  <DomainObject.Predmet.SudioniciListAdressOIB>
    <izvorni_sadrzaj>
      <item>FINA RC OSIJEK, OIB 85821130368</item>
      <item>DEDIĆ j.d.o.o. za turističke usluge, OIB 53884341821, Radnička 23,31400 Đakovo</item>
    </izvorni_sadrzaj>
    <derivirana_varijabla naziv="DomainObject.Predmet.SudioniciListAdressOIB_1">
      <item>FINA RC OSIJEK, OIB 85821130368</item>
      <item>DEDIĆ j.d.o.o. za turističke usluge, OIB 53884341821, Radnička 23,31400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53884341821</item>
    </izvorni_sadrzaj>
    <derivirana_varijabla naziv="DomainObject.Predmet.SudioniciListNazivOIB_1">
      <item>, OIB 85821130368</item>
      <item>, OIB 53884341821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1936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2016-06-27T08:29:00Z</dcterms:created>
  <dc:creator>Korisnik</dc:creator>
  <cp:lastModifiedBy>Sanja Ban</cp:lastModifiedBy>
  <cp:lastPrinted>2016-06-27T08:29:00Z</cp:lastPrinted>
  <dcterms:modified xmlns:xsi="http://www.w3.org/2001/XMLSchema-instance" xsi:type="dcterms:W3CDTF">2016-06-27T09:46:00Z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