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98cc" w14:paraId="27098cc" w:rsidRDefault="003F57CD" w:rsidP="00F349AA" w:rsidR="003E43D7" w:rsidRPr="001663F1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1663F1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1663F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663F1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1663F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663F1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1663F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663F1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1663F1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1663F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663F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663F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663F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663F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663F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663F1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317CA1" w:rsidRPr="001663F1">
        <w:rPr>
          <w:rFonts w:hAnsi="Times New Roman" w:ascii="Times New Roman"/>
          <w:color w:val="auto"/>
          <w:sz w:val="24"/>
          <w:szCs w:val="24"/>
          <w:lang w:val="pl-PL"/>
        </w:rPr>
        <w:t>1565/15</w:t>
      </w:r>
    </w:p>
    <w:p w:rsidRDefault="00F349AA" w:rsidP="00F349AA" w:rsidR="00F349AA" w:rsidRPr="001663F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F57CD" w:rsidP="00F349AA" w:rsidR="0033495A" w:rsidRPr="001663F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663F1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F349AA" w:rsidP="00F349AA" w:rsidR="00F349AA" w:rsidRPr="001663F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663F1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1663F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663F1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C02221" w:rsidP="00C02221" w:rsidR="00C02221" w:rsidRPr="001663F1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1663F1">
        <w:rPr>
          <w:rFonts w:hAnsi="Times New Roman" w:ascii="Times New Roman"/>
          <w:color w:val="auto"/>
          <w:sz w:val="24"/>
          <w:szCs w:val="24"/>
        </w:rPr>
        <w:t>Trgovački sud u Zagrebu po sucu pojedincu Vesni Malenica kao stečajnom sucu po prijedlogu predlagatelja AUTO KLUB "DELTA" ZAGREB u likvidaciji, Zagreb, Rakovčeva 10, OIB 46137671678,</w:t>
      </w:r>
      <w:r w:rsidR="00131622" w:rsidRPr="001663F1">
        <w:rPr>
          <w:rFonts w:hAnsi="Times New Roman" w:ascii="Times New Roman"/>
          <w:color w:val="auto"/>
          <w:sz w:val="24"/>
          <w:szCs w:val="24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 xml:space="preserve"> radi prijedloga za otvaranje stečajnog postupka nad dužnikom AUTO KLUB "DELTA" ZAGREB u likvidaciji, Zagreb, Rakovčeva 10, OIB 46137671678, 16. veljače 2016.</w:t>
      </w:r>
    </w:p>
    <w:p w:rsidRDefault="001E6CCF" w:rsidP="002B2B94" w:rsidR="001E6CCF" w:rsidRPr="001663F1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1663F1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1663F1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1663F1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131622" w:rsidR="00131622" w:rsidRPr="001663F1">
      <w:pPr>
        <w:ind w:right="-1"/>
        <w:jc w:val="both"/>
        <w:rPr>
          <w:rFonts w:hAnsi="Times New Roman" w:ascii="Times New Roman"/>
          <w:color w:val="auto"/>
          <w:sz w:val="24"/>
        </w:rPr>
      </w:pPr>
      <w:r w:rsidRPr="001663F1">
        <w:rPr>
          <w:rFonts w:hAnsi="Times New Roman" w:ascii="Times New Roman"/>
          <w:color w:val="auto"/>
          <w:sz w:val="24"/>
          <w:szCs w:val="24"/>
        </w:rPr>
        <w:tab/>
      </w:r>
      <w:r w:rsidR="00131622"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Odbacuje se prijedlog predlagatelja </w:t>
      </w:r>
      <w:r w:rsidR="00131622" w:rsidRPr="001663F1">
        <w:rPr>
          <w:rFonts w:hAnsi="Times New Roman" w:ascii="Times New Roman"/>
          <w:color w:val="auto"/>
          <w:sz w:val="24"/>
          <w:szCs w:val="24"/>
        </w:rPr>
        <w:t>AUTO KLUB "DELTA" ZAGREB u likvidaciji, Zagreb, Rakovčeva 10, OIB 46137671678,  za otvaranje stečajnog postupka nad dužnikom AUTO KLUB "DELTA" ZAGREB u likvidaciji, Zagreb, Rakovčeva 10, OIB 46137671678, od 14. listopada 2015.</w:t>
      </w:r>
    </w:p>
    <w:p w:rsidRDefault="00131622" w:rsidP="00131622" w:rsidR="00131622" w:rsidRPr="001663F1">
      <w:pPr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31622" w:rsidP="00131622" w:rsidR="00131622" w:rsidRPr="001663F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131622" w:rsidP="00131622" w:rsidR="00131622" w:rsidRPr="001663F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31622" w:rsidP="00131622" w:rsidR="00131622" w:rsidRPr="001663F1">
      <w:pPr>
        <w:ind w:firstLine="708"/>
        <w:jc w:val="both"/>
        <w:rPr>
          <w:rFonts w:hAnsi="Times New Roman" w:ascii="Times New Roman"/>
          <w:color w:val="auto"/>
          <w:sz w:val="24"/>
        </w:rPr>
      </w:pPr>
      <w:r w:rsidRPr="001663F1">
        <w:rPr>
          <w:rFonts w:hAnsi="Times New Roman" w:ascii="Times New Roman"/>
          <w:color w:val="auto"/>
          <w:sz w:val="24"/>
        </w:rPr>
        <w:t>Podneskom od 14. listopada 2015. godine predlagatelj je podnio  ovom sudu prijedlog za otvaranje stečajnog postupka nad gore navedenom pravnom osobom.</w:t>
      </w:r>
    </w:p>
    <w:p w:rsidRDefault="00131622" w:rsidP="00131622" w:rsidR="00131622" w:rsidRPr="001663F1">
      <w:pPr>
        <w:jc w:val="both"/>
        <w:rPr>
          <w:rFonts w:hAnsi="Times New Roman" w:ascii="Times New Roman"/>
          <w:color w:val="auto"/>
          <w:sz w:val="24"/>
        </w:rPr>
      </w:pPr>
      <w:r w:rsidRPr="001663F1">
        <w:rPr>
          <w:rFonts w:hAnsi="Times New Roman" w:ascii="Times New Roman"/>
          <w:color w:val="auto"/>
          <w:sz w:val="24"/>
        </w:rPr>
        <w:tab/>
        <w:t>U svom prijedlogu predlagatelj navodi da postoje stečajni razlozi, te da su se stekli uvjeti za otvaranje stečajnog postupka.</w:t>
      </w:r>
    </w:p>
    <w:p w:rsidRDefault="00131622" w:rsidP="00131622" w:rsidR="00131622" w:rsidRPr="001663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  <w:t>Rješenjem od 23. prosinca 2015., naloženo je odgovornoj osobi dužnika da plati iznos predujma u Fond za namirenje troškova stečajnog postupka, kao i dodatni iznos predujma za pokriće troškova stečajnog postupka u smislu odredbe  čl. 114 st. 1 Stečajnog zakona (NN 71/15), uz upozorenje da će se prijedlog odbaciti ukoliko u dodijeljenom roku ne udovolji nalogu.</w:t>
      </w:r>
    </w:p>
    <w:p w:rsidRDefault="00131622" w:rsidP="00131622" w:rsidR="00131622" w:rsidRPr="001663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  <w:t>Predlagatelj je zaključak suda zaprimio 30. prosinca 2015. te ni do donošenja ovog rješenja nisu predujmljeni troškovi.</w:t>
      </w:r>
    </w:p>
    <w:p w:rsidRDefault="00131622" w:rsidP="00131622" w:rsidR="00131622" w:rsidRPr="001663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  <w:t>Podneskom od 14. siječnja 2016., a po pozivu suda, nadležna Financijska agencija obavijestila je sud da nisu osigurana sredstva za namirenje troškova stečajnog postupka u skladu s odredbom čl. 112 Stečajnog zakona.</w:t>
      </w:r>
    </w:p>
    <w:p w:rsidRDefault="00131622" w:rsidP="00131622" w:rsidR="00131622" w:rsidRPr="001663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114 st. 5 Stečajnog zakona, valjalo prijedlog odbaciti i riješiti kao u izreci.</w:t>
      </w:r>
    </w:p>
    <w:p w:rsidRDefault="00131622" w:rsidP="00131622" w:rsidR="00131622" w:rsidRPr="001663F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>Zagreb, 16. veljače 2016.</w:t>
      </w:r>
    </w:p>
    <w:p w:rsidRDefault="00131622" w:rsidP="00131622" w:rsidR="00131622" w:rsidRPr="001663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131622" w:rsidP="00131622" w:rsidR="00131622" w:rsidRPr="001663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131622" w:rsidP="00131622" w:rsidR="00131622" w:rsidRPr="001663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340672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131622" w:rsidP="00131622" w:rsidR="00131622" w:rsidRPr="001663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31622" w:rsidP="00131622" w:rsidR="00131622" w:rsidRPr="001663F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663F1">
        <w:rPr>
          <w:rFonts w:hAnsi="Times New Roman" w:ascii="Times New Roman"/>
          <w:color w:val="auto"/>
          <w:sz w:val="24"/>
          <w:szCs w:val="24"/>
        </w:rPr>
        <w:t>POUKA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O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PRAVNOM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LIJEKU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131622" w:rsidP="00131622" w:rsidR="00131622" w:rsidRPr="001663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Pr="001663F1">
        <w:rPr>
          <w:rFonts w:hAnsi="Times New Roman" w:ascii="Times New Roman"/>
          <w:color w:val="auto"/>
          <w:sz w:val="24"/>
          <w:szCs w:val="24"/>
        </w:rPr>
        <w:t>Protiv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ovog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rje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1663F1">
        <w:rPr>
          <w:rFonts w:hAnsi="Times New Roman" w:ascii="Times New Roman"/>
          <w:color w:val="auto"/>
          <w:sz w:val="24"/>
          <w:szCs w:val="24"/>
        </w:rPr>
        <w:t>enja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1663F1">
        <w:rPr>
          <w:rFonts w:hAnsi="Times New Roman" w:ascii="Times New Roman"/>
          <w:color w:val="auto"/>
          <w:sz w:val="24"/>
          <w:szCs w:val="24"/>
        </w:rPr>
        <w:t>nezadovoljna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stranka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mo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1663F1">
        <w:rPr>
          <w:rFonts w:hAnsi="Times New Roman" w:ascii="Times New Roman"/>
          <w:color w:val="auto"/>
          <w:sz w:val="24"/>
          <w:szCs w:val="24"/>
        </w:rPr>
        <w:t>e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ulo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1663F1">
        <w:rPr>
          <w:rFonts w:hAnsi="Times New Roman" w:ascii="Times New Roman"/>
          <w:color w:val="auto"/>
          <w:sz w:val="24"/>
          <w:szCs w:val="24"/>
        </w:rPr>
        <w:t>iti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1663F1">
        <w:rPr>
          <w:rFonts w:hAnsi="Times New Roman" w:ascii="Times New Roman"/>
          <w:color w:val="auto"/>
          <w:sz w:val="24"/>
          <w:szCs w:val="24"/>
        </w:rPr>
        <w:t>albu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Visokom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trgova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1663F1">
        <w:rPr>
          <w:rFonts w:hAnsi="Times New Roman" w:ascii="Times New Roman"/>
          <w:color w:val="auto"/>
          <w:sz w:val="24"/>
          <w:szCs w:val="24"/>
        </w:rPr>
        <w:t>kom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sudu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Republike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Hrvatske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u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roku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od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1663F1">
        <w:rPr>
          <w:rFonts w:hAnsi="Times New Roman" w:ascii="Times New Roman"/>
          <w:color w:val="auto"/>
          <w:sz w:val="24"/>
          <w:szCs w:val="24"/>
        </w:rPr>
        <w:t>dana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po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primitku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rje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1663F1">
        <w:rPr>
          <w:rFonts w:hAnsi="Times New Roman" w:ascii="Times New Roman"/>
          <w:color w:val="auto"/>
          <w:sz w:val="24"/>
          <w:szCs w:val="24"/>
        </w:rPr>
        <w:t>enja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1663F1">
        <w:rPr>
          <w:rFonts w:hAnsi="Times New Roman" w:ascii="Times New Roman"/>
          <w:color w:val="auto"/>
          <w:sz w:val="24"/>
          <w:szCs w:val="24"/>
        </w:rPr>
        <w:t>a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ula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1663F1">
        <w:rPr>
          <w:rFonts w:hAnsi="Times New Roman" w:ascii="Times New Roman"/>
          <w:color w:val="auto"/>
          <w:sz w:val="24"/>
          <w:szCs w:val="24"/>
        </w:rPr>
        <w:t>e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se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putem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ovog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Suda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u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1663F1">
        <w:rPr>
          <w:rFonts w:hAnsi="Times New Roman" w:ascii="Times New Roman"/>
          <w:color w:val="auto"/>
          <w:sz w:val="24"/>
          <w:szCs w:val="24"/>
        </w:rPr>
        <w:t>primjerka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za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Sud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i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po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1663F1">
        <w:rPr>
          <w:rFonts w:hAnsi="Times New Roman" w:ascii="Times New Roman"/>
          <w:color w:val="auto"/>
          <w:sz w:val="24"/>
          <w:szCs w:val="24"/>
        </w:rPr>
        <w:t>za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svaku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protivniku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663F1">
        <w:rPr>
          <w:rFonts w:hAnsi="Times New Roman" w:ascii="Times New Roman"/>
          <w:color w:val="auto"/>
          <w:sz w:val="24"/>
          <w:szCs w:val="24"/>
        </w:rPr>
        <w:t>stranku</w:t>
      </w:r>
      <w:r w:rsidRPr="001663F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131622" w:rsidP="00131622" w:rsidR="00131622" w:rsidRPr="001663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40672" w:rsidP="00AB7A2F" w:rsidR="00340672" w:rsidRPr="00340672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40672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340672" w:rsidP="00995CE9" w:rsidR="00340672" w:rsidRPr="0034067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4067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4067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4067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4067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4067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4067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4067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40672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31622" w:rsidP="00131622" w:rsidR="00131622" w:rsidRPr="001663F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131622" w:rsidP="00131622" w:rsidR="00131622" w:rsidRPr="001663F1">
      <w:pPr>
        <w:rPr>
          <w:color w:val="auto"/>
          <w:sz w:val="24"/>
          <w:szCs w:val="24"/>
        </w:rPr>
      </w:pPr>
    </w:p>
    <w:p w:rsidRDefault="009B7FB3" w:rsidP="00131622" w:rsidR="009B7FB3" w:rsidRPr="001663F1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</w:p>
    <w:sectPr w:rsidSect="00C42917" w:rsidR="009B7FB3" w:rsidRPr="001663F1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2D6" w:rsidR="00C572D6">
      <w:r>
        <w:separator/>
      </w:r>
    </w:p>
  </w:endnote>
  <w:endnote w:id="0" w:type="continuationSeparator">
    <w:p w:rsidRDefault="00C572D6" w:rsidR="00C57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2D6" w:rsidR="00C572D6">
      <w:r>
        <w:separator/>
      </w:r>
    </w:p>
  </w:footnote>
  <w:footnote w:id="0" w:type="continuationSeparator">
    <w:p w:rsidRDefault="00C572D6" w:rsidR="00C57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340672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317CA1">
      <w:rPr>
        <w:rFonts w:hAnsi="Verdana" w:ascii="Verdana"/>
        <w:color w:val="000000"/>
      </w:rPr>
      <w:t>1565/15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701A"/>
    <w:rsid w:val="00067361"/>
    <w:rsid w:val="00082BC5"/>
    <w:rsid w:val="00084417"/>
    <w:rsid w:val="000856D9"/>
    <w:rsid w:val="0009093E"/>
    <w:rsid w:val="00090BFA"/>
    <w:rsid w:val="0010292F"/>
    <w:rsid w:val="00113759"/>
    <w:rsid w:val="00120497"/>
    <w:rsid w:val="001212FE"/>
    <w:rsid w:val="00131622"/>
    <w:rsid w:val="001663F1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09B8"/>
    <w:rsid w:val="00301B23"/>
    <w:rsid w:val="00317CA1"/>
    <w:rsid w:val="0033495A"/>
    <w:rsid w:val="00340672"/>
    <w:rsid w:val="003761C7"/>
    <w:rsid w:val="00392A8C"/>
    <w:rsid w:val="00397A8A"/>
    <w:rsid w:val="003A5E14"/>
    <w:rsid w:val="003D1F62"/>
    <w:rsid w:val="003E43D7"/>
    <w:rsid w:val="003F57CD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D0603"/>
    <w:rsid w:val="004D0C3D"/>
    <w:rsid w:val="004E3542"/>
    <w:rsid w:val="00514511"/>
    <w:rsid w:val="005352CA"/>
    <w:rsid w:val="00555AD4"/>
    <w:rsid w:val="005679E2"/>
    <w:rsid w:val="005754FF"/>
    <w:rsid w:val="00576E94"/>
    <w:rsid w:val="00583D18"/>
    <w:rsid w:val="00593C2E"/>
    <w:rsid w:val="005D77E5"/>
    <w:rsid w:val="005E7A31"/>
    <w:rsid w:val="005F78CC"/>
    <w:rsid w:val="0060733B"/>
    <w:rsid w:val="0061665C"/>
    <w:rsid w:val="00641AC7"/>
    <w:rsid w:val="0064633E"/>
    <w:rsid w:val="0066557C"/>
    <w:rsid w:val="006C598D"/>
    <w:rsid w:val="006F29D9"/>
    <w:rsid w:val="006F3774"/>
    <w:rsid w:val="0070781D"/>
    <w:rsid w:val="007517D9"/>
    <w:rsid w:val="007575FB"/>
    <w:rsid w:val="00775051"/>
    <w:rsid w:val="00803C60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F0ADC"/>
    <w:rsid w:val="009019D0"/>
    <w:rsid w:val="009039A2"/>
    <w:rsid w:val="009256FD"/>
    <w:rsid w:val="0092748B"/>
    <w:rsid w:val="00955EBB"/>
    <w:rsid w:val="0098677F"/>
    <w:rsid w:val="00986B95"/>
    <w:rsid w:val="009A51B3"/>
    <w:rsid w:val="009B7F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2221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51B89"/>
    <w:rsid w:val="00D5220A"/>
    <w:rsid w:val="00D574B4"/>
    <w:rsid w:val="00D66677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950DC"/>
    <w:rsid w:val="00EC3E85"/>
    <w:rsid w:val="00ED7F7F"/>
    <w:rsid w:val="00EE5013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844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4417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40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67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67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67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67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844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4417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40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67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67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67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67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1565</izvorni_sadrzaj>
    <derivirana_varijabla naziv="DomainObject.Predmet.Broj_1">1565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St-1565/2015</izvorni_sadrzaj>
    <derivirana_varijabla naziv="DomainObject.Predmet.OznakaBroj_1">St-1565/2015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Delta Zagreb, u likvidaciji</izvorni_sadrzaj>
    <derivirana_varijabla naziv="DomainObject.Predmet.ProtustrankaFormated_1">  Auto klub Delta Zagreb, u likvidaciji</derivirana_varijabla>
  </DomainObject.Predmet.ProtustrankaFormated>
  <DomainObject.Predmet.ProtustrankaFormatedOIB>
    <izvorni_sadrzaj>  Auto klub Delta Zagreb, u likvidaciji, OIB 46137671678</izvorni_sadrzaj>
    <derivirana_varijabla naziv="DomainObject.Predmet.ProtustrankaFormatedOIB_1">  Auto klub Delta Zagreb, u likvidaciji, OIB 46137671678</derivirana_varijabla>
  </DomainObject.Predmet.ProtustrankaFormatedOIB>
  <DomainObject.Predmet.ProtustrankaFormatedWithAdress>
    <izvorni_sadrzaj> Auto klub Delta Zagreb, u likvidaciji, Rakovčeva 10, 10000 Zagreb</izvorni_sadrzaj>
    <derivirana_varijabla naziv="DomainObject.Predmet.ProtustrankaFormatedWithAdress_1"> Auto klub Delta Zagreb, u likvidaciji, Rakovčeva 10, 10000 Zagreb</derivirana_varijabla>
  </DomainObject.Predmet.ProtustrankaFormatedWithAdress>
  <DomainObject.Predmet.ProtustrankaFormatedWithAdressOIB>
    <izvorni_sadrzaj> Auto klub Delta Zagreb, u likvidaciji, OIB 46137671678, Rakovčeva 10, 10000 Zagreb</izvorni_sadrzaj>
    <derivirana_varijabla naziv="DomainObject.Predmet.ProtustrankaFormatedWithAdressOIB_1"> Auto klub Delta Zagreb, u likvidaciji, OIB 46137671678, Rakovčeva 10, 10000 Zagreb</derivirana_varijabla>
  </DomainObject.Predmet.ProtustrankaFormatedWithAdressOIB>
  <DomainObject.Predmet.ProtustrankaWithAdress>
    <izvorni_sadrzaj>Auto klub Delta Zagreb, u likvidaciji Rakovčeva 10, 10000 Zagreb</izvorni_sadrzaj>
    <derivirana_varijabla naziv="DomainObject.Predmet.ProtustrankaWithAdress_1">Auto klub Delta Zagreb, u likvidaciji Rakovčeva 10, 10000 Zagreb</derivirana_varijabla>
  </DomainObject.Predmet.ProtustrankaWithAdress>
  <DomainObject.Predmet.ProtustrankaWithAdressOIB>
    <izvorni_sadrzaj>Auto klub Delta Zagreb, u likvidaciji, OIB 46137671678, Rakovčeva 10, 10000 Zagreb</izvorni_sadrzaj>
    <derivirana_varijabla naziv="DomainObject.Predmet.ProtustrankaWithAdressOIB_1">Auto klub Delta Zagreb, u likvidaciji, OIB 46137671678, Rakovčeva 10, 10000 Zagreb</derivirana_varijabla>
  </DomainObject.Predmet.ProtustrankaWithAdressOIB>
  <DomainObject.Predmet.ProtustrankaNazivFormated>
    <izvorni_sadrzaj>Auto klub Delta Zagreb, u likvidaciji</izvorni_sadrzaj>
    <derivirana_varijabla naziv="DomainObject.Predmet.ProtustrankaNazivFormated_1">Auto klub Delta Zagreb, u likvidaciji</derivirana_varijabla>
  </DomainObject.Predmet.ProtustrankaNazivFormated>
  <DomainObject.Predmet.ProtustrankaNazivFormatedOIB>
    <izvorni_sadrzaj>Auto klub Delta Zagreb, u likvidaciji, OIB 46137671678</izvorni_sadrzaj>
    <derivirana_varijabla naziv="DomainObject.Predmet.ProtustrankaNazivFormatedOIB_1">Auto klub Delta Zagreb, u likvidaciji, OIB 46137671678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Berislav Čegelj</izvorni_sadrzaj>
    <derivirana_varijabla naziv="DomainObject.Predmet.StrankaFormated_1">  Berislav Čegelj</derivirana_varijabla>
  </DomainObject.Predmet.StrankaFormated>
  <DomainObject.Predmet.StrankaFormatedOIB>
    <izvorni_sadrzaj>  Berislav Čegelj, OIB 40955485225</izvorni_sadrzaj>
    <derivirana_varijabla naziv="DomainObject.Predmet.StrankaFormatedOIB_1">  Berislav Čegelj, OIB 40955485225</derivirana_varijabla>
  </DomainObject.Predmet.StrankaFormatedOIB>
  <DomainObject.Predmet.StrankaFormatedWithAdress>
    <izvorni_sadrzaj> Berislav Čegelj, Zvečaj 8 C, 10000 Zagreb</izvorni_sadrzaj>
    <derivirana_varijabla naziv="DomainObject.Predmet.StrankaFormatedWithAdress_1"> Berislav Čegelj, Zvečaj 8 C, 10000 Zagreb</derivirana_varijabla>
  </DomainObject.Predmet.StrankaFormatedWithAdress>
  <DomainObject.Predmet.StrankaFormatedWithAdressOIB>
    <izvorni_sadrzaj> Berislav Čegelj, OIB 40955485225, Zvečaj 8 C, 10000 Zagreb</izvorni_sadrzaj>
    <derivirana_varijabla naziv="DomainObject.Predmet.StrankaFormatedWithAdressOIB_1"> Berislav Čegelj, OIB 40955485225, Zvečaj 8 C, 10000 Zagreb</derivirana_varijabla>
  </DomainObject.Predmet.StrankaFormatedWithAdressOIB>
  <DomainObject.Predmet.StrankaWithAdress>
    <izvorni_sadrzaj>Berislav Čegelj Zvečaj 8 C,10000 Zagreb</izvorni_sadrzaj>
    <derivirana_varijabla naziv="DomainObject.Predmet.StrankaWithAdress_1">Berislav Čegelj Zvečaj 8 C,10000 Zagreb</derivirana_varijabla>
  </DomainObject.Predmet.StrankaWithAdress>
  <DomainObject.Predmet.StrankaWithAdressOIB>
    <izvorni_sadrzaj>Berislav Čegelj, OIB 40955485225, Zvečaj 8 C,10000 Zagreb</izvorni_sadrzaj>
    <derivirana_varijabla naziv="DomainObject.Predmet.StrankaWithAdressOIB_1">Berislav Čegelj, OIB 40955485225, Zvečaj 8 C,10000 Zagreb</derivirana_varijabla>
  </DomainObject.Predmet.StrankaWithAdressOIB>
  <DomainObject.Predmet.StrankaNazivFormated>
    <izvorni_sadrzaj>Berislav Čegelj</izvorni_sadrzaj>
    <derivirana_varijabla naziv="DomainObject.Predmet.StrankaNazivFormated_1">Berislav Čegelj</derivirana_varijabla>
  </DomainObject.Predmet.StrankaNazivFormated>
  <DomainObject.Predmet.StrankaNazivFormatedOIB>
    <izvorni_sadrzaj>Berislav Čegelj, OIB 40955485225</izvorni_sadrzaj>
    <derivirana_varijabla naziv="DomainObject.Predmet.StrankaNazivFormatedOIB_1">Berislav Čegelj, OIB 40955485225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Berislav Čegelj</item>
    </izvorni_sadrzaj>
    <derivirana_varijabla naziv="DomainObject.Predmet.StrankaListFormated_1">
      <item>Berislav Čegelj</item>
    </derivirana_varijabla>
  </DomainObject.Predmet.StrankaListFormated>
  <DomainObject.Predmet.StrankaListFormatedOIB>
    <izvorni_sadrzaj>
      <item>Berislav Čegelj, OIB 40955485225</item>
    </izvorni_sadrzaj>
    <derivirana_varijabla naziv="DomainObject.Predmet.StrankaListFormatedOIB_1">
      <item>Berislav Čegelj, OIB 40955485225</item>
    </derivirana_varijabla>
  </DomainObject.Predmet.StrankaListFormatedOIB>
  <DomainObject.Predmet.StrankaListFormatedWithAdress>
    <izvorni_sadrzaj>
      <item>Berislav Čegelj, Zvečaj 8 C, 10000 Zagreb</item>
    </izvorni_sadrzaj>
    <derivirana_varijabla naziv="DomainObject.Predmet.StrankaListFormatedWithAdress_1">
      <item>Berislav Čegelj, Zvečaj 8 C, 10000 Zagreb</item>
    </derivirana_varijabla>
  </DomainObject.Predmet.StrankaListFormatedWithAdress>
  <DomainObject.Predmet.StrankaListFormatedWithAdressOIB>
    <izvorni_sadrzaj>
      <item>Berislav Čegelj, OIB 40955485225, Zvečaj 8 C, 10000 Zagreb</item>
    </izvorni_sadrzaj>
    <derivirana_varijabla naziv="DomainObject.Predmet.StrankaListFormatedWithAdressOIB_1">
      <item>Berislav Čegelj, OIB 40955485225, Zvečaj 8 C, 10000 Zagreb</item>
    </derivirana_varijabla>
  </DomainObject.Predmet.StrankaListFormatedWithAdressOIB>
  <DomainObject.Predmet.StrankaListNazivFormated>
    <izvorni_sadrzaj>
      <item>Berislav Čegelj</item>
    </izvorni_sadrzaj>
    <derivirana_varijabla naziv="DomainObject.Predmet.StrankaListNazivFormated_1">
      <item>Berislav Čegelj</item>
    </derivirana_varijabla>
  </DomainObject.Predmet.StrankaListNazivFormated>
  <DomainObject.Predmet.StrankaListNazivFormatedOIB>
    <izvorni_sadrzaj>
      <item>Berislav Čegelj, OIB 40955485225</item>
    </izvorni_sadrzaj>
    <derivirana_varijabla naziv="DomainObject.Predmet.StrankaListNazivFormatedOIB_1">
      <item>Berislav Čegelj, OIB 40955485225</item>
    </derivirana_varijabla>
  </DomainObject.Predmet.StrankaListNazivFormatedOIB>
  <DomainObject.Predmet.ProtuStrankaListFormated>
    <izvorni_sadrzaj>
      <item>Auto klub Delta Zagreb, u likvidaciji</item>
    </izvorni_sadrzaj>
    <derivirana_varijabla naziv="DomainObject.Predmet.ProtuStrankaListFormated_1">
      <item>Auto klub Delta Zagreb, u likvidaciji</item>
    </derivirana_varijabla>
  </DomainObject.Predmet.ProtuStrankaListFormated>
  <DomainObject.Predmet.ProtuStrankaListFormatedOIB>
    <izvorni_sadrzaj>
      <item>Auto klub Delta Zagreb, u likvidaciji, OIB 46137671678</item>
    </izvorni_sadrzaj>
    <derivirana_varijabla naziv="DomainObject.Predmet.ProtuStrankaListFormatedOIB_1">
      <item>Auto klub Delta Zagreb, u likvidaciji, OIB 46137671678</item>
    </derivirana_varijabla>
  </DomainObject.Predmet.ProtuStrankaListFormatedOIB>
  <DomainObject.Predmet.ProtuStrankaListFormatedWithAdress>
    <izvorni_sadrzaj>
      <item>Auto klub Delta Zagreb, u likvidaciji, Rakovčeva 10, 10000 Zagreb</item>
    </izvorni_sadrzaj>
    <derivirana_varijabla naziv="DomainObject.Predmet.ProtuStrankaListFormatedWithAdress_1">
      <item>Auto klub Delta Zagreb, u likvidaciji, Rakovčeva 10, 10000 Zagreb</item>
    </derivirana_varijabla>
  </DomainObject.Predmet.ProtuStrankaListFormatedWithAdress>
  <DomainObject.Predmet.ProtuStrankaListFormatedWithAdressOIB>
    <izvorni_sadrzaj>
      <item>Auto klub Delta Zagreb, u likvidaciji, OIB 46137671678, Rakovčeva 10, 10000 Zagreb</item>
    </izvorni_sadrzaj>
    <derivirana_varijabla naziv="DomainObject.Predmet.ProtuStrankaListFormatedWithAdressOIB_1">
      <item>Auto klub Delta Zagreb, u likvidaciji, OIB 46137671678, Rakovčeva 10, 10000 Zagreb</item>
    </derivirana_varijabla>
  </DomainObject.Predmet.ProtuStrankaListFormatedWithAdressOIB>
  <DomainObject.Predmet.ProtuStrankaListNazivFormated>
    <izvorni_sadrzaj>
      <item>Auto klub Delta Zagreb, u likvidaciji</item>
    </izvorni_sadrzaj>
    <derivirana_varijabla naziv="DomainObject.Predmet.ProtuStrankaListNazivFormated_1">
      <item>Auto klub Delta Zagreb, u likvidaciji</item>
    </derivirana_varijabla>
  </DomainObject.Predmet.ProtuStrankaListNazivFormated>
  <DomainObject.Predmet.ProtuStrankaListNazivFormatedOIB>
    <izvorni_sadrzaj>
      <item>Auto klub Delta Zagreb, u likvidaciji, OIB 46137671678</item>
    </izvorni_sadrzaj>
    <derivirana_varijabla naziv="DomainObject.Predmet.ProtuStrankaListNazivFormatedOIB_1">
      <item>Auto klub Delta Zagreb, u likvidaciji, OIB 46137671678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Berislav Čegelj</izvorni_sadrzaj>
    <derivirana_varijabla naziv="DomainObject.Predmet.StrankaIDrugi_1">Berislav Čegelj</derivirana_varijabla>
  </DomainObject.Predmet.StrankaIDrugi>
  <DomainObject.Predmet.ProtustrankaIDrugi>
    <izvorni_sadrzaj>Auto klub Delta Zagreb, u likvidaciji</izvorni_sadrzaj>
    <derivirana_varijabla naziv="DomainObject.Predmet.ProtustrankaIDrugi_1">Auto klub Delta Zagreb, u likvidaciji</derivirana_varijabla>
  </DomainObject.Predmet.ProtustrankaIDrugi>
  <DomainObject.Predmet.StrankaIDrugiAdressOIB>
    <izvorni_sadrzaj>Berislav Čegelj, OIB 40955485225, Zvečaj 8 C, 10000 Zagreb</izvorni_sadrzaj>
    <derivirana_varijabla naziv="DomainObject.Predmet.StrankaIDrugiAdressOIB_1">Berislav Čegelj, OIB 40955485225, Zvečaj 8 C, 10000 Zagreb</derivirana_varijabla>
  </DomainObject.Predmet.StrankaIDrugiAdressOIB>
  <DomainObject.Predmet.ProtustrankaIDrugiAdressOIB>
    <izvorni_sadrzaj>Auto klub Delta Zagreb, u likvidaciji, OIB 46137671678, Rakovčeva 10, 10000 Zagreb</izvorni_sadrzaj>
    <derivirana_varijabla naziv="DomainObject.Predmet.ProtustrankaIDrugiAdressOIB_1">Auto klub Delta Zagreb, u likvidaciji, OIB 46137671678, Rakovčeva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Berislav Čegelj</item>
      <item>Auto klub Delta Zagreb, u likvidaciji</item>
    </izvorni_sadrzaj>
    <derivirana_varijabla naziv="DomainObject.Predmet.SudioniciListNaziv_1">
      <item>Berislav Čegelj</item>
      <item>Auto klub Delta Zagreb, u likvidaciji</item>
    </derivirana_varijabla>
  </DomainObject.Predmet.SudioniciListNaziv>
  <DomainObject.Predmet.SudioniciListAdressOIB>
    <izvorni_sadrzaj>
      <item>Berislav Čegelj, OIB 40955485225, Zvečaj 8 C,10000 Zagreb</item>
      <item>Auto klub Delta Zagreb, u likvidaciji, OIB 46137671678, Rakovčeva 10,10000 Zagreb</item>
    </izvorni_sadrzaj>
    <derivirana_varijabla naziv="DomainObject.Predmet.SudioniciListAdressOIB_1">
      <item>Berislav Čegelj, OIB 40955485225, Zvečaj 8 C,10000 Zagreb</item>
      <item>Auto klub Delta Zagreb, u likvidaciji, OIB 46137671678, Rakovčeva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40955485225</item>
      <item>, OIB 46137671678</item>
    </izvorni_sadrzaj>
    <derivirana_varijabla naziv="DomainObject.Predmet.SudioniciListNazivOIB_1">
      <item>, OIB 40955485225</item>
      <item>, OIB 46137671678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356</properties:Words>
  <properties:Characters>1855</properties:Characters>
  <properties:Lines>53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2016-02-16T13:08:00Z</dcterms:created>
  <dc:creator>MINISTARSTVO PRAVOSUĐA</dc:creator>
  <cp:lastModifiedBy>Kristina Švajger</cp:lastModifiedBy>
  <cp:lastPrinted>2016-02-16T13:16:00Z</cp:lastPrinted>
  <dcterms:modified xmlns:xsi="http://www.w3.org/2001/XMLSchema-instance" xsi:type="dcterms:W3CDTF">2016-02-16T13:16:00Z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