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0d46" w14:paraId="b5c0d4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5A0F7B">
        <w:t>8617</w:t>
      </w:r>
      <w:r w:rsidR="0077391F">
        <w:t>/201</w:t>
      </w:r>
      <w:r w:rsidR="00B8289D">
        <w:t>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5A0F7B">
        <w:t>8617</w:t>
      </w:r>
      <w:r w:rsidR="0077391F">
        <w:t>/</w:t>
      </w:r>
      <w:r w:rsidR="002E5D34">
        <w:t>201</w:t>
      </w:r>
      <w:r w:rsidR="00B8289D">
        <w:t>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</w:t>
      </w:r>
      <w:r w:rsidR="005A0F7B">
        <w:t>2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5D52CE" w:rsidR="005D52CE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B8289D" w:rsidRPr="00B8289D">
        <w:t xml:space="preserve"> </w:t>
      </w:r>
      <w:r w:rsidR="00B8289D">
        <w:t xml:space="preserve"> </w:t>
      </w:r>
      <w:r w:rsidR="005A0F7B">
        <w:t xml:space="preserve">DORA USLUGE </w:t>
      </w:r>
      <w:r w:rsidR="005A0F7B" w:rsidRPr="009E4DA6">
        <w:t xml:space="preserve">d.o.o., OIB: </w:t>
      </w:r>
      <w:r w:rsidR="005A0F7B">
        <w:t>38515387412</w:t>
      </w:r>
      <w:r w:rsidR="005A0F7B" w:rsidRPr="009E4DA6">
        <w:t>,</w:t>
      </w:r>
      <w:r w:rsidR="005A0F7B">
        <w:t xml:space="preserve"> Zagreb, </w:t>
      </w:r>
      <w:proofErr w:type="spellStart"/>
      <w:r w:rsidR="005A0F7B">
        <w:t>Horvaćanska</w:t>
      </w:r>
      <w:proofErr w:type="spellEnd"/>
      <w:r w:rsidR="005A0F7B">
        <w:t xml:space="preserve"> cesta 31 b</w:t>
      </w:r>
      <w:r w:rsidR="009503BA">
        <w:t>.</w:t>
      </w:r>
    </w:p>
    <w:p w:rsidRDefault="009503BA" w:rsidP="009503BA" w:rsidR="009503BA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5A0F7B">
        <w:t>527.724,65</w:t>
      </w:r>
      <w:r w:rsidR="00C320AC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</w:t>
      </w:r>
      <w:r w:rsidR="005A0F7B">
        <w:t>2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FF5" w:rsidR="00672FF5">
      <w:r>
        <w:separator/>
      </w:r>
    </w:p>
  </w:endnote>
  <w:endnote w:id="0" w:type="continuationSeparator">
    <w:p w:rsidRDefault="00672FF5" w:rsidR="00672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FF5" w:rsidR="00672FF5">
      <w:r>
        <w:separator/>
      </w:r>
    </w:p>
  </w:footnote>
  <w:footnote w:id="0" w:type="continuationSeparator">
    <w:p w:rsidRDefault="00672FF5" w:rsidR="00672F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153"/>
    <w:rsid w:val="00077FF3"/>
    <w:rsid w:val="000C1906"/>
    <w:rsid w:val="000F4437"/>
    <w:rsid w:val="0011143D"/>
    <w:rsid w:val="00114EAD"/>
    <w:rsid w:val="00125C2B"/>
    <w:rsid w:val="00165E1C"/>
    <w:rsid w:val="001767B0"/>
    <w:rsid w:val="00185571"/>
    <w:rsid w:val="00192CB2"/>
    <w:rsid w:val="001E50FB"/>
    <w:rsid w:val="001F288F"/>
    <w:rsid w:val="001F6933"/>
    <w:rsid w:val="0021753F"/>
    <w:rsid w:val="00230A63"/>
    <w:rsid w:val="00263D6D"/>
    <w:rsid w:val="00264D19"/>
    <w:rsid w:val="0027342C"/>
    <w:rsid w:val="00297E94"/>
    <w:rsid w:val="002E0414"/>
    <w:rsid w:val="002E5D3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C60D5"/>
    <w:rsid w:val="004F3962"/>
    <w:rsid w:val="00502FAA"/>
    <w:rsid w:val="0053446F"/>
    <w:rsid w:val="0054333F"/>
    <w:rsid w:val="00554861"/>
    <w:rsid w:val="00572798"/>
    <w:rsid w:val="0058648D"/>
    <w:rsid w:val="00590AEF"/>
    <w:rsid w:val="00591994"/>
    <w:rsid w:val="005A0039"/>
    <w:rsid w:val="005A0F7B"/>
    <w:rsid w:val="005D476D"/>
    <w:rsid w:val="005D52CE"/>
    <w:rsid w:val="005E4AB8"/>
    <w:rsid w:val="005F0073"/>
    <w:rsid w:val="005F3450"/>
    <w:rsid w:val="005F4627"/>
    <w:rsid w:val="00627F6A"/>
    <w:rsid w:val="0063064C"/>
    <w:rsid w:val="0064402E"/>
    <w:rsid w:val="00657B8E"/>
    <w:rsid w:val="00672FF5"/>
    <w:rsid w:val="00701B7A"/>
    <w:rsid w:val="0077391F"/>
    <w:rsid w:val="00785CAE"/>
    <w:rsid w:val="00790E8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8E699E"/>
    <w:rsid w:val="00916311"/>
    <w:rsid w:val="00920CA0"/>
    <w:rsid w:val="009419D8"/>
    <w:rsid w:val="009503BA"/>
    <w:rsid w:val="00990534"/>
    <w:rsid w:val="00992675"/>
    <w:rsid w:val="00A43A13"/>
    <w:rsid w:val="00A71431"/>
    <w:rsid w:val="00A7268E"/>
    <w:rsid w:val="00AC4528"/>
    <w:rsid w:val="00AD027A"/>
    <w:rsid w:val="00AD4CC8"/>
    <w:rsid w:val="00AE4E9F"/>
    <w:rsid w:val="00AF5E01"/>
    <w:rsid w:val="00B32231"/>
    <w:rsid w:val="00B35C4D"/>
    <w:rsid w:val="00B53AE6"/>
    <w:rsid w:val="00B61808"/>
    <w:rsid w:val="00B8289D"/>
    <w:rsid w:val="00B82F18"/>
    <w:rsid w:val="00BC0D15"/>
    <w:rsid w:val="00BF4BD3"/>
    <w:rsid w:val="00C320AC"/>
    <w:rsid w:val="00C44D71"/>
    <w:rsid w:val="00C836B9"/>
    <w:rsid w:val="00C958E9"/>
    <w:rsid w:val="00CC2C03"/>
    <w:rsid w:val="00CE7362"/>
    <w:rsid w:val="00D01B78"/>
    <w:rsid w:val="00D33F5D"/>
    <w:rsid w:val="00D5313F"/>
    <w:rsid w:val="00D66226"/>
    <w:rsid w:val="00D85411"/>
    <w:rsid w:val="00E0602A"/>
    <w:rsid w:val="00E73688"/>
    <w:rsid w:val="00EC3302"/>
    <w:rsid w:val="00ED6AA8"/>
    <w:rsid w:val="00EF4655"/>
    <w:rsid w:val="00F034D3"/>
    <w:rsid w:val="00F17609"/>
    <w:rsid w:val="00F25D92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64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4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4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4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4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64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4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4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4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4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8617</izvorni_sadrzaj>
    <derivirana_varijabla naziv="DomainObject.Predmet.Broj_1">8617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St-8617/2015</izvorni_sadrzaj>
    <derivirana_varijabla naziv="DomainObject.Predmet.OznakaBroj_1">St-8617/2015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DORA USLUGE d.o.o. zastupanog po punomoćniku Dubravko Franjo</izvorni_sadrzaj>
    <derivirana_varijabla naziv="DomainObject.Predmet.ProtustrankaFormated_1">  DORA USLUGE d.o.o. zastupanog po punomoćniku Dubravko Franjo</derivirana_varijabla>
  </DomainObject.Predmet.ProtustrankaFormated>
  <DomainObject.Predmet.ProtustrankaFormatedOIB>
    <izvorni_sadrzaj>  DORA USLUGE d.o.o., OIB 38515387412 zastupanog po punomoćniku Dubravko Franjo</izvorni_sadrzaj>
    <derivirana_varijabla naziv="DomainObject.Predmet.ProtustrankaFormatedOIB_1">  DORA USLUGE d.o.o., OIB 38515387412 zastupanog po punomoćniku Dubravko Franjo</derivirana_varijabla>
  </DomainObject.Predmet.ProtustrankaFormatedOIB>
  <DomainObject.Predmet.ProtustrankaFormatedWithAdress>
    <izvorni_sadrzaj> DORA USLUGE d.o.o., Horvaćanska cesta 31/b, 10000 Zagreb zastupanog po punomoćniku Dubravko Franjo</izvorni_sadrzaj>
    <derivirana_varijabla naziv="DomainObject.Predmet.ProtustrankaFormatedWithAdress_1"> DORA USLUGE d.o.o., Horvaćanska cesta 31/b, 10000 Zagreb zastupanog po punomoćniku Dubravko Franjo</derivirana_varijabla>
  </DomainObject.Predmet.ProtustrankaFormatedWithAdress>
  <DomainObject.Predmet.ProtustrankaFormatedWithAdressOIB>
    <izvorni_sadrzaj> DORA USLUGE d.o.o., OIB 38515387412, Horvaćanska cesta 31/b, 10000 Zagreb zastupanog po punomoćniku Dubravko Franjo</izvorni_sadrzaj>
    <derivirana_varijabla naziv="DomainObject.Predmet.ProtustrankaFormatedWithAdressOIB_1"> DORA USLUGE d.o.o., OIB 38515387412, Horvaćanska cesta 31/b, 10000 Zagreb zastupanog po punomoćniku Dubravko Franjo</derivirana_varijabla>
  </DomainObject.Predmet.ProtustrankaFormatedWithAdressOIB>
  <DomainObject.Predmet.ProtustrankaWithAdress>
    <izvorni_sadrzaj>DORA USLUGE d.o.o. Horvaćanska cesta 31/b, 10000 Zagreb</izvorni_sadrzaj>
    <derivirana_varijabla naziv="DomainObject.Predmet.ProtustrankaWithAdress_1">DORA USLUGE d.o.o. Horvaćanska cesta 31/b, 10000 Zagreb</derivirana_varijabla>
  </DomainObject.Predmet.ProtustrankaWithAdress>
  <DomainObject.Predmet.ProtustrankaWithAdressOIB>
    <izvorni_sadrzaj>DORA USLUGE d.o.o., OIB 38515387412, Horvaćanska cesta 31/b, 10000 Zagreb</izvorni_sadrzaj>
    <derivirana_varijabla naziv="DomainObject.Predmet.ProtustrankaWithAdressOIB_1">DORA USLUGE d.o.o., OIB 38515387412, Horvaćanska cesta 31/b, 10000 Zagreb</derivirana_varijabla>
  </DomainObject.Predmet.ProtustrankaWithAdressOIB>
  <DomainObject.Predmet.ProtustrankaNazivFormated>
    <izvorni_sadrzaj>DORA USLUGE d.o.o.</izvorni_sadrzaj>
    <derivirana_varijabla naziv="DomainObject.Predmet.ProtustrankaNazivFormated_1">DORA USLUGE d.o.o.</derivirana_varijabla>
  </DomainObject.Predmet.ProtustrankaNazivFormated>
  <DomainObject.Predmet.ProtustrankaNazivFormatedOIB>
    <izvorni_sadrzaj>DORA USLUGE d.o.o., OIB 38515387412</izvorni_sadrzaj>
    <derivirana_varijabla naziv="DomainObject.Predmet.ProtustrankaNazivFormatedOIB_1">DORA USLUGE d.o.o., OIB 38515387412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DORA USLUGE d.o.o. zastupanog po punomoćniku Dubravko Franjo</item>
    </izvorni_sadrzaj>
    <derivirana_varijabla naziv="DomainObject.Predmet.ProtuStrankaListFormated_1">
      <item>DORA USLUGE d.o.o. zastupanog po punomoćniku Dubravko Franjo</item>
    </derivirana_varijabla>
  </DomainObject.Predmet.ProtuStrankaListFormated>
  <DomainObject.Predmet.ProtuStrankaListFormatedOIB>
    <izvorni_sadrzaj>
      <item>DORA USLUGE d.o.o., OIB 38515387412 zastupanog po punomoćniku Dubravko Franjo</item>
    </izvorni_sadrzaj>
    <derivirana_varijabla naziv="DomainObject.Predmet.ProtuStrankaListFormatedOIB_1">
      <item>DORA USLUGE d.o.o., OIB 38515387412 zastupanog po punomoćniku Dubravko Franjo</item>
    </derivirana_varijabla>
  </DomainObject.Predmet.ProtuStrankaListFormatedOIB>
  <DomainObject.Predmet.ProtuStrankaListFormatedWithAdress>
    <izvorni_sadrzaj>
      <item>DORA USLUGE d.o.o., Horvaćanska cesta 31/b, 10000 Zagreb zastupanog po punomoćniku Dubravko Franjo</item>
    </izvorni_sadrzaj>
    <derivirana_varijabla naziv="DomainObject.Predmet.ProtuStrankaListFormatedWithAdress_1">
      <item>DORA USLUGE d.o.o., Horvaćanska cesta 31/b, 10000 Zagreb zastupanog po punomoćniku Dubravko Franjo</item>
    </derivirana_varijabla>
  </DomainObject.Predmet.ProtuStrankaListFormatedWithAdress>
  <DomainObject.Predmet.ProtuStrankaListFormatedWithAdressOIB>
    <izvorni_sadrzaj>
      <item>DORA USLUGE d.o.o., OIB 38515387412, Horvaćanska cesta 31/b, 10000 Zagreb zastupanog po punomoćniku Dubravko Franjo</item>
    </izvorni_sadrzaj>
    <derivirana_varijabla naziv="DomainObject.Predmet.ProtuStrankaListFormatedWithAdressOIB_1">
      <item>DORA USLUGE d.o.o., OIB 38515387412, Horvaćanska cesta 31/b, 10000 Zagreb zastupanog po punomoćniku Dubravko Franjo</item>
    </derivirana_varijabla>
  </DomainObject.Predmet.ProtuStrankaListFormatedWithAdressOIB>
  <DomainObject.Predmet.ProtuStrankaListNazivFormated>
    <izvorni_sadrzaj>
      <item>DORA USLUGE d.o.o.</item>
    </izvorni_sadrzaj>
    <derivirana_varijabla naziv="DomainObject.Predmet.ProtuStrankaListNazivFormated_1">
      <item>DORA USLUGE d.o.o.</item>
    </derivirana_varijabla>
  </DomainObject.Predmet.ProtuStrankaListNazivFormated>
  <DomainObject.Predmet.ProtuStrankaListNazivFormatedOIB>
    <izvorni_sadrzaj>
      <item>DORA USLUGE d.o.o., OIB 38515387412</item>
    </izvorni_sadrzaj>
    <derivirana_varijabla naziv="DomainObject.Predmet.ProtuStrankaListNazivFormatedOIB_1">
      <item>DORA USLUGE d.o.o., OIB 38515387412</item>
    </derivirana_varijabla>
  </DomainObject.Predmet.ProtuStrankaListNazivFormatedOIB>
  <DomainObject.Predmet.OstaliListFormated>
    <izvorni_sadrzaj>
      <item>Dubravko Franjo punomoćnik sudionika u postupku DORA USLUGE d.o.o.</item>
    </izvorni_sadrzaj>
    <derivirana_varijabla naziv="DomainObject.Predmet.OstaliListFormated_1">
      <item>Dubravko Franjo punomoćnik sudionika u postupku DORA USLUGE d.o.o.</item>
    </derivirana_varijabla>
  </DomainObject.Predmet.OstaliListFormated>
  <DomainObject.Predmet.OstaliListFormatedOIB>
    <izvorni_sadrzaj>
      <item>Dubravko Franjo, OIB 11082280643 punomoćnik sudionika u postupku DORA USLUGE d.o.o.</item>
    </izvorni_sadrzaj>
    <derivirana_varijabla naziv="DomainObject.Predmet.OstaliListFormatedOIB_1">
      <item>Dubravko Franjo, OIB 11082280643 punomoćnik sudionika u postupku DORA USLUGE d.o.o.</item>
    </derivirana_varijabla>
  </DomainObject.Predmet.OstaliListFormatedOIB>
  <DomainObject.Predmet.OstaliListFormatedWithAdress>
    <izvorni_sadrzaj>
      <item>Dubravko Franjo, Svete Doroteje 76, 10297 Jakovlje punomoćnik sudionika u postupku DORA USLUGE d.o.o.</item>
    </izvorni_sadrzaj>
    <derivirana_varijabla naziv="DomainObject.Predmet.OstaliListFormatedWithAdress_1">
      <item>Dubravko Franjo, Svete Doroteje 76, 10297 Jakovlje punomoćnik sudionika u postupku DORA USLUGE d.o.o.</item>
    </derivirana_varijabla>
  </DomainObject.Predmet.OstaliListFormatedWithAdress>
  <DomainObject.Predmet.OstaliListFormatedWithAdressOIB>
    <izvorni_sadrzaj>
      <item>Dubravko Franjo, OIB 11082280643, Svete Doroteje 76, 10297 Jakovlje punomoćnik sudionika u postupku DORA USLUGE d.o.o.</item>
    </izvorni_sadrzaj>
    <derivirana_varijabla naziv="DomainObject.Predmet.OstaliListFormatedWithAdressOIB_1">
      <item>Dubravko Franjo, OIB 11082280643, Svete Doroteje 76, 10297 Jakovlje punomoćnik sudionika u postupku DORA USLUGE d.o.o.</item>
    </derivirana_varijabla>
  </DomainObject.Predmet.OstaliListFormatedWithAdressOIB>
  <DomainObject.Predmet.OstaliListNazivFormated>
    <izvorni_sadrzaj>
      <item>Dubravko Franjo</item>
    </izvorni_sadrzaj>
    <derivirana_varijabla naziv="DomainObject.Predmet.OstaliListNazivFormated_1">
      <item>Dubravko Franjo</item>
    </derivirana_varijabla>
  </DomainObject.Predmet.OstaliListNazivFormated>
  <DomainObject.Predmet.OstaliListNazivFormatedOIB>
    <izvorni_sadrzaj>
      <item>Dubravko Franjo, OIB 11082280643</item>
    </izvorni_sadrzaj>
    <derivirana_varijabla naziv="DomainObject.Predmet.OstaliListNazivFormatedOIB_1">
      <item>Dubravko Franjo, OIB 11082280643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DORA USLUGE d.o.o.</izvorni_sadrzaj>
    <derivirana_varijabla naziv="DomainObject.Predmet.ProtustrankaIDrugi_1">DORA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DORA USLUGE d.o.o., OIB 38515387412, Horvaćanska cesta 31/b, 10000 Zagreb</izvorni_sadrzaj>
    <derivirana_varijabla naziv="DomainObject.Predmet.ProtustrankaIDrugiAdressOIB_1">DORA USLUGE d.o.o., OIB 38515387412, Horvaćanska cesta 31/b,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DORA USLUGE d.o.o.</item>
      <item>Dubravko Franjo</item>
    </izvorni_sadrzaj>
    <derivirana_varijabla naziv="DomainObject.Predmet.SudioniciListNaziv_1">
      <item>FINA Regionalni centar Zagreb</item>
      <item>DORA USLUGE d.o.o.</item>
      <item>Dubravko Franjo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DORA USLUGE d.o.o., OIB 38515387412, Horvaćanska cesta 31/b,10000 Zagreb</item>
      <item>Dubravko Franjo, OIB 11082280643, Svete Doroteje 76,10297 Jakovlje</item>
    </izvorni_sadrzaj>
    <derivirana_varijabla naziv="DomainObject.Predmet.SudioniciListAdressOIB_1">
      <item>FINA Regionalni centar Zagreb, OIB 85821130368, Trg svibanjskih žrtava 1995. br. 1,10000 Zagreb</item>
      <item>DORA USLUGE d.o.o., OIB 38515387412, Horvaćanska cesta 31/b,10000 Zagreb</item>
      <item>Dubravko Franjo, OIB 11082280643, Svete Doroteje 76,10297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38515387412</item>
      <item>, OIB 11082280643</item>
    </izvorni_sadrzaj>
    <derivirana_varijabla naziv="DomainObject.Predmet.SudioniciListNazivOIB_1">
      <item>, OIB 85821130368</item>
      <item>, OIB 38515387412</item>
      <item>, OIB 11082280643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1287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2016-01-19T08:55:00Z</dcterms:created>
  <dc:creator>ilukac</dc:creator>
  <cp:lastModifiedBy>dvorana100</cp:lastModifiedBy>
  <cp:lastPrinted>2016-01-11T14:16:00Z</cp:lastPrinted>
  <dcterms:modified xmlns:xsi="http://www.w3.org/2001/XMLSchema-instance" xsi:type="dcterms:W3CDTF">2016-02-09T12:46:00Z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