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d591" w14:paraId="714d591" w:rsidRDefault="00B500E4" w:rsidP="00B500E4" w:rsidR="00B500E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„MALONOGOMETNI KLUB VODNJAN“,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Forno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Grande 11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500E4">
        <w:rPr>
          <w:rFonts w:cs="Times New Roman" w:eastAsia="Times New Roman"/>
          <w:szCs w:val="24"/>
          <w:lang w:eastAsia="hr-HR"/>
        </w:rPr>
        <w:t>20367781065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18002911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B500E4" w:rsidP="00B500E4" w:rsidR="00B500E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500E4" w:rsidP="00B500E4" w:rsidR="00B500E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500E4" w:rsidP="00B500E4" w:rsidR="00B500E4" w:rsidRPr="001C2B01">
      <w:pPr>
        <w:ind w:firstLine="708"/>
        <w:rPr>
          <w:szCs w:val="24"/>
        </w:rPr>
      </w:pPr>
    </w:p>
    <w:p w:rsidRDefault="00B500E4" w:rsidP="00B500E4" w:rsidR="00B500E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„MALONOGOMETNI KLUB VODNJAN“,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Forno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Grande 11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B500E4">
        <w:rPr>
          <w:rFonts w:cs="Times New Roman" w:eastAsia="Times New Roman"/>
          <w:szCs w:val="24"/>
          <w:lang w:eastAsia="hr-HR"/>
        </w:rPr>
        <w:t>20367781065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18002911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500E4" w:rsidP="00B500E4" w:rsidR="00B500E4" w:rsidRPr="001C2B01">
      <w:pPr>
        <w:ind w:firstLine="708"/>
        <w:rPr>
          <w:szCs w:val="24"/>
        </w:rPr>
      </w:pPr>
    </w:p>
    <w:p w:rsidRDefault="00B500E4" w:rsidP="00B500E4" w:rsidR="00B500E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26</w:t>
      </w:r>
      <w:r w:rsidRPr="001C2B01">
        <w:rPr>
          <w:szCs w:val="24"/>
        </w:rPr>
        <w:t>.</w:t>
      </w:r>
      <w:r>
        <w:rPr>
          <w:szCs w:val="24"/>
        </w:rPr>
        <w:t>376</w:t>
      </w:r>
      <w:r w:rsidRPr="001C2B01">
        <w:rPr>
          <w:szCs w:val="24"/>
        </w:rPr>
        <w:t>,</w:t>
      </w:r>
      <w:r>
        <w:rPr>
          <w:szCs w:val="24"/>
        </w:rPr>
        <w:t>05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500E4" w:rsidP="00B500E4" w:rsidR="00B500E4" w:rsidRPr="001C2B01">
      <w:pPr>
        <w:rPr>
          <w:szCs w:val="24"/>
        </w:rPr>
      </w:pPr>
    </w:p>
    <w:p w:rsidRDefault="00B500E4" w:rsidP="00B500E4" w:rsidR="00B500E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500E4" w:rsidP="00B500E4" w:rsidR="00B500E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500E4" w:rsidP="00B500E4" w:rsidR="00B500E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70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70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500E4" w:rsidP="00B500E4" w:rsidR="00B500E4" w:rsidRPr="001C2B01">
      <w:pPr>
        <w:ind w:firstLine="708"/>
        <w:rPr>
          <w:szCs w:val="24"/>
        </w:rPr>
      </w:pPr>
    </w:p>
    <w:p w:rsidRDefault="00B500E4" w:rsidP="00B500E4" w:rsidR="00B500E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500E4" w:rsidP="00B500E4" w:rsidR="00B500E4" w:rsidRPr="001C2B01">
      <w:pPr>
        <w:ind w:firstLine="708"/>
        <w:rPr>
          <w:szCs w:val="24"/>
        </w:rPr>
      </w:pPr>
    </w:p>
    <w:p w:rsidRDefault="00B500E4" w:rsidP="00B500E4" w:rsidR="00B500E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2017.</w:t>
      </w:r>
    </w:p>
    <w:p w:rsidRDefault="00B500E4" w:rsidP="00B500E4" w:rsidR="00B500E4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B500E4" w:rsidP="00B500E4" w:rsidR="00B500E4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B500E4" w:rsidP="00B500E4" w:rsidR="00B500E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500E4" w:rsidP="00B500E4" w:rsidR="00C83AFB" w:rsidRPr="00B500E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C83AFB" w:rsidRPr="00B500E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0E4" w:rsidP="00B500E4" w:rsidR="00B500E4">
      <w:r>
        <w:separator/>
      </w:r>
    </w:p>
  </w:endnote>
  <w:endnote w:id="0" w:type="continuationSeparator">
    <w:p w:rsidRDefault="00B500E4" w:rsidP="00B500E4" w:rsidR="00B5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0E4" w:rsidP="00B500E4" w:rsidR="00B500E4">
      <w:r>
        <w:separator/>
      </w:r>
    </w:p>
  </w:footnote>
  <w:footnote w:id="0" w:type="continuationSeparator">
    <w:p w:rsidRDefault="00B500E4" w:rsidP="00B500E4" w:rsidR="00B50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0E4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00E4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70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05B8"/>
    <w:rsid w:val="000614EB"/>
    <w:rsid w:val="00B500E4"/>
    <w:rsid w:val="00C83AFB"/>
    <w:rsid w:val="00FE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0E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00E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500E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00E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1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4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4E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4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4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0E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00E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500E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0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00E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61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4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4E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4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4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"MALONOGOMETNI KLUB VODNJAN", VODNJAN</izvorni_sadrzaj>
    <derivirana_varijabla naziv="DomainObject.Predmet.ProtustrankaFormated_1">  "MALONOGOMETNI KLUB VODNJAN", VODNJAN</derivirana_varijabla>
  </DomainObject.Predmet.ProtustrankaFormated>
  <DomainObject.Predmet.ProtustrankaFormatedOIB>
    <izvorni_sadrzaj>  "MALONOGOMETNI KLUB VODNJAN", VODNJAN, OIB 20367781065</izvorni_sadrzaj>
    <derivirana_varijabla naziv="DomainObject.Predmet.ProtustrankaFormatedOIB_1">  "MALONOGOMETNI KLUB VODNJAN", VODNJAN, OIB 20367781065</derivirana_varijabla>
  </DomainObject.Predmet.ProtustrankaFormatedOIB>
  <DomainObject.Predmet.ProtustrankaFormatedWithAdress>
    <izvorni_sadrzaj> "MALONOGOMETNI KLUB VODNJAN", VODNJAN, Forno Grande 11, 52100 Vodnjan</izvorni_sadrzaj>
    <derivirana_varijabla naziv="DomainObject.Predmet.ProtustrankaFormatedWithAdress_1"> "MALONOGOMETNI KLUB VODNJAN", VODNJAN, Forno Grande 11, 52100 Vodnjan</derivirana_varijabla>
  </DomainObject.Predmet.ProtustrankaFormatedWithAdress>
  <DomainObject.Predmet.ProtustrankaFormatedWithAdressOIB>
    <izvorni_sadrzaj> "MALONOGOMETNI KLUB VODNJAN", VODNJAN, OIB 20367781065, Forno Grande 11, 52100 Vodnjan</izvorni_sadrzaj>
    <derivirana_varijabla naziv="DomainObject.Predmet.ProtustrankaFormatedWithAdressOIB_1"> "MALONOGOMETNI KLUB VODNJAN", VODNJAN, OIB 20367781065, Forno Grande 11, 52100 Vodnjan</derivirana_varijabla>
  </DomainObject.Predmet.ProtustrankaFormatedWithAdressOIB>
  <DomainObject.Predmet.ProtustrankaWithAdress>
    <izvorni_sadrzaj>"MALONOGOMETNI KLUB VODNJAN", VODNJAN Forno Grande 11, 52100 Vodnjan</izvorni_sadrzaj>
    <derivirana_varijabla naziv="DomainObject.Predmet.ProtustrankaWithAdress_1">"MALONOGOMETNI KLUB VODNJAN", VODNJAN Forno Grande 11, 52100 Vodnjan</derivirana_varijabla>
  </DomainObject.Predmet.ProtustrankaWithAdress>
  <DomainObject.Predmet.ProtustrankaWithAdressOIB>
    <izvorni_sadrzaj>"MALONOGOMETNI KLUB VODNJAN", VODNJAN, OIB 20367781065, Forno Grande 11, 52100 Vodnjan</izvorni_sadrzaj>
    <derivirana_varijabla naziv="DomainObject.Predmet.ProtustrankaWithAdressOIB_1">"MALONOGOMETNI KLUB VODNJAN", VODNJAN, OIB 20367781065, Forno Grande 11, 52100 Vodnjan</derivirana_varijabla>
  </DomainObject.Predmet.ProtustrankaWithAdressOIB>
  <DomainObject.Predmet.ProtustrankaNazivFormated>
    <izvorni_sadrzaj>"MALONOGOMETNI KLUB VODNJAN", VODNJAN</izvorni_sadrzaj>
    <derivirana_varijabla naziv="DomainObject.Predmet.ProtustrankaNazivFormated_1">"MALONOGOMETNI KLUB VODNJAN", VODNJAN</derivirana_varijabla>
  </DomainObject.Predmet.ProtustrankaNazivFormated>
  <DomainObject.Predmet.ProtustrankaNazivFormatedOIB>
    <izvorni_sadrzaj>"MALONOGOMETNI KLUB VODNJAN", VODNJAN, OIB 20367781065</izvorni_sadrzaj>
    <derivirana_varijabla naziv="DomainObject.Predmet.ProtustrankaNazivFormatedOIB_1">"MALONOGOMETNI KLUB VODNJAN", VODNJAN, OIB 20367781065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26376.05</izvorni_sadrzaj>
    <derivirana_varijabla naziv="DomainObject.Predmet.TrenutnaVrijednost_1">26376.05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"MALONOGOMETNI KLUB VODNJAN", VODNJAN</item>
    </izvorni_sadrzaj>
    <derivirana_varijabla naziv="DomainObject.Predmet.ProtuStrankaListFormated_1">
      <item>"MALONOGOMETNI KLUB VODNJAN", VODNJAN</item>
    </derivirana_varijabla>
  </DomainObject.Predmet.ProtuStrankaListFormated>
  <DomainObject.Predmet.ProtuStrankaListFormatedOIB>
    <izvorni_sadrzaj>
      <item>"MALONOGOMETNI KLUB VODNJAN", VODNJAN, OIB 20367781065</item>
    </izvorni_sadrzaj>
    <derivirana_varijabla naziv="DomainObject.Predmet.ProtuStrankaListFormatedOIB_1">
      <item>"MALONOGOMETNI KLUB VODNJAN", VODNJAN, OIB 20367781065</item>
    </derivirana_varijabla>
  </DomainObject.Predmet.ProtuStrankaListFormatedOIB>
  <DomainObject.Predmet.ProtuStrankaListFormatedWithAdress>
    <izvorni_sadrzaj>
      <item>"MALONOGOMETNI KLUB VODNJAN", VODNJAN, Forno Grande 11, 52100 Vodnjan</item>
    </izvorni_sadrzaj>
    <derivirana_varijabla naziv="DomainObject.Predmet.ProtuStrankaListFormatedWithAdress_1">
      <item>"MALONOGOMETNI KLUB VODNJAN", VODNJAN, Forno Grande 11, 52100 Vodnjan</item>
    </derivirana_varijabla>
  </DomainObject.Predmet.ProtuStrankaListFormatedWithAdress>
  <DomainObject.Predmet.ProtuStrankaListFormatedWithAdressOIB>
    <izvorni_sadrzaj>
      <item>"MALONOGOMETNI KLUB VODNJAN", VODNJAN, OIB 20367781065, Forno Grande 11, 52100 Vodnjan</item>
    </izvorni_sadrzaj>
    <derivirana_varijabla naziv="DomainObject.Predmet.ProtuStrankaListFormatedWithAdressOIB_1">
      <item>"MALONOGOMETNI KLUB VODNJAN", VODNJAN, OIB 20367781065, Forno Grande 11, 52100 Vodnjan</item>
    </derivirana_varijabla>
  </DomainObject.Predmet.ProtuStrankaListFormatedWithAdressOIB>
  <DomainObject.Predmet.ProtuStrankaListNazivFormated>
    <izvorni_sadrzaj>
      <item>"MALONOGOMETNI KLUB VODNJAN", VODNJAN</item>
    </izvorni_sadrzaj>
    <derivirana_varijabla naziv="DomainObject.Predmet.ProtuStrankaListNazivFormated_1">
      <item>"MALONOGOMETNI KLUB VODNJAN", VODNJAN</item>
    </derivirana_varijabla>
  </DomainObject.Predmet.ProtuStrankaListNazivFormated>
  <DomainObject.Predmet.ProtuStrankaListNazivFormatedOIB>
    <izvorni_sadrzaj>
      <item>"MALONOGOMETNI KLUB VODNJAN", VODNJAN, OIB 20367781065</item>
    </izvorni_sadrzaj>
    <derivirana_varijabla naziv="DomainObject.Predmet.ProtuStrankaListNazivFormatedOIB_1">
      <item>"MALONOGOMETNI KLUB VODNJAN", VODNJAN, OIB 20367781065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"MALONOGOMETNI KLUB VODNJAN", VODNJAN</izvorni_sadrzaj>
    <derivirana_varijabla naziv="DomainObject.Predmet.ProtustrankaIDrugi_1">"MALONOGOMETNI KLUB VODNJAN",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"MALONOGOMETNI KLUB VODNJAN", VODNJAN, OIB 20367781065, Forno Grande 11, 52100 Vodnjan</izvorni_sadrzaj>
    <derivirana_varijabla naziv="DomainObject.Predmet.ProtustrankaIDrugiAdressOIB_1">"MALONOGOMETNI KLUB VODNJAN", VODNJAN, OIB 20367781065, Forno Grande 11,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"MALONOGOMETNI KLUB VODNJAN", VODNJAN</item>
    </izvorni_sadrzaj>
    <derivirana_varijabla naziv="DomainObject.Predmet.SudioniciListNaziv_1">
      <item>FINANCIJSKA AGENCIJA, RC RIJEKA, PODRUŽNICA PULA, PULA</item>
      <item>"MALONOGOMETNI KLUB VODNJAN",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"MALONOGOMETNI KLUB VODNJAN", VODNJAN, OIB 20367781065, Forno Grande 11,52100 Vodnjan</item>
    </izvorni_sadrzaj>
    <derivirana_varijabla naziv="DomainObject.Predmet.SudioniciListAdressOIB_1">
      <item>FINANCIJSKA AGENCIJA, RC RIJEKA, PODRUŽNICA PULA, PULA, OIB 85821130368, Giardini 5,52100 Pula</item>
      <item>"MALONOGOMETNI KLUB VODNJAN", VODNJAN, OIB 20367781065, Forno Grande 11,52100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20367781065</item>
    </izvorni_sadrzaj>
    <derivirana_varijabla naziv="DomainObject.Predmet.SudioniciListNazivOIB_1">
      <item>, OIB 85821130368</item>
      <item>, OIB 20367781065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2683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2017-02-08T07:37:00Z</dcterms:created>
  <dc:creator>Morena Brajuha</dc:creator>
  <dc:description/>
  <cp:keywords/>
  <cp:lastModifiedBy>Sanja Prodan</cp:lastModifiedBy>
  <cp:lastPrinted>2017-02-08T07:41:00Z</cp:lastPrinted>
  <dcterms:modified xmlns:xsi="http://www.w3.org/2001/XMLSchema-instance" xsi:type="dcterms:W3CDTF">2017-02-20T13:25:00Z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